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20D" w:rsidRDefault="007D22A5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习作</w:t>
      </w:r>
      <w:r>
        <w:rPr>
          <w:rFonts w:ascii="宋体" w:hAnsi="宋体" w:cs="楷体" w:hint="eastAsia"/>
          <w:color w:val="000000"/>
          <w:sz w:val="28"/>
          <w:szCs w:val="28"/>
        </w:rPr>
        <w:t>·</w:t>
      </w:r>
      <w:r>
        <w:rPr>
          <w:rFonts w:ascii="宋体" w:hAnsi="宋体" w:hint="eastAsia"/>
          <w:color w:val="000000"/>
          <w:sz w:val="28"/>
          <w:szCs w:val="28"/>
        </w:rPr>
        <w:t>这样想象真有趣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．选取一种动物为主角，大胆想象，编一个童话故事。</w:t>
      </w:r>
    </w:p>
    <w:p w:rsidR="00CD720D" w:rsidRDefault="007D22A5">
      <w:pPr>
        <w:spacing w:line="360" w:lineRule="auto"/>
        <w:ind w:left="490" w:hangingChars="175" w:hanging="49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．引导学生想象小动物失去原来的主要特征，生活产生的变化，构思创作有趣的童话。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教学重点：想象小动物失去原来的主要特征，生活产生的变化或发生的奇异的事情。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教学难点：想象小动物失去了原来的主要特征，生活产生的变化或发生的奇异的事情，编一个奇异的故事。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教具准备：课件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CD720D" w:rsidRDefault="007D22A5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激趣导入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，了解特点。</w:t>
      </w:r>
    </w:p>
    <w:p w:rsidR="00CD720D" w:rsidRDefault="007D22A5">
      <w:pPr>
        <w:spacing w:line="360" w:lineRule="auto"/>
        <w:ind w:left="280" w:hangingChars="100" w:hanging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喜欢小动物吗？今天老师带来了几个小动物，说说他们各自的特点？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出示动物图片：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母鸡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蚂蚁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老鹰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蜗牛。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CD720D" w:rsidRDefault="007D22A5">
      <w:pPr>
        <w:spacing w:line="360" w:lineRule="auto"/>
        <w:ind w:firstLineChars="400" w:firstLine="11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归纳板书：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母鸡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下蛋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不会飞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</w:t>
      </w:r>
      <w:r>
        <w:rPr>
          <w:rFonts w:ascii="宋体" w:hAnsi="宋体" w:hint="eastAsia"/>
          <w:color w:val="000000"/>
          <w:sz w:val="28"/>
          <w:szCs w:val="28"/>
        </w:rPr>
        <w:t>蚂蚁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弱小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团结勤奋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</w:t>
      </w:r>
      <w:r>
        <w:rPr>
          <w:rFonts w:ascii="宋体" w:hAnsi="宋体" w:hint="eastAsia"/>
          <w:color w:val="000000"/>
          <w:sz w:val="28"/>
          <w:szCs w:val="28"/>
        </w:rPr>
        <w:t>老鹰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高飞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勇敢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</w:t>
      </w:r>
      <w:r>
        <w:rPr>
          <w:rFonts w:ascii="宋体" w:hAnsi="宋体" w:hint="eastAsia"/>
          <w:color w:val="000000"/>
          <w:sz w:val="28"/>
          <w:szCs w:val="28"/>
        </w:rPr>
        <w:t>蜗牛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爬得慢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你还知道哪些小动物的特点？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                     </w:t>
      </w:r>
      <w:r>
        <w:rPr>
          <w:rFonts w:ascii="宋体" w:hAnsi="宋体" w:hint="eastAsia"/>
          <w:color w:val="000000"/>
          <w:sz w:val="28"/>
          <w:szCs w:val="28"/>
        </w:rPr>
        <w:t>公鸡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打鸣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小猫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捉老鼠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</w:t>
      </w:r>
      <w:r>
        <w:rPr>
          <w:rFonts w:ascii="宋体" w:hAnsi="宋体" w:hint="eastAsia"/>
          <w:color w:val="000000"/>
          <w:sz w:val="28"/>
          <w:szCs w:val="28"/>
        </w:rPr>
        <w:t>……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……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【设计意图：通过图片在现学生熟悉的动物并回顾它们各自的特点，旨在引起学生的兴趣，并为本节课学生的奇思妙想做好铺垫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二、奇思妙想，大胆想象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看到这些小动物，它们的特点或本性就会浮现在我们的脑海中。假如这些小动物失去了它们各自的本性，或是变得和原来完全相反这些小动物会是什么样呢：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课件出示：</w:t>
      </w:r>
    </w:p>
    <w:p w:rsidR="00CD720D" w:rsidRDefault="007D22A5">
      <w:pPr>
        <w:spacing w:line="360" w:lineRule="auto"/>
        <w:ind w:firstLineChars="450" w:firstLine="12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母鸡：展翅高飞</w:t>
      </w:r>
    </w:p>
    <w:p w:rsidR="00CD720D" w:rsidRDefault="007D22A5">
      <w:pPr>
        <w:spacing w:line="360" w:lineRule="auto"/>
        <w:ind w:firstLineChars="450" w:firstLine="12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蚂蚁：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个头赛树</w:t>
      </w:r>
      <w:proofErr w:type="gramEnd"/>
    </w:p>
    <w:p w:rsidR="00CD720D" w:rsidRDefault="007D22A5">
      <w:pPr>
        <w:spacing w:line="360" w:lineRule="auto"/>
        <w:ind w:firstLineChars="450" w:firstLine="12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老鹰：胆小如鼠</w:t>
      </w:r>
    </w:p>
    <w:p w:rsidR="00CD720D" w:rsidRDefault="007D22A5">
      <w:pPr>
        <w:spacing w:line="360" w:lineRule="auto"/>
        <w:ind w:firstLineChars="450" w:firstLine="12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蜗牛：健步如飞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那么他们的生活会有什么变化？又会发生哪些奇异的事情呢？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小组讨论。每个小队选取一个动物展开讨论。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5.</w:t>
      </w:r>
      <w:r>
        <w:rPr>
          <w:rFonts w:ascii="宋体" w:hAnsi="宋体" w:hint="eastAsia"/>
          <w:color w:val="000000"/>
          <w:sz w:val="28"/>
          <w:szCs w:val="28"/>
        </w:rPr>
        <w:t>汇报交流，述说“奇异”。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三、习作指导写“奇异”。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．请从以上四个动物中任选一个，假如它失去了本性，会发生什么奇异的事？把你的奇思妙想写下来。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（如果认为一定的困难，也可以自己</w:t>
      </w:r>
      <w:r>
        <w:rPr>
          <w:rFonts w:ascii="宋体" w:hAnsi="宋体" w:hint="eastAsia"/>
          <w:color w:val="000000"/>
          <w:sz w:val="28"/>
          <w:szCs w:val="28"/>
        </w:rPr>
        <w:t>任选其他的动物，公鸡下蛋。）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【设计意图：课标要求三年级习作起始年级尤其重视段的训练，因此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要求学生围绕本次习作的重点首先训练写一段语句通顺、想象合理的一段话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．交流汇报，指导写法。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归纳板书：大胆合理想象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自我修改，突出“奇异”。</w:t>
      </w:r>
    </w:p>
    <w:p w:rsidR="00CD720D" w:rsidRDefault="007D22A5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一、明确目标，丰满故事。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上节课大家写了故事的“奇异”这一片段，这个奇异的情节发生在什么时间、什么地方，怎样的环境呢？请大家继续展开丰富大胆的想象，编成一个有趣的完整的故事。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二、指导写法，学生习作。</w:t>
      </w:r>
    </w:p>
    <w:p w:rsidR="00CD720D" w:rsidRDefault="007D22A5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突出故事的完整性。</w:t>
      </w:r>
    </w:p>
    <w:p w:rsidR="00CD720D" w:rsidRDefault="007D22A5">
      <w:pPr>
        <w:spacing w:line="360" w:lineRule="auto"/>
        <w:ind w:firstLineChars="300" w:firstLine="84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梳理归纳：时间地点环境起因经过结果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把故事的经过写具体</w:t>
      </w:r>
    </w:p>
    <w:p w:rsidR="00CD720D" w:rsidRDefault="007D22A5">
      <w:pPr>
        <w:spacing w:line="360" w:lineRule="auto"/>
        <w:ind w:firstLineChars="250" w:firstLine="7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梳理归纳：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按一定的顺序：用上“先……再……然后……最后”</w:t>
      </w:r>
    </w:p>
    <w:p w:rsidR="00CD720D" w:rsidRDefault="007D22A5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把故事的经过写生动。</w:t>
      </w:r>
    </w:p>
    <w:p w:rsidR="00CD720D" w:rsidRDefault="007D22A5">
      <w:pPr>
        <w:spacing w:line="360" w:lineRule="auto"/>
        <w:ind w:firstLineChars="250" w:firstLine="7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梳理归纳：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巧用修辞：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比喻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拟人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夸张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【设计意图：当今作文缺乏教师的细致指导，尤其是习作过程的指导，尤其是三年级学生习作的起始阶段，更需要教师对习作过程有层次有梯度的分部指导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三、交流展示，教师评价。</w:t>
      </w:r>
    </w:p>
    <w:p w:rsidR="00CD720D" w:rsidRDefault="007D22A5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四、再次修改，誊抄习作。</w:t>
      </w:r>
    </w:p>
    <w:p w:rsidR="00CD720D" w:rsidRDefault="007D22A5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</w:p>
    <w:p w:rsidR="00CD720D" w:rsidRDefault="007D22A5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这样想象真有趣</w:t>
      </w:r>
    </w:p>
    <w:p w:rsidR="00CD720D" w:rsidRDefault="007D22A5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写完整</w:t>
      </w:r>
    </w:p>
    <w:p w:rsidR="00CD720D" w:rsidRDefault="007D22A5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写具体</w:t>
      </w:r>
    </w:p>
    <w:p w:rsidR="00CD720D" w:rsidRDefault="007D22A5">
      <w:pPr>
        <w:spacing w:line="360" w:lineRule="auto"/>
        <w:jc w:val="center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写生动</w:t>
      </w:r>
    </w:p>
    <w:p w:rsidR="00CD720D" w:rsidRDefault="00CD720D">
      <w:pPr>
        <w:spacing w:line="360" w:lineRule="auto"/>
        <w:rPr>
          <w:sz w:val="28"/>
          <w:szCs w:val="28"/>
        </w:rPr>
      </w:pPr>
    </w:p>
    <w:sectPr w:rsidR="00CD72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2A5" w:rsidRDefault="007D22A5">
      <w:r>
        <w:separator/>
      </w:r>
    </w:p>
  </w:endnote>
  <w:endnote w:type="continuationSeparator" w:id="0">
    <w:p w:rsidR="007D22A5" w:rsidRDefault="007D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29E" w:rsidRDefault="00A4429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20D" w:rsidRDefault="00CD720D">
    <w:pPr>
      <w:pStyle w:val="a3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29E" w:rsidRDefault="00A442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2A5" w:rsidRDefault="007D22A5">
      <w:r>
        <w:separator/>
      </w:r>
    </w:p>
  </w:footnote>
  <w:footnote w:type="continuationSeparator" w:id="0">
    <w:p w:rsidR="007D22A5" w:rsidRDefault="007D2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29E" w:rsidRDefault="00A4429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20D" w:rsidRDefault="00CD720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29E" w:rsidRDefault="00A442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7A682B"/>
    <w:rsid w:val="007D22A5"/>
    <w:rsid w:val="00A4429E"/>
    <w:rsid w:val="00CD720D"/>
    <w:rsid w:val="6D535020"/>
    <w:rsid w:val="6FFC4B0F"/>
    <w:rsid w:val="757A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99B7FAA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4</Pages>
  <Words>195</Words>
  <Characters>1115</Characters>
  <DocSecurity>0</DocSecurity>
  <Lines>9</Lines>
  <Paragraphs>2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2018-12-13T15:21:00Z</dcterms:created>
  <dcterms:modified xsi:type="dcterms:W3CDTF">2019-01-06T15:04:00Z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