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359" w:rsidRDefault="003262AA">
      <w:pPr>
        <w:spacing w:line="360" w:lineRule="auto"/>
        <w:jc w:val="center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bCs/>
          <w:color w:val="000000"/>
          <w:sz w:val="28"/>
          <w:szCs w:val="28"/>
        </w:rPr>
        <w:t>劝说</w:t>
      </w:r>
    </w:p>
    <w:p w:rsidR="00B71359" w:rsidRDefault="003262AA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教学目标：</w:t>
      </w:r>
    </w:p>
    <w:p w:rsidR="00B71359" w:rsidRDefault="003262AA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培养学生运用得体的语言进行表达的能力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了解和感悟劝告语言的特点和技巧，养成良好的行为习惯。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了解和感悟劝告语言的特点和技巧，能进行得体的劝告。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体会养成良好的行为习惯的重要性，在劝说他人的同时，自己也受到良好的启迪和教育。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教师准备设计一组多媒体课件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教学时数：</w:t>
      </w:r>
      <w:r>
        <w:rPr>
          <w:rFonts w:ascii="宋体" w:hAnsi="宋体" w:hint="eastAsia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</w:rPr>
        <w:t>课时</w:t>
      </w:r>
    </w:p>
    <w:p w:rsidR="00B71359" w:rsidRDefault="003262AA">
      <w:pPr>
        <w:spacing w:line="360" w:lineRule="auto"/>
        <w:rPr>
          <w:rFonts w:ascii="宋体" w:hAnsi="宋体" w:cs="黑体"/>
          <w:bCs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教学过程：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一、巧设情境，导入话题。</w:t>
      </w:r>
    </w:p>
    <w:p w:rsidR="00B71359" w:rsidRDefault="003262AA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情境创设：我校三年级学生李大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刚同学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特别活泼好动，一下课就在楼道里跑来跑去，不是撞倒了这个同学，就是自己摔破了腿。同学们，你看到了会对他说些什么？</w:t>
      </w:r>
    </w:p>
    <w:p w:rsidR="00B71359" w:rsidRDefault="003262AA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劝说导课。大家都想劝劝她，这节课，我们就来争当小小劝说家。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【设计意图：通过学生常见的生活场景来创设口语交际的话题，以此引发学生的兴趣，激发学生口语交际的热情</w:t>
      </w:r>
      <w:r>
        <w:rPr>
          <w:rFonts w:ascii="宋体" w:hAnsi="宋体" w:hint="eastAsia"/>
          <w:color w:val="000000"/>
          <w:sz w:val="28"/>
          <w:szCs w:val="28"/>
        </w:rPr>
        <w:t>。】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二、讨论劝说的艺术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小组讨论。</w:t>
      </w:r>
    </w:p>
    <w:p w:rsidR="00B71359" w:rsidRDefault="003262A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还有一个同学叫王大明，他的教室在三楼，下楼时别的同学都能做到轻声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慢步靠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右行，唯独他喜欢坐在楼梯的把手上往下滑。同学们，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你看到了会怎么办？是啊，王小明的行为太危险了，老师和同学看见了，都对他进行了劝说，他会听谁的呢？为什么？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课件出示：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小红：你怎么不遵守学校纪律呢？太不应该了！</w:t>
      </w:r>
    </w:p>
    <w:p w:rsidR="00B71359" w:rsidRDefault="003262A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  <w:r>
        <w:rPr>
          <w:rFonts w:ascii="宋体" w:hAnsi="宋体" w:hint="eastAsia"/>
          <w:color w:val="000000"/>
          <w:sz w:val="28"/>
          <w:szCs w:val="28"/>
        </w:rPr>
        <w:t>小明：你这样做太危险了，有可能会撞到别人的。</w:t>
      </w:r>
    </w:p>
    <w:p w:rsidR="00B71359" w:rsidRDefault="003262AA">
      <w:pPr>
        <w:spacing w:line="360" w:lineRule="auto"/>
        <w:ind w:leftChars="134" w:left="3081" w:hangingChars="1000" w:hanging="28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  <w:r>
        <w:rPr>
          <w:rFonts w:ascii="宋体" w:hAnsi="宋体" w:hint="eastAsia"/>
          <w:color w:val="000000"/>
          <w:sz w:val="28"/>
          <w:szCs w:val="28"/>
        </w:rPr>
        <w:t>老师：小同学，别这么玩！扶手很滑，如果没抓稳的话，你会摔伤的。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汇报交流，明确劝说的艺术。</w:t>
      </w:r>
    </w:p>
    <w:p w:rsidR="00B71359" w:rsidRDefault="003262A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）小红的劝说：指责的口吻，对方不易接受。</w:t>
      </w:r>
    </w:p>
    <w:p w:rsidR="00B71359" w:rsidRDefault="003262A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）小明的劝说：指出他的错误行为，但只从别人的角度劝说。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）老师的劝说：不光指出错误的行为，还从他自己的角度劝说，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这样更容易让人接受！因此更能打动人！看来劝说还真是一门学问，总结：那么劝说时要注意什么呢？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出示课件：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注意说话的语气，要友好和善，不要用指责的口吻。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多从别人的角度着想，要以理服人，以情动人。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角色扮演，体验劝说的艺术。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【设计意图：利用小组合作的形式探讨劝说的艺术，让学生在交流中感悟劝告语言的特点和技巧，在劝说他人的同时，自己也受到良好的启迪和教育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三、小组合作练劝说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其实在我们身边还有很多人需要我们劝慰，大家看一看：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课件出示：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情景一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有同学违反交通规则，横穿马路。我想对她说……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情景二</w:t>
      </w:r>
    </w:p>
    <w:p w:rsidR="00B71359" w:rsidRDefault="003262A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表哥喜欢玩电脑游戏，一玩就是一整天。</w:t>
      </w:r>
    </w:p>
    <w:p w:rsidR="00B71359" w:rsidRDefault="003262AA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情景三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爸爸特别爱抽烟，每天家里烟雾弥漫，他自己的身体抽坏了，我和妈妈也跟着“吸毒”。我想对他说……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分组练习，每组练习一个。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全班展示</w:t>
      </w:r>
    </w:p>
    <w:p w:rsidR="00B71359" w:rsidRDefault="003262AA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其他同学认真看，认真听，要做文明听众。</w:t>
      </w:r>
    </w:p>
    <w:p w:rsidR="00B71359" w:rsidRDefault="003262A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</w:t>
      </w:r>
      <w:r>
        <w:rPr>
          <w:rFonts w:ascii="宋体" w:hAnsi="宋体" w:hint="eastAsia"/>
          <w:color w:val="000000"/>
          <w:sz w:val="28"/>
          <w:szCs w:val="28"/>
        </w:rPr>
        <w:t>、总结下课。</w:t>
      </w:r>
    </w:p>
    <w:p w:rsidR="00B71359" w:rsidRDefault="003262A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同学们，这节课我们学劝说、练劝说最后会劝说，大家的表现都很精彩，老师相信同学们都能成为小小劝说家。</w:t>
      </w:r>
    </w:p>
    <w:p w:rsidR="00B71359" w:rsidRDefault="003262AA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B71359" w:rsidRDefault="003262A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劝说</w:t>
      </w:r>
    </w:p>
    <w:p w:rsidR="00B71359" w:rsidRDefault="003262A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注意说话语气</w:t>
      </w:r>
    </w:p>
    <w:p w:rsidR="00B71359" w:rsidRDefault="003262A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学会换位思考</w:t>
      </w:r>
    </w:p>
    <w:p w:rsidR="00B71359" w:rsidRDefault="00B71359">
      <w:pPr>
        <w:spacing w:line="360" w:lineRule="auto"/>
        <w:rPr>
          <w:sz w:val="28"/>
          <w:szCs w:val="28"/>
        </w:rPr>
      </w:pPr>
    </w:p>
    <w:sectPr w:rsidR="00B713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2AA" w:rsidRDefault="003262AA">
      <w:r>
        <w:separator/>
      </w:r>
    </w:p>
  </w:endnote>
  <w:endnote w:type="continuationSeparator" w:id="0">
    <w:p w:rsidR="003262AA" w:rsidRDefault="0032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6D9" w:rsidRDefault="009D26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359" w:rsidRDefault="00B71359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6D9" w:rsidRDefault="009D26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2AA" w:rsidRDefault="003262AA">
      <w:r>
        <w:separator/>
      </w:r>
    </w:p>
  </w:footnote>
  <w:footnote w:type="continuationSeparator" w:id="0">
    <w:p w:rsidR="003262AA" w:rsidRDefault="00326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6D9" w:rsidRDefault="009D26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359" w:rsidRDefault="00B713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6D9" w:rsidRDefault="009D26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03B6AFD"/>
    <w:rsid w:val="003262AA"/>
    <w:rsid w:val="009D26D9"/>
    <w:rsid w:val="00B71359"/>
    <w:rsid w:val="203B6AFD"/>
    <w:rsid w:val="594E28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51B8114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3</Pages>
  <Words>170</Words>
  <Characters>975</Characters>
  <DocSecurity>0</DocSecurity>
  <Lines>8</Lines>
  <Paragraphs>2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2018-12-13T15:07:00Z</dcterms:created>
  <dcterms:modified xsi:type="dcterms:W3CDTF">2019-01-06T15:02:00Z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