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42A" w:rsidRDefault="00D32EC6">
      <w:pPr>
        <w:spacing w:line="360" w:lineRule="auto"/>
        <w:jc w:val="center"/>
        <w:rPr>
          <w:rFonts w:ascii="宋体" w:hAnsi="宋体" w:cs="楷体"/>
          <w:b/>
          <w:bCs/>
          <w:color w:val="000000"/>
          <w:sz w:val="28"/>
          <w:szCs w:val="28"/>
        </w:rPr>
      </w:pPr>
      <w:r>
        <w:rPr>
          <w:rFonts w:ascii="宋体" w:hAnsi="宋体" w:cs="楷体" w:hint="eastAsia"/>
          <w:b/>
          <w:bCs/>
          <w:color w:val="000000"/>
          <w:sz w:val="28"/>
          <w:szCs w:val="28"/>
        </w:rPr>
        <w:t>口语交际·春天去哪儿玩</w:t>
      </w:r>
    </w:p>
    <w:p w:rsidR="0024642A" w:rsidRDefault="00D32EC6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教学目标：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1、引导学生观察春天，了解春天特点。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2、引导学生在具体的口语交际过程中，学习用恰当的语言表现春天的美。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3、培养审美情趣，激发对大自然的热爱之情。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4、通过口语交际中的交流、评价，让学生在增强口语交际能力的同时，丰富自己的见解和感受。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教学重点：</w:t>
      </w:r>
      <w:r>
        <w:rPr>
          <w:rFonts w:ascii="宋体" w:hAnsi="宋体" w:cs="宋体" w:hint="eastAsia"/>
          <w:color w:val="000000"/>
          <w:sz w:val="28"/>
          <w:szCs w:val="28"/>
        </w:rPr>
        <w:t>能在交流过程中看到的景物说清楚，对于印象深刻的，能说得具体些。</w:t>
      </w:r>
    </w:p>
    <w:p w:rsidR="0024642A" w:rsidRDefault="00D32EC6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教学难点：</w:t>
      </w:r>
      <w:r>
        <w:rPr>
          <w:rFonts w:ascii="宋体" w:hAnsi="宋体" w:cs="宋体" w:hint="eastAsia"/>
          <w:color w:val="000000"/>
          <w:sz w:val="28"/>
          <w:szCs w:val="28"/>
        </w:rPr>
        <w:t>会聆听同学的发言，把句子说具体、生动</w:t>
      </w:r>
      <w:r>
        <w:rPr>
          <w:rFonts w:ascii="宋体" w:hAnsi="宋体" w:cs="黑体" w:hint="eastAsia"/>
          <w:color w:val="000000"/>
          <w:sz w:val="28"/>
          <w:szCs w:val="28"/>
        </w:rPr>
        <w:t>。</w:t>
      </w:r>
    </w:p>
    <w:p w:rsidR="0024642A" w:rsidRDefault="00D32EC6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教师准备设计一组多媒体课件。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 ：</w:t>
      </w:r>
      <w:r>
        <w:rPr>
          <w:rFonts w:ascii="宋体" w:hAnsi="宋体" w:cs="宋体" w:hint="eastAsia"/>
          <w:color w:val="000000"/>
          <w:sz w:val="28"/>
          <w:szCs w:val="28"/>
        </w:rPr>
        <w:t>一课时</w:t>
      </w:r>
    </w:p>
    <w:p w:rsidR="0024642A" w:rsidRDefault="00D32EC6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教学过程</w:t>
      </w:r>
      <w:r>
        <w:rPr>
          <w:rFonts w:ascii="宋体" w:hAnsi="宋体" w:hint="eastAsia"/>
          <w:color w:val="000000"/>
          <w:sz w:val="28"/>
          <w:szCs w:val="28"/>
        </w:rPr>
        <w:t>：</w:t>
      </w:r>
    </w:p>
    <w:p w:rsidR="0024642A" w:rsidRDefault="00D32EC6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创设情境，歌唱春天。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1.读一读。课件展出描写春天的古诗句。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2.唱一唱。老师给大家带来一首非常好听的春天的歌曲（课件播放歌曲《春天在哪里》）。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3.说一说。歌曲中的小朋友在哪里找到了春天？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二、畅所欲言，感受春天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1.是啊！春天在青翠的山林里，在湖水的倒影里，春天已经来到了我们的身边。老师给大家带来了几张春天的美图，你能不能用优美的语</w:t>
      </w: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言把看的说出来呢？（课件出示春天的美图）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2.学生畅所欲言把看到的说出来。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说话示例：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（1）春天来了，花园里的花开了……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（2）春天来了，小溪里的水解冻了……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（3）春天来了，柳树发芽了……</w:t>
      </w:r>
    </w:p>
    <w:p w:rsidR="0024642A" w:rsidRDefault="00D32EC6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【设计意图：出示不同地方的春天的图片，让学生从多个角度感受春天，为后面“春天去哪玩”铺垫材料。】</w:t>
      </w:r>
    </w:p>
    <w:p w:rsidR="0024642A" w:rsidRDefault="00D32EC6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学生说的过程中，教师适时引导如何让把话语说生动、具体（如，运用不同的修辞，调动视觉、听觉、嗅觉等多种感觉器官。）</w:t>
      </w:r>
    </w:p>
    <w:p w:rsidR="0024642A" w:rsidRDefault="00D32EC6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【设计意图：教会孩子在交流过程中不仅能把把看到的景物说清楚，还要说具体说生动。】</w:t>
      </w:r>
    </w:p>
    <w:p w:rsidR="0024642A" w:rsidRDefault="00D32EC6">
      <w:pPr>
        <w:numPr>
          <w:ilvl w:val="0"/>
          <w:numId w:val="3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小组合作，描绘春天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春天</w:t>
      </w:r>
      <w:bookmarkStart w:id="0" w:name="_GoBack"/>
      <w:bookmarkEnd w:id="0"/>
      <w:r>
        <w:rPr>
          <w:rFonts w:ascii="宋体" w:hAnsi="宋体" w:cs="宋体" w:hint="eastAsia"/>
          <w:color w:val="000000"/>
          <w:sz w:val="28"/>
          <w:szCs w:val="28"/>
        </w:rPr>
        <w:t>在你们的口中变得如此的多姿多彩，这么美好的季节，若能出去走一走看一看，是多么美好的一件事啊！想不想出去玩？你想去哪玩呢?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1.学生回答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2.小组合作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课件出示交流要求</w:t>
      </w:r>
    </w:p>
    <w:p w:rsidR="0024642A" w:rsidRDefault="00D32EC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（1）想去哪里玩？说清楚想法和理由。</w:t>
      </w:r>
    </w:p>
    <w:p w:rsidR="0024642A" w:rsidRDefault="00D32EC6">
      <w:pPr>
        <w:numPr>
          <w:ilvl w:val="0"/>
          <w:numId w:val="4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耐心听别人把话说完，尽量不打断别人的讲话（认真倾听也是一种美德）。</w:t>
      </w:r>
    </w:p>
    <w:p w:rsidR="0024642A" w:rsidRDefault="00D32EC6">
      <w:pPr>
        <w:numPr>
          <w:ilvl w:val="0"/>
          <w:numId w:val="4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每组选出一个代表，总结把组里的意见，并用优美的语言表述出来。</w:t>
      </w:r>
    </w:p>
    <w:p w:rsidR="0024642A" w:rsidRDefault="00D32EC6">
      <w:pPr>
        <w:numPr>
          <w:ilvl w:val="0"/>
          <w:numId w:val="5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回顾小结，增强感受</w:t>
      </w:r>
    </w:p>
    <w:p w:rsidR="0024642A" w:rsidRDefault="00D32EC6">
      <w:pPr>
        <w:spacing w:line="360" w:lineRule="auto"/>
        <w:ind w:firstLine="420"/>
        <w:rPr>
          <w:rFonts w:ascii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春天里，有阳光，有小鸟，有花香……春天多美啊！一年之季在于春，让我们走进春天走进大自然，共同珍惜这美好的时光吧！</w:t>
      </w:r>
    </w:p>
    <w:p w:rsidR="0024642A" w:rsidRDefault="00D32EC6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</w:p>
    <w:p w:rsidR="0024642A" w:rsidRDefault="00D32EC6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春天去哪儿玩</w:t>
      </w:r>
    </w:p>
    <w:p w:rsidR="0024642A" w:rsidRDefault="00D32EC6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颜色  形态</w:t>
      </w:r>
    </w:p>
    <w:p w:rsidR="0024642A" w:rsidRDefault="00D32EC6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视觉  听觉  嗅觉</w:t>
      </w:r>
    </w:p>
    <w:p w:rsidR="0024642A" w:rsidRDefault="00D32EC6">
      <w:pPr>
        <w:spacing w:line="360" w:lineRule="auto"/>
        <w:jc w:val="center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按一定顺序</w:t>
      </w:r>
    </w:p>
    <w:p w:rsidR="0024642A" w:rsidRDefault="0024642A">
      <w:pPr>
        <w:spacing w:line="360" w:lineRule="auto"/>
        <w:rPr>
          <w:sz w:val="28"/>
          <w:szCs w:val="28"/>
        </w:rPr>
      </w:pPr>
    </w:p>
    <w:sectPr w:rsidR="0024642A" w:rsidSect="003D44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08B" w:rsidRDefault="00B0108B">
      <w:r>
        <w:separator/>
      </w:r>
    </w:p>
  </w:endnote>
  <w:endnote w:type="continuationSeparator" w:id="0">
    <w:p w:rsidR="00B0108B" w:rsidRDefault="00B01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5E" w:rsidRDefault="00B2775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42A" w:rsidRDefault="0024642A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5E" w:rsidRDefault="00B2775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08B" w:rsidRDefault="00B0108B">
      <w:r>
        <w:separator/>
      </w:r>
    </w:p>
  </w:footnote>
  <w:footnote w:type="continuationSeparator" w:id="0">
    <w:p w:rsidR="00B0108B" w:rsidRDefault="00B010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5E" w:rsidRDefault="00B2775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5E" w:rsidRDefault="00B2775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5E" w:rsidRDefault="00B2775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E582E"/>
    <w:multiLevelType w:val="singleLevel"/>
    <w:tmpl w:val="58BE582E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8BE5DC0"/>
    <w:multiLevelType w:val="singleLevel"/>
    <w:tmpl w:val="58BE5DC0"/>
    <w:lvl w:ilvl="0">
      <w:start w:val="3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58BE5E71"/>
    <w:multiLevelType w:val="singleLevel"/>
    <w:tmpl w:val="58BE5E71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8BE601D"/>
    <w:multiLevelType w:val="singleLevel"/>
    <w:tmpl w:val="58BE601D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4">
    <w:nsid w:val="58BE61FD"/>
    <w:multiLevelType w:val="singleLevel"/>
    <w:tmpl w:val="58BE61FD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745B9"/>
    <w:rsid w:val="001742CB"/>
    <w:rsid w:val="0024642A"/>
    <w:rsid w:val="003D44D4"/>
    <w:rsid w:val="00B0108B"/>
    <w:rsid w:val="00B2775E"/>
    <w:rsid w:val="00D32EC6"/>
    <w:rsid w:val="23CE2D82"/>
    <w:rsid w:val="281745B9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44D4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D44D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3D44D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3</Pages>
  <Words>141</Words>
  <Characters>804</Characters>
  <Application>Microsoft Office Word</Application>
  <DocSecurity>0</DocSecurity>
  <Lines>6</Lines>
  <Paragraphs>1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cp:lastModifiedBy>Administrator</cp:lastModifiedBy>
  <cp:revision>2</cp:revision>
  <dcterms:created xsi:type="dcterms:W3CDTF">2018-12-11T11:30:00Z</dcterms:created>
  <dcterms:modified xsi:type="dcterms:W3CDTF">2019-01-19T07:07:00Z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