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4AC" w:rsidRDefault="00013B8D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18</w:t>
      </w: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童年的水墨画</w:t>
      </w:r>
    </w:p>
    <w:p w:rsidR="008F14AC" w:rsidRDefault="00013B8D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8F14AC" w:rsidRDefault="00013B8D">
      <w:pPr>
        <w:spacing w:line="360" w:lineRule="auto"/>
        <w:ind w:firstLineChars="100" w:firstLine="281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认识染、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笠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等</w:t>
      </w:r>
      <w:r>
        <w:rPr>
          <w:rFonts w:ascii="宋体" w:hAnsi="宋体" w:hint="eastAsia"/>
          <w:color w:val="000000"/>
          <w:sz w:val="28"/>
          <w:szCs w:val="28"/>
        </w:rPr>
        <w:t>13</w:t>
      </w:r>
      <w:r>
        <w:rPr>
          <w:rFonts w:ascii="宋体" w:hAnsi="宋体" w:hint="eastAsia"/>
          <w:color w:val="000000"/>
          <w:sz w:val="28"/>
          <w:szCs w:val="28"/>
        </w:rPr>
        <w:t>个生字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学写染、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碎等</w:t>
      </w:r>
      <w:r>
        <w:rPr>
          <w:rFonts w:ascii="宋体" w:hAnsi="宋体" w:hint="eastAsia"/>
          <w:color w:val="000000"/>
          <w:sz w:val="28"/>
          <w:szCs w:val="28"/>
        </w:rPr>
        <w:t>10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个生字。指导写好碎的“十”字部分、爽的笔顺。</w:t>
      </w:r>
    </w:p>
    <w:p w:rsidR="008F14AC" w:rsidRDefault="00013B8D">
      <w:pPr>
        <w:spacing w:line="360" w:lineRule="auto"/>
        <w:ind w:firstLineChars="100" w:firstLine="281"/>
        <w:rPr>
          <w:rFonts w:ascii="宋体" w:hAnsi="宋体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运用“联系上下文，联系生活实际”的方法理解难懂的词语和句子，如：从“染”字体会溪水的绿；从“蹦跳”一词体会儿童钓鱼的欢乐；比较小蘑菇和儿童的相似之处体会采蘑菇儿童的可爱。</w:t>
      </w:r>
    </w:p>
    <w:p w:rsidR="008F14AC" w:rsidRDefault="00013B8D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3. </w:t>
      </w:r>
      <w:r>
        <w:rPr>
          <w:rFonts w:ascii="宋体" w:hAnsi="宋体" w:hint="eastAsia"/>
          <w:color w:val="000000"/>
          <w:sz w:val="28"/>
          <w:szCs w:val="28"/>
        </w:rPr>
        <w:t>有感情地朗读诗歌，想象画面。</w:t>
      </w:r>
    </w:p>
    <w:p w:rsidR="008F14AC" w:rsidRDefault="00013B8D">
      <w:pPr>
        <w:spacing w:line="360" w:lineRule="auto"/>
        <w:ind w:firstLineChars="100" w:firstLine="281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续编诗歌的第四小节，体现儿童生活的欢乐。</w:t>
      </w:r>
    </w:p>
    <w:p w:rsidR="008F14AC" w:rsidRDefault="00013B8D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运用“联系上下文，联系生活实际”的方法理解难懂的词语和句子，如：从“染”字体会溪水的绿；从“蹦跳”一词体会儿童钓鱼的欢乐；比较小蘑菇和儿童的相似之处体会采蘑菇儿童的可爱。有感情地朗读诗歌，想象画面。</w:t>
      </w:r>
    </w:p>
    <w:p w:rsidR="008F14AC" w:rsidRDefault="00013B8D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Fonts w:hint="eastAsia"/>
          <w:color w:val="000000"/>
          <w:sz w:val="28"/>
          <w:szCs w:val="28"/>
        </w:rPr>
        <w:t>续编诗歌的第四小节，体现儿童的欢乐。</w:t>
      </w:r>
    </w:p>
    <w:p w:rsidR="008F14AC" w:rsidRDefault="00013B8D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教师：搜集图片，制作课件。学生：预习诗歌。</w:t>
      </w:r>
    </w:p>
    <w:p w:rsidR="008F14AC" w:rsidRDefault="00013B8D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2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课时</w:t>
      </w:r>
    </w:p>
    <w:p w:rsidR="008F14AC" w:rsidRDefault="00013B8D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8F14AC" w:rsidRDefault="00013B8D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第一课时</w:t>
      </w:r>
    </w:p>
    <w:p w:rsidR="008F14AC" w:rsidRDefault="00013B8D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一、谈话导入，揭题解题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1.  </w:t>
      </w:r>
      <w:r>
        <w:rPr>
          <w:rFonts w:ascii="宋体" w:hAnsi="宋体" w:hint="eastAsia"/>
          <w:color w:val="000000"/>
          <w:sz w:val="28"/>
          <w:szCs w:val="28"/>
        </w:rPr>
        <w:t>孩子们回忆童年中的趣事，讲给大家听听，一起分享快乐。</w:t>
      </w:r>
      <w:r>
        <w:rPr>
          <w:rFonts w:ascii="宋体" w:hAnsi="宋体" w:hint="eastAsia"/>
          <w:color w:val="000000"/>
          <w:sz w:val="28"/>
          <w:szCs w:val="28"/>
        </w:rPr>
        <w:t> 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  </w:t>
      </w:r>
      <w:r>
        <w:rPr>
          <w:rFonts w:ascii="宋体" w:hAnsi="宋体" w:hint="eastAsia"/>
          <w:color w:val="000000"/>
          <w:sz w:val="28"/>
          <w:szCs w:val="28"/>
        </w:rPr>
        <w:t>童年是一幅画，画里有我们五彩的生活，童年是一个梦，梦里有我们的想象和憧憬。今天我们就来学习《童年的水墨画》，分享童年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的快乐</w:t>
      </w:r>
      <w:r>
        <w:rPr>
          <w:rFonts w:ascii="宋体" w:hAnsi="宋体" w:hint="eastAsia"/>
          <w:color w:val="000000"/>
          <w:sz w:val="28"/>
          <w:szCs w:val="28"/>
        </w:rPr>
        <w:t> 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8F14AC" w:rsidRDefault="00013B8D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【设计意图：从学生已有经验出发，通过回忆童年趣事激发学生对童年诗歌的兴趣，调动课堂积极性。】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生书空和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老师一起板书课题。师随机指导“墨”的写法。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）读了课题，你想知道什么？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二、初读课文，学习生字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这些问题的答案就藏在课文里，请你打开课本，结合注音，借助课后生字表，读准字音，读通课文，难读的地方多读几遍。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请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名学生接读课文，每人一节。师随机正音。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预设点：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）染，出示演变过程，字本义：用取自草木的色汁浸泡丝帛绢布，使之着色。读句子，于文中识字，组词：染绿、耳濡目染。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）碎：造字本义：岩石经过多次爆破最后形成的小石块。形近字：翠、醉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【设计意图：引导学生利用知晓汉字的意义来识记生字。加深学生的印象，拓宽学生知识宽度。】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三、复习生字，指导写字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课件出示生字，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自由练读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生字组词，巩固识字。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指导书写“碎”。提示最后一笔出头，但不要写到从字上。</w:t>
      </w:r>
    </w:p>
    <w:p w:rsidR="008F14AC" w:rsidRDefault="00013B8D">
      <w:pPr>
        <w:spacing w:line="360" w:lineRule="auto"/>
        <w:rPr>
          <w:rStyle w:val="a6"/>
          <w:rFonts w:ascii="宋体" w:hAnsi="宋体" w:cs="楷体_GB2312"/>
          <w:b w:val="0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指导书写“爽”。注意笔顺，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长横要像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房顶一样盖住下面部分。</w:t>
      </w:r>
    </w:p>
    <w:p w:rsidR="008F14AC" w:rsidRDefault="00013B8D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第二课时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一、创设阅读情境，激发兴趣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播放歌曲《童年》。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师导入：同学们，美好的童年就如一幅幅水墨画，或浓或淡，意境优美，今天我们就来一起读一读著名儿童文学家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张继楼的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诗歌—《童年的水墨画》。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二、整体感知：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本课包括三首小诗，分别是：溪边、江上、林中（板书）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看到这三个题目，你能发现什么？学生随便发言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师：是的，都写出了童年生活发生的场景，在这些场景里究竟发生了些什么呢？让我们一起来看一看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三、学习《溪边》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自由读，做到读正确、读流利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个别读。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默读，边读边思考：你读懂了什么？那些不懂的？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交流：你读懂了什么？你有哪些不懂得？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：为什么说“草地上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蹦跳着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鱼儿和笑声”呢？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【设计意图：体会诗歌用词的精妙。】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是啊，这是为什么呢？大多数学生同样不明白。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老师点拨：我们如果联系上文读一读，也许某个词语或者某个句子会给你灵感呢！自己试着联系上文读一读，思考一下。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生：老师：我从这句话“钓竿上立着一只红蜻蜓”知道一个小孩在这里钓鱼。从“忽然扑通一声人影碎了”知道小孩钓上鱼来了，特别高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兴。所以“草地上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蹦跳着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鱼儿和笑声。”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师：谁给大家读一读，读出儿童的欢乐。指导学生有感情读好最后一句话。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：生：老师，我不明白“溪水给人影染绿了”这句话。平时我们的人影都是黑色的，为什么这里溪水给人影染绿了呢？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师：这位同学能够联系生活经验来思考，很值得大家学习。刚才我们采用联系上下文的方法读懂了最后一句话，现在大家也可以采用这种方法，联系上文读一读，思考一下。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生：默读、思考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</w:t>
      </w:r>
      <w:r>
        <w:rPr>
          <w:rFonts w:ascii="宋体" w:hAnsi="宋体" w:hint="eastAsia"/>
          <w:color w:val="000000"/>
          <w:sz w:val="28"/>
          <w:szCs w:val="28"/>
        </w:rPr>
        <w:t>老师，我从“溪水像绿玉带一样平静，知道了溪水很绿，所以人影倒映在溪水里也变成绿色的了。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师：为什么说溪水染绿了人影呢？你觉得这里哪个字用的最好？好在哪里？同桌交流。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【设计意图：体会诗歌用词的精妙。】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生：“染”字最好。这样把溪水当成人来写，就把溪水写活了。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生：这样写就让人感觉溪水好像魔法师一样，特别神奇！谁给大家读出这美丽深的景色？个别生读。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师：多美的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想像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啊！大家体会得真不错。你还知道了什么？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生：老师，我从“钓竿上立着一只红蜻蜓。”知道了前面写溪水和人影是绿色的，这里写蜻蜓是红色的，颜色特别漂亮！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多么富有生机的画面啊！谁给大家读一读，读出景色的美丽，儿童的快乐？自由读、个别读。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6.</w:t>
      </w:r>
      <w:r>
        <w:rPr>
          <w:rFonts w:ascii="宋体" w:hAnsi="宋体" w:hint="eastAsia"/>
          <w:color w:val="000000"/>
          <w:sz w:val="28"/>
          <w:szCs w:val="28"/>
        </w:rPr>
        <w:t>师范读：生闭眼想象：你仿佛看到了什么画面？自由交流。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思考一下，作者写孩子们快乐钓鱼的场面，为什么还要写景呢？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师总结：写景色突出了“平静”，为什么要突出平静呢？联系《小儿垂钓》体会儿童钓鱼的专注。也更能体现钓上鱼后的欢乐。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四、学习《江上》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如果说《溪边》是写儿童溪边钓鱼，那么《江上》是写什么呢？请同学们运用刚才学到的方法：联系上下文、联系生活经验、联系学过的知识自学《江上》。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出示</w:t>
      </w:r>
      <w:r>
        <w:rPr>
          <w:rFonts w:ascii="宋体" w:hAnsi="宋体" w:hint="eastAsia"/>
          <w:color w:val="000000"/>
          <w:sz w:val="28"/>
          <w:szCs w:val="28"/>
        </w:rPr>
        <w:t>自学提示，自学。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思考《江上》是写什么？你有不明白的地方吗？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《江上》与《溪边》有什么相同点，有什么不同点。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【设计意图：巩固诗歌的学习方法，发现写法上的相同之处和不同之处。】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交流：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师：《江上》是写什么？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生：游泳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生：戏水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师：你们觉得哪个词更好？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生（异口同声）：戏水！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师：《江上》与《溪边》有什么相同点？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生：都是写儿童的。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生：都写童年的快乐的。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生：都运用了比喻的方法。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师：《江上》与《溪边》有什么不同点呢？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生：《江上》没有写景色的美丽，只是写了儿童的戏水的情景。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师：如果说《溪边》是一幅动静结合的画作，那么《江上》就是一幅活脱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脱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的动态图画了，读过之后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你仿佛能看到怎样的画面呢</w:t>
      </w:r>
      <w:r>
        <w:rPr>
          <w:rFonts w:ascii="宋体" w:hAnsi="宋体" w:hint="eastAsia"/>
          <w:color w:val="000000"/>
          <w:sz w:val="28"/>
          <w:szCs w:val="28"/>
        </w:rPr>
        <w:t xml:space="preserve">? </w:t>
      </w:r>
      <w:r>
        <w:rPr>
          <w:rFonts w:ascii="宋体" w:hAnsi="宋体" w:hint="eastAsia"/>
          <w:color w:val="000000"/>
          <w:sz w:val="28"/>
          <w:szCs w:val="28"/>
        </w:rPr>
        <w:t>想象一下，孩子们会怎样戏水</w:t>
      </w:r>
      <w:r>
        <w:rPr>
          <w:rFonts w:ascii="宋体" w:hAnsi="宋体" w:hint="eastAsia"/>
          <w:color w:val="000000"/>
          <w:sz w:val="28"/>
          <w:szCs w:val="28"/>
        </w:rPr>
        <w:t>?</w:t>
      </w:r>
      <w:r>
        <w:rPr>
          <w:rFonts w:ascii="宋体" w:hAnsi="宋体" w:hint="eastAsia"/>
          <w:color w:val="000000"/>
          <w:sz w:val="28"/>
          <w:szCs w:val="28"/>
        </w:rPr>
        <w:t>你仿佛还听</w:t>
      </w:r>
      <w:r>
        <w:rPr>
          <w:rFonts w:ascii="宋体" w:hAnsi="宋体" w:cs="宋体" w:hint="eastAsia"/>
          <w:color w:val="000000"/>
          <w:sz w:val="28"/>
          <w:szCs w:val="28"/>
        </w:rPr>
        <w:t>见了什么？引导学生体会儿童的游泳水平高、戏水的快乐。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感情朗读。读出儿童的游泳水平高、戏水的快乐。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五、学习《林中》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5.</w:t>
      </w:r>
      <w:r>
        <w:rPr>
          <w:rFonts w:ascii="宋体" w:hAnsi="宋体" w:cs="宋体" w:hint="eastAsia"/>
          <w:color w:val="000000"/>
          <w:sz w:val="28"/>
          <w:szCs w:val="28"/>
        </w:rPr>
        <w:t>总结学法：刚才大家运用什么方法学习了前两小节？读诗，找到不理解的地方，运用联系上下文、联系生活经验、联系学过的知识等方法读懂。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6.</w:t>
      </w:r>
      <w:r>
        <w:rPr>
          <w:rFonts w:ascii="宋体" w:hAnsi="宋体" w:cs="宋体" w:hint="eastAsia"/>
          <w:color w:val="000000"/>
          <w:sz w:val="28"/>
          <w:szCs w:val="28"/>
        </w:rPr>
        <w:t>请大家利用刚才学过的方法继续学习《林中》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7.</w:t>
      </w:r>
      <w:r>
        <w:rPr>
          <w:rFonts w:ascii="宋体" w:hAnsi="宋体" w:cs="宋体" w:hint="eastAsia"/>
          <w:color w:val="000000"/>
          <w:sz w:val="28"/>
          <w:szCs w:val="28"/>
        </w:rPr>
        <w:t>交流：文中有两个斗笠“小蘑菇钻出泥土戴一顶斗笠，”和“只见松林里一个个斗笠像蘑菇一样。”，意思一样吗？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生畅所欲言：第一个斗笠指“蘑菇”，第二个斗笠指“儿童”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8.</w:t>
      </w:r>
      <w:r>
        <w:rPr>
          <w:rFonts w:ascii="宋体" w:hAnsi="宋体" w:cs="宋体" w:hint="eastAsia"/>
          <w:color w:val="000000"/>
          <w:sz w:val="28"/>
          <w:szCs w:val="28"/>
        </w:rPr>
        <w:t>小蘑菇和儿童有什么相似之处呢？都戴着斗笠，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很卡爱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。除了可爱，还能读出什么呢？儿童的欢乐。在哪里能读出来？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9.</w:t>
      </w:r>
      <w:r>
        <w:rPr>
          <w:rFonts w:ascii="宋体" w:hAnsi="宋体" w:hint="eastAsia"/>
          <w:color w:val="000000"/>
          <w:sz w:val="28"/>
          <w:szCs w:val="28"/>
        </w:rPr>
        <w:t>谁给大家读一读，读出儿童的可爱和欢乐。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齐读并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想象，你仿佛看到了怎样的一幅画面？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五、动笔仿诗，抒发情感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诗里用优美的语言向我们展示了童年生活的欢乐片断，你的童年生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活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定更有趣味。说说童年生活的还可能发生在哪些地方？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续编诗</w:t>
      </w:r>
      <w:r>
        <w:rPr>
          <w:rFonts w:ascii="宋体" w:hAnsi="宋体" w:hint="eastAsia"/>
          <w:color w:val="000000"/>
          <w:sz w:val="28"/>
          <w:szCs w:val="28"/>
        </w:rPr>
        <w:t>歌的第四小节，体现儿童的欢乐。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【设计意图：争当小诗人的环节，激发学生的创作兴趣，让学生学习写诗。】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共同交流，师当堂点播。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六、总结谈话，结束教学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师：童年的生活是一幅连绵不断的水墨画，里面有许多值得我们记忆、收藏的场景，我们以往阅读了许多描写童年生活的文学作品，今天又学习了这首儿童诗，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的大门，请大家课外阅读其他儿童诗，丰富我们对童年生活的记忆。</w:t>
      </w:r>
    </w:p>
    <w:p w:rsidR="008F14AC" w:rsidRDefault="00013B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</w:p>
    <w:p w:rsidR="008F14AC" w:rsidRDefault="00013B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</w:t>
      </w:r>
      <w:r>
        <w:rPr>
          <w:rFonts w:ascii="宋体" w:hAnsi="宋体" w:cs="宋体" w:hint="eastAsia"/>
          <w:color w:val="000000"/>
          <w:sz w:val="28"/>
          <w:szCs w:val="28"/>
        </w:rPr>
        <w:t>溪边</w:t>
      </w:r>
    </w:p>
    <w:p w:rsidR="008F14AC" w:rsidRDefault="00013B8D">
      <w:pPr>
        <w:spacing w:line="360" w:lineRule="auto"/>
        <w:ind w:firstLineChars="750" w:firstLine="210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18.</w:t>
      </w:r>
      <w:r>
        <w:rPr>
          <w:rFonts w:ascii="宋体" w:hAnsi="宋体" w:cs="宋体" w:hint="eastAsia"/>
          <w:color w:val="000000"/>
          <w:sz w:val="28"/>
          <w:szCs w:val="28"/>
        </w:rPr>
        <w:t>童年的水墨画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sz w:val="28"/>
          <w:szCs w:val="28"/>
        </w:rPr>
        <w:t>江上</w:t>
      </w:r>
    </w:p>
    <w:p w:rsidR="008F14AC" w:rsidRDefault="00013B8D">
      <w:pPr>
        <w:spacing w:line="360" w:lineRule="auto"/>
        <w:ind w:firstLineChars="1750" w:firstLine="490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林中</w:t>
      </w:r>
    </w:p>
    <w:p w:rsidR="008F14AC" w:rsidRDefault="008F14AC">
      <w:pPr>
        <w:spacing w:line="360" w:lineRule="auto"/>
        <w:rPr>
          <w:sz w:val="28"/>
          <w:szCs w:val="28"/>
        </w:rPr>
      </w:pPr>
    </w:p>
    <w:sectPr w:rsidR="008F1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8D" w:rsidRDefault="00013B8D">
      <w:r>
        <w:separator/>
      </w:r>
    </w:p>
  </w:endnote>
  <w:endnote w:type="continuationSeparator" w:id="0">
    <w:p w:rsidR="00013B8D" w:rsidRDefault="00013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A26" w:rsidRDefault="00BE7A2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AC" w:rsidRDefault="008F14AC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A26" w:rsidRDefault="00BE7A2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8D" w:rsidRDefault="00013B8D">
      <w:r>
        <w:separator/>
      </w:r>
    </w:p>
  </w:footnote>
  <w:footnote w:type="continuationSeparator" w:id="0">
    <w:p w:rsidR="00013B8D" w:rsidRDefault="00013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A26" w:rsidRDefault="00BE7A2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AC" w:rsidRDefault="008F14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A26" w:rsidRDefault="00BE7A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2E1E92"/>
    <w:rsid w:val="00013B8D"/>
    <w:rsid w:val="008F14AC"/>
    <w:rsid w:val="00BE7A26"/>
    <w:rsid w:val="2924564A"/>
    <w:rsid w:val="532E1E9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114EE33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7</Pages>
  <Words>452</Words>
  <Characters>2582</Characters>
  <DocSecurity>0</DocSecurity>
  <Lines>21</Lines>
  <Paragraphs>6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2018-12-12T14:36:00Z</dcterms:created>
  <dcterms:modified xsi:type="dcterms:W3CDTF">2019-01-06T14:59:00Z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