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B8C" w:rsidRDefault="003A57A9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cs="楷体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="楷体" w:hint="eastAsia"/>
          <w:b/>
          <w:bCs/>
          <w:color w:val="000000" w:themeColor="text1"/>
          <w:sz w:val="28"/>
          <w:szCs w:val="28"/>
          <w:shd w:val="clear" w:color="auto" w:fill="FFFFFF"/>
        </w:rPr>
        <w:t>9</w:t>
      </w:r>
      <w:r>
        <w:rPr>
          <w:rFonts w:cs="楷体" w:hint="eastAsia"/>
          <w:b/>
          <w:bCs/>
          <w:color w:val="000000" w:themeColor="text1"/>
          <w:sz w:val="28"/>
          <w:szCs w:val="28"/>
          <w:shd w:val="clear" w:color="auto" w:fill="FFFFFF"/>
        </w:rPr>
        <w:t>古诗三首</w:t>
      </w:r>
    </w:p>
    <w:p w:rsidR="00A05B8C" w:rsidRDefault="003A57A9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 w:themeColor="text1"/>
          <w:sz w:val="28"/>
          <w:szCs w:val="28"/>
        </w:rPr>
      </w:pPr>
      <w:r>
        <w:rPr>
          <w:rFonts w:cs="楷体" w:hint="eastAsia"/>
          <w:b/>
          <w:bCs/>
          <w:color w:val="000000" w:themeColor="text1"/>
          <w:sz w:val="28"/>
          <w:szCs w:val="28"/>
          <w:shd w:val="clear" w:color="auto" w:fill="FFFFFF"/>
        </w:rPr>
        <w:t>元日</w:t>
      </w:r>
      <w:r>
        <w:rPr>
          <w:rFonts w:hint="eastAsia"/>
          <w:color w:val="000000" w:themeColor="text1"/>
          <w:sz w:val="28"/>
          <w:szCs w:val="28"/>
        </w:rPr>
        <w:t xml:space="preserve"> 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教学目标：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会认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2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个字，会写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5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个字，其中重点认识“屠”字，重点指导书写“屠”、“符”字，并注意“屠”字是半包围结构。并正确读写“屠苏、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瞳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瞳”词语，尤其是“曈曈”注意是左边是日字。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背诵课文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3.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培养孩子对中国传统节日文化的热爱。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教学重点：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背诵课文，借助注释理解诗句的意思。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教学难点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：这首诗写了哪个传统节日？写出了什么样的节日情景？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教学准备：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课件</w:t>
      </w:r>
    </w:p>
    <w:p w:rsidR="00A05B8C" w:rsidRDefault="003A57A9">
      <w:pPr>
        <w:spacing w:line="360" w:lineRule="auto"/>
        <w:rPr>
          <w:rFonts w:ascii="宋体" w:hAnsi="宋体" w:cs="黑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教学时数：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课时</w:t>
      </w:r>
    </w:p>
    <w:p w:rsidR="00A05B8C" w:rsidRDefault="003A57A9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教学过程：</w:t>
      </w:r>
    </w:p>
    <w:p w:rsidR="00A05B8C" w:rsidRDefault="003A57A9">
      <w:pPr>
        <w:pStyle w:val="a3"/>
        <w:spacing w:line="360" w:lineRule="auto"/>
        <w:jc w:val="center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第一课时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一、诵读导入，重视积累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让学生诵读《元日》等诗。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师：今天我们就来学习一首描写春节的诗。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师：你知道“元”有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哪些意思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吗？知道“元日”是什么意思吗？</w:t>
      </w:r>
    </w:p>
    <w:p w:rsidR="00A05B8C" w:rsidRDefault="003A57A9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师：对，元日就是新年的第一天，农历正月初一，也就是中华民族传统的节日——春节。（扩词：元宵、元日。拓展“元”的理解，夯实语言基础）</w:t>
      </w:r>
    </w:p>
    <w:p w:rsidR="00A05B8C" w:rsidRDefault="003A57A9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cs="楷体" w:hint="eastAsia"/>
          <w:color w:val="000000" w:themeColor="text1"/>
          <w:sz w:val="28"/>
          <w:szCs w:val="28"/>
        </w:rPr>
        <w:t>【设计意图：自主朗读、深思……每一名学生都在用自己的方式感受、</w:t>
      </w:r>
      <w:r>
        <w:rPr>
          <w:rFonts w:hAnsi="宋体" w:cs="楷体" w:hint="eastAsia"/>
          <w:color w:val="000000" w:themeColor="text1"/>
          <w:sz w:val="28"/>
          <w:szCs w:val="28"/>
        </w:rPr>
        <w:lastRenderedPageBreak/>
        <w:t>理解、体会这首诗。只有这样的多样性才会使课堂更精彩，让中年级感受领悟到学习古诗的方法。】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二、初读古诗，解疑释难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1.</w:t>
      </w:r>
      <w:r>
        <w:rPr>
          <w:rFonts w:hAnsi="宋体" w:cs="宋体" w:hint="eastAsia"/>
          <w:color w:val="000000" w:themeColor="text1"/>
          <w:sz w:val="28"/>
          <w:szCs w:val="28"/>
        </w:rPr>
        <w:t>利用课件检查生字新词，要求读准字音、认清字形。教师重点指导“屠”字。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师：请大家伸出手来，跟老师一起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书空这个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字。（一边书写一边说明：半包围结构）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2.</w:t>
      </w:r>
      <w:r>
        <w:rPr>
          <w:rFonts w:hAnsi="宋体" w:cs="宋体" w:hint="eastAsia"/>
          <w:color w:val="000000" w:themeColor="text1"/>
          <w:sz w:val="28"/>
          <w:szCs w:val="28"/>
        </w:rPr>
        <w:t>师：学习生字后，相信大家一定能把古诗读好。尝试读出诗的节奏。（指名学生读古诗——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范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读古诗——齐读）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3.</w:t>
      </w:r>
      <w:r>
        <w:rPr>
          <w:rFonts w:hAnsi="宋体" w:cs="宋体" w:hint="eastAsia"/>
          <w:color w:val="000000" w:themeColor="text1"/>
          <w:sz w:val="28"/>
          <w:szCs w:val="28"/>
        </w:rPr>
        <w:t>师：通过预习和初读，我们知道词语的意思，还有什么不理解的字词吗？（根据学生回答</w:t>
      </w:r>
      <w:r>
        <w:rPr>
          <w:rFonts w:hAnsi="宋体" w:cs="宋体" w:hint="eastAsia"/>
          <w:color w:val="000000" w:themeColor="text1"/>
          <w:sz w:val="28"/>
          <w:szCs w:val="28"/>
        </w:rPr>
        <w:t>，教师指导并总结）</w:t>
      </w:r>
    </w:p>
    <w:p w:rsidR="00A05B8C" w:rsidRDefault="003A57A9">
      <w:pPr>
        <w:pStyle w:val="a3"/>
        <w:spacing w:line="360" w:lineRule="auto"/>
        <w:rPr>
          <w:rFonts w:hAnsi="宋体" w:cs="楷体"/>
          <w:color w:val="000000" w:themeColor="text1"/>
          <w:sz w:val="28"/>
          <w:szCs w:val="28"/>
        </w:rPr>
      </w:pPr>
      <w:r>
        <w:rPr>
          <w:rFonts w:hAnsi="宋体" w:cs="楷体" w:hint="eastAsia"/>
          <w:color w:val="000000" w:themeColor="text1"/>
          <w:sz w:val="28"/>
          <w:szCs w:val="28"/>
        </w:rPr>
        <w:t>【设计意图：这一环节让在学生与文本、教师和同学之间的对话交流中，学习古诗，完成理解、积累语言，并适时地内化到自己的语言图式中，学会用自己的语言来表达交流。】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三、研读古诗，理解诗意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1</w:t>
      </w:r>
      <w:r>
        <w:rPr>
          <w:rFonts w:hAnsi="宋体" w:cs="宋体" w:hint="eastAsia"/>
          <w:color w:val="000000" w:themeColor="text1"/>
          <w:sz w:val="28"/>
          <w:szCs w:val="28"/>
        </w:rPr>
        <w:t>．师：学习古诗不仅要把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诗句读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正确、读流利，还要根据诗句的意思展开丰富的想象。古诗的每一句话都描绘了一幅画面。请同学们把对字词的理解带到诗句中，练习说说每一句诗的意思。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2</w:t>
      </w:r>
      <w:r>
        <w:rPr>
          <w:rFonts w:hAnsi="宋体" w:cs="宋体" w:hint="eastAsia"/>
          <w:color w:val="000000" w:themeColor="text1"/>
          <w:sz w:val="28"/>
          <w:szCs w:val="28"/>
        </w:rPr>
        <w:t>．师：用自己喜欢的方式读诗句，同桌互相交流说说展现在自己眼前的是一幅幅怎样的画面呢。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在学生理解“岁”字时，教师补充“离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离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原上草，一岁一枯荣”“年年岁岁花相似，岁岁年年人不同”的诗句，让学生更加深入地理解“岁”</w:t>
      </w:r>
      <w:r>
        <w:rPr>
          <w:rFonts w:hAnsi="宋体" w:cs="宋体" w:hint="eastAsia"/>
          <w:color w:val="000000" w:themeColor="text1"/>
          <w:sz w:val="28"/>
          <w:szCs w:val="28"/>
        </w:rPr>
        <w:lastRenderedPageBreak/>
        <w:t>的含义。）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3</w:t>
      </w:r>
      <w:r>
        <w:rPr>
          <w:rFonts w:hAnsi="宋体" w:cs="宋体" w:hint="eastAsia"/>
          <w:color w:val="000000" w:themeColor="text1"/>
          <w:sz w:val="28"/>
          <w:szCs w:val="28"/>
        </w:rPr>
        <w:t>．交流、评议、完善。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师：如果说“爆竹……”让我们感到了热闹、兴奋，还有一句会让我们感到温暖、幸福，那就是——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4</w:t>
      </w:r>
      <w:r>
        <w:rPr>
          <w:rFonts w:hAnsi="宋体" w:cs="宋体" w:hint="eastAsia"/>
          <w:color w:val="000000" w:themeColor="text1"/>
          <w:sz w:val="28"/>
          <w:szCs w:val="28"/>
        </w:rPr>
        <w:t>．</w:t>
      </w:r>
      <w:r>
        <w:rPr>
          <w:rFonts w:hAnsi="宋体" w:cs="宋体" w:hint="eastAsia"/>
          <w:color w:val="000000" w:themeColor="text1"/>
          <w:sz w:val="28"/>
          <w:szCs w:val="28"/>
        </w:rPr>
        <w:t>练习说话。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师：你为什么从“屠苏”感受到快乐呢？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在这万家团圆的时刻，大家迎着和煦的春风，一边喝酒一边说着祝福的话语，身上暖暖的，心中更是暖暖的。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师：谁能把这两句诗的意思连起来说一说？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师：你能把这份快乐，这份温暖读出来吗？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刚才我们一边读诗句，一边想画面。（多媒体出示）看，五彩缤纷的礼花在天空中绽放；闻，到处都飘散着爆竹的硝烟味；听，到处都洋溢着欢声笑语。置身在这样的情景中，你的心情会如何？是啊！一元复始，万象更新，多喜庆啊！下面请大家继续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用一边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读诗句，一边想画面的方法读后两句。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我们和王安石在隆隆</w:t>
      </w:r>
      <w:r>
        <w:rPr>
          <w:rFonts w:hAnsi="宋体" w:cs="宋体" w:hint="eastAsia"/>
          <w:color w:val="000000" w:themeColor="text1"/>
          <w:sz w:val="28"/>
          <w:szCs w:val="28"/>
        </w:rPr>
        <w:t>的鞭炮声中“来到”大街上，又看到了一幅怎样的画面呢？（课件出示）这里的“新桃”和“旧符”都是指“桃符”。你知道桃符指什么吗？（桃符就是春联）简介“桃符”。</w:t>
      </w:r>
    </w:p>
    <w:p w:rsidR="00A05B8C" w:rsidRDefault="003A57A9">
      <w:pPr>
        <w:pStyle w:val="a3"/>
        <w:spacing w:line="360" w:lineRule="auto"/>
        <w:rPr>
          <w:rFonts w:hAnsi="宋体" w:cs="楷体"/>
          <w:color w:val="000000" w:themeColor="text1"/>
          <w:sz w:val="28"/>
          <w:szCs w:val="28"/>
        </w:rPr>
      </w:pPr>
      <w:r>
        <w:rPr>
          <w:rFonts w:hAnsi="宋体" w:cs="楷体" w:hint="eastAsia"/>
          <w:color w:val="000000" w:themeColor="text1"/>
          <w:sz w:val="28"/>
          <w:szCs w:val="28"/>
        </w:rPr>
        <w:t>【设计意图：走近历史，才能走进诗句，才能真正走进作者的内心世界。因此，这一环节适时适量地引导学生了解王安石写这首诗时的历史背景，让学生更好地理解诗歌的思想情感。】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四、品读古诗，体悟情感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lastRenderedPageBreak/>
        <w:t>1</w:t>
      </w:r>
      <w:r>
        <w:rPr>
          <w:rFonts w:hAnsi="宋体" w:cs="宋体" w:hint="eastAsia"/>
          <w:color w:val="000000" w:themeColor="text1"/>
          <w:sz w:val="28"/>
          <w:szCs w:val="28"/>
        </w:rPr>
        <w:t>．师：默读全诗，想一想全诗描写了哪些场景。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2</w:t>
      </w:r>
      <w:r>
        <w:rPr>
          <w:rFonts w:hAnsi="宋体" w:cs="宋体" w:hint="eastAsia"/>
          <w:color w:val="000000" w:themeColor="text1"/>
          <w:sz w:val="28"/>
          <w:szCs w:val="28"/>
        </w:rPr>
        <w:t>．师：放爆竹、饮屠苏、换桃符几个典型的画面，寥寥数语，就给我们勾画出欢度新年的喜庆景象。时至今日，人们每到辞旧迎新之时，都会情不自禁地吟诵起王安石的这首《元日》。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3</w:t>
      </w:r>
      <w:r>
        <w:rPr>
          <w:rFonts w:hAnsi="宋体" w:cs="宋体" w:hint="eastAsia"/>
          <w:color w:val="000000" w:themeColor="text1"/>
          <w:sz w:val="28"/>
          <w:szCs w:val="28"/>
        </w:rPr>
        <w:t>．师：孩子们，在诗人眼中换去的只是旧桃符吗？他笔下仅仅是一幅其乐融融的春节图吗？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课件出示：当时的宋朝，百姓过着贫穷的生活。年轻的王安石看到了百姓的疾苦，立志要为人民造福。在</w:t>
      </w:r>
      <w:r>
        <w:rPr>
          <w:rFonts w:hAnsi="宋体" w:cs="宋体" w:hint="eastAsia"/>
          <w:color w:val="000000" w:themeColor="text1"/>
          <w:sz w:val="28"/>
          <w:szCs w:val="28"/>
        </w:rPr>
        <w:t>49</w:t>
      </w:r>
      <w:r>
        <w:rPr>
          <w:rFonts w:hAnsi="宋体" w:cs="宋体" w:hint="eastAsia"/>
          <w:color w:val="000000" w:themeColor="text1"/>
          <w:sz w:val="28"/>
          <w:szCs w:val="28"/>
        </w:rPr>
        <w:t>岁时，王安石做了宰相，他积极进行改革、推行新政，希望国家繁荣富强。就在这一年春节，他写下了这首脍炙人口的不朽诗篇《元日》。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现在，你觉得王安石仅仅是在写春节时热闹欢乐</w:t>
      </w:r>
      <w:r>
        <w:rPr>
          <w:rFonts w:hAnsi="宋体" w:cs="宋体" w:hint="eastAsia"/>
          <w:color w:val="000000" w:themeColor="text1"/>
          <w:sz w:val="28"/>
          <w:szCs w:val="28"/>
        </w:rPr>
        <w:t>的场面吗？他还期望什么呢？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用一个成语来表示（辞旧迎新、除旧革新）。请你再来读读这首诗，你一定会有新的感受。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4</w:t>
      </w:r>
      <w:r>
        <w:rPr>
          <w:rFonts w:hAnsi="宋体" w:cs="宋体" w:hint="eastAsia"/>
          <w:color w:val="000000" w:themeColor="text1"/>
          <w:sz w:val="28"/>
          <w:szCs w:val="28"/>
        </w:rPr>
        <w:t>．指导朗读。</w:t>
      </w:r>
    </w:p>
    <w:p w:rsidR="00A05B8C" w:rsidRDefault="003A57A9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五、补充诗句，拓展延伸</w:t>
      </w:r>
    </w:p>
    <w:p w:rsidR="00A05B8C" w:rsidRDefault="003A57A9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诵读王安石的另一首诗《梅花》</w:t>
      </w:r>
    </w:p>
    <w:p w:rsidR="00A05B8C" w:rsidRDefault="003A57A9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cs="黑体" w:hint="eastAsia"/>
          <w:color w:val="000000" w:themeColor="text1"/>
          <w:sz w:val="28"/>
          <w:szCs w:val="28"/>
        </w:rPr>
        <w:t>板书设计：</w:t>
      </w:r>
      <w:r>
        <w:rPr>
          <w:rFonts w:hAnsi="宋体" w:hint="eastAsia"/>
          <w:color w:val="000000" w:themeColor="text1"/>
          <w:sz w:val="28"/>
          <w:szCs w:val="28"/>
        </w:rPr>
        <w:t xml:space="preserve">                     </w:t>
      </w:r>
    </w:p>
    <w:p w:rsidR="00A05B8C" w:rsidRDefault="003A57A9">
      <w:pPr>
        <w:pStyle w:val="a3"/>
        <w:spacing w:line="360" w:lineRule="auto"/>
        <w:jc w:val="center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元</w:t>
      </w:r>
      <w:r>
        <w:rPr>
          <w:rFonts w:hAnsi="宋体" w:hint="eastAsia"/>
          <w:color w:val="000000" w:themeColor="text1"/>
          <w:sz w:val="28"/>
          <w:szCs w:val="28"/>
        </w:rPr>
        <w:t>   </w:t>
      </w:r>
      <w:r>
        <w:rPr>
          <w:rFonts w:hAnsi="宋体" w:hint="eastAsia"/>
          <w:color w:val="000000" w:themeColor="text1"/>
          <w:sz w:val="28"/>
          <w:szCs w:val="28"/>
        </w:rPr>
        <w:t>日</w:t>
      </w:r>
    </w:p>
    <w:p w:rsidR="00A05B8C" w:rsidRDefault="003A57A9">
      <w:pPr>
        <w:pStyle w:val="a3"/>
        <w:spacing w:line="360" w:lineRule="auto"/>
        <w:jc w:val="center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燃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放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爆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竹</w:t>
      </w:r>
    </w:p>
    <w:p w:rsidR="00A05B8C" w:rsidRDefault="003A57A9">
      <w:pPr>
        <w:pStyle w:val="a3"/>
        <w:spacing w:line="360" w:lineRule="auto"/>
        <w:jc w:val="center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喝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proofErr w:type="gramStart"/>
      <w:r>
        <w:rPr>
          <w:rFonts w:hAnsi="宋体" w:hint="eastAsia"/>
          <w:color w:val="000000" w:themeColor="text1"/>
          <w:sz w:val="28"/>
          <w:szCs w:val="28"/>
        </w:rPr>
        <w:t>屠</w:t>
      </w:r>
      <w:proofErr w:type="gramEnd"/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苏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酒</w:t>
      </w:r>
    </w:p>
    <w:p w:rsidR="00A05B8C" w:rsidRDefault="003A57A9">
      <w:pPr>
        <w:pStyle w:val="a3"/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新</w:t>
      </w:r>
      <w:r>
        <w:rPr>
          <w:rFonts w:hAnsi="宋体" w:hint="eastAsia"/>
          <w:color w:val="000000" w:themeColor="text1"/>
          <w:sz w:val="28"/>
          <w:szCs w:val="28"/>
        </w:rPr>
        <w:t>  </w:t>
      </w:r>
      <w:r>
        <w:rPr>
          <w:rFonts w:hAnsi="宋体" w:hint="eastAsia"/>
          <w:color w:val="000000" w:themeColor="text1"/>
          <w:sz w:val="28"/>
          <w:szCs w:val="28"/>
        </w:rPr>
        <w:t>——</w:t>
      </w:r>
      <w:r>
        <w:rPr>
          <w:rFonts w:hAnsi="宋体" w:hint="eastAsia"/>
          <w:color w:val="000000" w:themeColor="text1"/>
          <w:sz w:val="28"/>
          <w:szCs w:val="28"/>
        </w:rPr>
        <w:t>   </w:t>
      </w:r>
      <w:r>
        <w:rPr>
          <w:rFonts w:hAnsi="宋体" w:hint="eastAsia"/>
          <w:color w:val="000000" w:themeColor="text1"/>
          <w:sz w:val="28"/>
          <w:szCs w:val="28"/>
        </w:rPr>
        <w:t>旧</w:t>
      </w:r>
    </w:p>
    <w:sectPr w:rsidR="00A05B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7A9" w:rsidRDefault="003A57A9">
      <w:r>
        <w:separator/>
      </w:r>
    </w:p>
  </w:endnote>
  <w:endnote w:type="continuationSeparator" w:id="0">
    <w:p w:rsidR="003A57A9" w:rsidRDefault="003A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F65" w:rsidRDefault="00442F6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B8C" w:rsidRDefault="00A05B8C">
    <w:pPr>
      <w:pStyle w:val="a4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F65" w:rsidRDefault="00442F6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7A9" w:rsidRDefault="003A57A9">
      <w:r>
        <w:separator/>
      </w:r>
    </w:p>
  </w:footnote>
  <w:footnote w:type="continuationSeparator" w:id="0">
    <w:p w:rsidR="003A57A9" w:rsidRDefault="003A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F65" w:rsidRDefault="00442F6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F65" w:rsidRDefault="00442F6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F65" w:rsidRDefault="00442F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A834144"/>
    <w:rsid w:val="003A57A9"/>
    <w:rsid w:val="00442F65"/>
    <w:rsid w:val="00A05B8C"/>
    <w:rsid w:val="0A834144"/>
    <w:rsid w:val="4504479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FF63ACC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4</Pages>
  <Words>271</Words>
  <Characters>1548</Characters>
  <DocSecurity>0</DocSecurity>
  <Lines>12</Lines>
  <Paragraphs>3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dcterms:created xsi:type="dcterms:W3CDTF">2018-12-11T06:27:00Z</dcterms:created>
  <dcterms:modified xsi:type="dcterms:W3CDTF">2019-01-06T14:56:00Z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