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161" w:rsidRDefault="007038AD">
      <w:pPr>
        <w:spacing w:line="360" w:lineRule="auto"/>
        <w:jc w:val="center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九月九日忆山东兄弟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教学目标</w:t>
      </w:r>
      <w:r>
        <w:rPr>
          <w:rFonts w:ascii="宋体" w:hAnsi="宋体" w:cs="宋体" w:hint="eastAsia"/>
          <w:color w:val="000000"/>
          <w:sz w:val="28"/>
          <w:szCs w:val="28"/>
        </w:rPr>
        <w:t>：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1.会认1个字，会写3个字，重点指导书写“异”字，上下结构，上边的部分是巳不是已和己。正确读写“茱萸、佳节”词语。注意“异”字与“导”字区别。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2.背诵课文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3.培养孩子对中国传统节日文化的热爱。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教学重点：</w:t>
      </w:r>
      <w:r>
        <w:rPr>
          <w:rFonts w:ascii="宋体" w:hAnsi="宋体" w:cs="宋体" w:hint="eastAsia"/>
          <w:color w:val="000000"/>
          <w:sz w:val="28"/>
          <w:szCs w:val="28"/>
        </w:rPr>
        <w:t>背诵课文，借助注释理解诗句的意思。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教学难点</w:t>
      </w:r>
      <w:r>
        <w:rPr>
          <w:rFonts w:ascii="宋体" w:hAnsi="宋体" w:cs="宋体" w:hint="eastAsia"/>
          <w:color w:val="000000"/>
          <w:sz w:val="28"/>
          <w:szCs w:val="28"/>
        </w:rPr>
        <w:t>：这首诗写了哪个传统节日？写出了什么样的节日情景？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课件</w:t>
      </w:r>
    </w:p>
    <w:p w:rsidR="00C56161" w:rsidRDefault="007038AD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教学时数：</w:t>
      </w:r>
      <w:r>
        <w:rPr>
          <w:rFonts w:ascii="宋体" w:hAnsi="宋体" w:cs="宋体" w:hint="eastAsia"/>
          <w:color w:val="000000"/>
          <w:sz w:val="28"/>
          <w:szCs w:val="28"/>
        </w:rPr>
        <w:t>1课时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教学过程：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一、抒发情感，导入课题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1.板书“佳节”（课件展示）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师：同学们喜欢过节吗？  为什么呢？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2.师：看来，大家在过节时都是开开心心的。那么我国有哪些传统节日呢？（春节、元宵节、清明节、端午节、中秋节……（课件展示））知道重阳节吗？它是哪一天？（九月九日（课件出示））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是啊，过节时我们都是高高兴兴的，可唐朝有位诗人（课件：诗人头像）在重阳佳节这天，却道出了这样的感叹：（课件展示出：“每逢佳节倍思亲”）大家知道这句诗出自那里吗？（对，它就是出自我国著名诗人王维的《九月九日忆山东兄弟》这首诗）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今天，我们就一起学习王维的这首《九月九日忆山东兄弟》，请打开课本。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二、初读古诗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1.请同学们用自己喜欢的方式读一读这首诗！要求是把字音读准，诗句读顺。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2.指名读，正音。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3.同学们真不错，字音读得准，诗句也读顺了。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我们刚刚说了九月九日是重阳节，那么它在古时候又有什么习俗？（课件出示：说起重阳节，它最早可以推到汉初。据说，在皇宫中，每年阴历九月九日，都要佩带茱萸，食蓬饵、饮菊花酒。以求长寿。到了东汉，民间又有了重阳节登高的风俗，所以重阳节又叫“登高节”。登高所到之处，一般是登高山、登高塔。重阳节插茱萸的风俗，在唐代就已经很普遍了。  课件出示茱萸：是一种落叶小乔木，有浓烈香味，茎可入药。据说重阳节这天佩带茱萸，可以避邪、消灾。）像在端午节这天，大人们都要在自家的大门口插上一种避邪、消灾的植物一样。见过吗？ </w:t>
      </w:r>
    </w:p>
    <w:p w:rsidR="00C56161" w:rsidRDefault="007038AD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【设计意图：重阳节对</w:t>
      </w:r>
      <w:bookmarkStart w:id="0" w:name="_GoBack"/>
      <w:bookmarkEnd w:id="0"/>
      <w:r>
        <w:rPr>
          <w:rFonts w:ascii="宋体" w:hAnsi="宋体" w:cs="楷体" w:hint="eastAsia"/>
          <w:color w:val="000000"/>
          <w:sz w:val="28"/>
          <w:szCs w:val="28"/>
        </w:rPr>
        <w:t>于学生来说有些陌生，但是通过课件提示这个环节，学生们就很容易了解重阳节的习俗文化。】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5.请同学们把课题齐读，想想，题目中的“忆”是什么意思？（想念、思念…）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简述“山东”的意思。（山东：是指华山以东王维的家乡蒲州，与今天说的山东省不同。）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现在谁能用自己的语言说说题目的意思？从题目中你知道了什么？学生交流。（重阳节这天，诗人很思念自己在家乡的兄弟们。）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6.对于我们的诗人王维，同学们又知道多少，谁来说说？（课件出示简介王维:唐代著名诗人、画家，字摩诘。他多才多艺，擅长绘画、书法，精通音乐，宋苏轼称赞他“诗中有画，画中有诗”。他与另一位唐代诗人孟浩然并称“王孟”。）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7.老师介绍（诗歌的创作背景）课件出示《九月九日忆山东兄弟》是诗人在十几岁时离开故乡到长安参加科举考试，到二十岁考中进士，在这段时间内，他一直漂波在外，自然产生思乡念亲之情。特别是在尤其是佳节到来之际，这种情感更为强烈。这首诗就是在这种情况下创作的。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8.现在我们了解了题目的意思，也知道了这首诗的写作背景，那我们再来读读这首诗，好吗？同学们有什么感受？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9.恩，真不错！现在我们来欣赏朗读。课件出示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明明是合家欢聚的重阳佳节，诗人为何会有如此的感叹呢？让我们走进这首诗背后的一段故事中，你可能会有新的感受。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三、读文悟情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1.生读诗，师巡视。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2.读了故事，是不是又有了新的感受了？生交流。（师板书课件出示：倍思亲）。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3.课文中的哪些句子给了你这样的感受，一边默读课文，一边画出这些句子，试着把自己的感受读出来。（课件：独在异乡为异客，每逢</w:t>
      </w: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佳节倍思亲。）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我们先来看看这两句诗的意思，请同学们根据老师给的字义，自己试着说说它的意思。（课件出示：独：独自一个人。异乡：他乡。异客：外地生活的人。逢：遇到。倍：加倍。整句诗意：我独自一个人在他乡作为他乡的客人，每当遇到佳节就加倍的思念亲人。）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4.交流：谁想第一个把自己的感受和大家分享？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  15岁那年，他就离开家乡，来到京城长安，不觉已经两年了。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(1)从这句话中，你感受到的是什么？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(2)是啊！王维小小年纪就远离家乡到外求学（板书华山东边是家乡，西边是长安）它的家乡在华山以东的蒲州，长安在华山以西，他这一别就有两年了。两个“异”字，更突出了诗人的“独”。想想实际生活中，你离开过你爸爸妈妈一段日子吗？多久？心情如何？而王维是整整两年没有与亲人相见啊！他是多么的想念自己的亲人啊！你还想再读读这句话吗？相信你现在一定能读出自己的感受来。（指名读） </w:t>
      </w:r>
    </w:p>
    <w:p w:rsidR="00C56161" w:rsidRDefault="007038AD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【设计意图：通过对诗句的理解，说出自己离开爸爸妈妈一段时间后的思念亲人的情感，使学生更能体会诗人的思念家乡和亲人的情感。】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四、读中体会感情，理解课文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1.一年一度的重阳节又到了，家家户户欢度节日的情景是怎样的呢？请同学们闭上眼睛想象一下。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2.学生交流。你的眼前出现了怎样的一副画面？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3.课文中哪些句子能让你感受到这种欢度节日的场面？（指名读：遥知兄弟登高处。“遥想兄弟们正在登高望远”）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五、情感涌现，吟诗抒情。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师导：王维独自一人在他乡求学，重阳佳节这天，看着家家户户欢度节日的热闹场面，想起了在家乡时和兄弟们欢聚的情景，思乡之情愈发浓了，思绪万千之时，就将这浓浓的思念融进了四行诗句中……（课件出示古诗，教师范读整首诗）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2.刚才，老师在诵读这首诗时，把自己当作了王维，借这首诗来表达我对家乡的思念，老师相信你们也一定也体会到了诗人的心情，那就来吟诵这首诗吧！  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3.指名读。两名学生读后，对比评价，体现个性化朗读。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请同学们也像这两位同学一样，把自己的感受表达出来。（指名读）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六、情感延伸，课外拓展：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“每逢佳节倍思亲”，有这样感叹的又岂止王维一人呢？我国历代就有不少诗人借诗来抒发自己心中的情感。老师从其中选取了唐代诗人李白的诗文给大家赏读，请同学们根据注释来读读诗，体会同样的思乡之情，选择你喜欢的一首读给大家听。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2.学生自由练读《静夜思》。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七、情感升华，再次吟诵。 </w:t>
      </w:r>
    </w:p>
    <w:p w:rsidR="00C56161" w:rsidRDefault="007038AD">
      <w:pPr>
        <w:pStyle w:val="1"/>
        <w:spacing w:line="360" w:lineRule="auto"/>
        <w:ind w:left="90" w:firstLineChars="0" w:firstLine="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1.在这饱含浓浓思乡情的乐曲声中，我们也即将结束这堂课了，让我们再次深情地吟诵这首《九月九日忆山东兄弟》吧！ </w:t>
      </w:r>
    </w:p>
    <w:p w:rsidR="00C56161" w:rsidRDefault="007038AD">
      <w:pPr>
        <w:pStyle w:val="1"/>
        <w:spacing w:line="360" w:lineRule="auto"/>
        <w:ind w:left="90" w:firstLineChars="0" w:firstLine="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2.配乐齐诵诗文。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八、课外作业 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请采访一下你的家人或亲友，他们外出学习、务工的时候，过节是否</w:t>
      </w: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思念故乡 和亲人，请亲身体会一下“每逢佳节倍思亲”的感情。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     </w:t>
      </w:r>
    </w:p>
    <w:p w:rsidR="00C56161" w:rsidRDefault="007038AD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九月九日忆山东兄弟</w:t>
      </w:r>
    </w:p>
    <w:p w:rsidR="00C56161" w:rsidRDefault="007038A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                思念家人    登高     插茱萸</w:t>
      </w:r>
    </w:p>
    <w:p w:rsidR="00C56161" w:rsidRDefault="00C56161">
      <w:pPr>
        <w:spacing w:line="360" w:lineRule="auto"/>
        <w:rPr>
          <w:sz w:val="28"/>
          <w:szCs w:val="28"/>
        </w:rPr>
      </w:pPr>
    </w:p>
    <w:sectPr w:rsidR="00C56161" w:rsidSect="008F77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D81" w:rsidRDefault="00FA5D81">
      <w:r>
        <w:separator/>
      </w:r>
    </w:p>
  </w:endnote>
  <w:endnote w:type="continuationSeparator" w:id="0">
    <w:p w:rsidR="00FA5D81" w:rsidRDefault="00FA5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EA8" w:rsidRDefault="004F2EA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161" w:rsidRDefault="00C5616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EA8" w:rsidRDefault="004F2EA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D81" w:rsidRDefault="00FA5D81">
      <w:r>
        <w:separator/>
      </w:r>
    </w:p>
  </w:footnote>
  <w:footnote w:type="continuationSeparator" w:id="0">
    <w:p w:rsidR="00FA5D81" w:rsidRDefault="00FA5D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EA8" w:rsidRDefault="004F2EA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EA8" w:rsidRDefault="004F2EA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EA8" w:rsidRDefault="004F2EA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627295F"/>
    <w:rsid w:val="004F2EA8"/>
    <w:rsid w:val="007038AD"/>
    <w:rsid w:val="00744C89"/>
    <w:rsid w:val="008F771B"/>
    <w:rsid w:val="00C56161"/>
    <w:rsid w:val="00FA5D81"/>
    <w:rsid w:val="4627295F"/>
    <w:rsid w:val="64971466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71B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F771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8F771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8F771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6</Pages>
  <Words>401</Words>
  <Characters>2290</Characters>
  <Application>Microsoft Office Word</Application>
  <DocSecurity>0</DocSecurity>
  <Lines>19</Lines>
  <Paragraphs>5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cp:lastModifiedBy>Administrator</cp:lastModifiedBy>
  <cp:revision>2</cp:revision>
  <dcterms:created xsi:type="dcterms:W3CDTF">2018-12-11T06:34:00Z</dcterms:created>
  <dcterms:modified xsi:type="dcterms:W3CDTF">2019-01-19T06:58:00Z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