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7　溜　索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1．梳理故事情节，把握文章内容。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2．分析人物性格，概括人物形象。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3．分析环境描写的作用。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云南怒江大峡谷，被称为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东方大峡谷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，世界三大峡谷之一。峡谷的东面是被称为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万瀑千湖之山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的碧罗雪山，西面是中缅边境千里边防的高黎贡山，谷底是奔腾咆哮的怒江。怒江没有船，惊涛怒浪上小船无法横渡，两岸居民过江，从前主要靠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溜索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桥。那么，什么是溜索呢？请大家自由朗读课文，跟随作者的描述去感受这种让人惊心动魄的过江方式。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目标导学一：梳理故事情节，把握主要内容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1．小说的情节分为开端、发展、高潮和结局，请用简洁的语言概括本文的开端、发展、高潮和结局。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开端：马帮抵达怒江边，等待溜索过江。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发展：马帮的汉子们决定溜索，将牛们以及驮子熟练沉着地运到对岸。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高潮：在首领的指导下胆战心惊地溜索。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结局：全队顺利到达对岸，再次上路。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2．用一句话概括全文的主要内容。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一个首领带领马帮一起溜索过怒江。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目标导学二：分析人物描写的表达效果，概括人物形象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1．这篇文章人物众多，有马帮的首领、首先溜索的精瘦短小的汉子以及马帮中的其他人。这些人中，谁才是文章的主人公？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马帮的首领。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2．首领是一个怎样的人？默读课文，从文章找出描写首领的语句，分析首领的性格特征。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(1)首领稳稳坐在马上，笑一笑。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稳稳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笑一笑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和牛的恐惧形成对比，衬托出首领从容不迫、胸有成竹的性格。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(2)首领缓缓移下马，拐着腿走到索前，举手敲一敲那索。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溜索前首领下马用手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敲一敲那索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，体现了他细心、认真、负责的性格特征。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(3)(我)战战兢兢跨上角框，首领吼一声：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往下看不得，命在天上！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带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溜索时提醒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不要看下面，体现了首领对他人的关爱。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(4)猛听得空中一声呼哨，尖得直入脑髓，腰背颤一下。回身却见首领早已飞到索头，抽身跃下，拐着腿弹一弹，走到汉子们跟前。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首领打着尖细的呼哨，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飞到索头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抽身跃下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，最后一个溜索，这些行为都表现出首领非凡的身手、粗犷的为人、领袖的气质。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首领是一个认真负责、关爱他人、身手非凡、从容不迫、具有领袖气质的人。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目标导学三：跳读课文，分析环境描写的作用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跳读课文，找出文中描写环境的语句，分析这些语句的表达作用。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1．万丈绝壁飞快垂下去，马帮原来就在这壁顶上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怒江自西北天际亮亮而来，深远似涓涓细流，隐隐喧声腾上来，着一派森气。俯望那江，蓦地心中一颤，惨叫一声。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视觉描写和听觉描写相结合，写出了怒江峡谷壁顶孤悬、高峻、险恶的特点，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一派森气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蓦地心中一颤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等心理方面的细节描写充分抒发了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初次直面峡谷时的震颤、惊恐之情，让读者如临其境。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牛们早卧在地下，两眼哀哀地慢慢眨。两个汉子拽起一条牛，骂着赶到索头。那牛软下去，淌出两滴泪，大眼失了神，皮肉开始抖起来。汉子们缚了它的四蹄，挂在角框上，又将绳扣住框，发一声喊，猛力一推。牛嘴咧开，叫不出声，皮肉抖得模糊一层，屎尿尽数撒泄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过了索子一多半，那边的汉子们用力飞快地收绳，牛倒垂着，升到对岸。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牛溜索前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早卧在地下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两眼哀哀地慢慢眨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大眼失了神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皮肉开始抖起来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，溜索中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牛嘴咧开，叫不出声，皮肉抖得模糊一层，屎尿尽数撒泄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逼真地描写出牛溜索前后惊恐失态之状，它们和等待溜索的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哀哀地叫着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的牛们一起烘托出峡谷的险恶；而这些牛们又反衬出这些赶牛溜索的汉子们的沉着、果断。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3．牛们终于又上了驮，铃铛朗朗响着，急急地要离开这里。上得马上，才觉出一身黏汗，风吹得身子抖起来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顺风扩一扩腮，出一口长气，又觉出闷雷原来一直响着。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牛们溜索后急急地要离开峡谷边显示出它们仍然惊魂未定，这里从侧面烘托出怒江峡谷非同寻常的险恶。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本文的环境描写，既有多感官多角度描写，又有对比烘托，既突出了怒江峡谷环境的险恶，又表现出了马帮汉子们的从容不迫、沉着稳重。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溜索环境：险恶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牛：哀叫、恐惧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首领、汉子们：沉着、果断对比　烘托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将小说的三要素分为三个目标一一分析讲解，让学生在把握文章内容、人物形象的基础上，对环境描写的作用和表现手法也有一定的了解。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本文意蕴深刻，如鹰、马、牛三种动物形象的隐喻和人与自然的关系等没有展开深入研究，还有作者的情感取向：对乐观向上人生态度的赞美以及对平庸、畏难的厌弃等都没有探讨分析。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D23BB"/>
    <w:rsid w:val="677D23B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2018-05-31T09:59:00Z</dcterms:created>
  <dc:creator>Ulysses</dc:creator>
  <cp:lastModifiedBy>Ulysses</cp:lastModifiedBy>
  <dcterms:modified xsi:type="dcterms:W3CDTF">2018-05-31T09:59:56Z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