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AA" w:rsidRPr="005407AD" w:rsidRDefault="003466AA">
      <w:pPr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 xml:space="preserve">            </w:t>
      </w:r>
      <w:r w:rsidRPr="005407AD">
        <w:rPr>
          <w:rFonts w:ascii="黑体" w:eastAsia="黑体" w:hAnsi="黑体" w:cs="黑体"/>
          <w:sz w:val="32"/>
          <w:szCs w:val="32"/>
        </w:rPr>
        <w:t xml:space="preserve"> </w:t>
      </w:r>
      <w:r w:rsidRPr="005407AD">
        <w:rPr>
          <w:rFonts w:ascii="黑体" w:eastAsia="黑体" w:hAnsi="黑体" w:cs="黑体" w:hint="eastAsia"/>
          <w:sz w:val="32"/>
          <w:szCs w:val="32"/>
        </w:rPr>
        <w:t>《语文园地六》</w:t>
      </w:r>
      <w:bookmarkStart w:id="0" w:name="_GoBack"/>
      <w:bookmarkEnd w:id="0"/>
      <w:r w:rsidRPr="005407AD">
        <w:rPr>
          <w:rFonts w:ascii="黑体" w:eastAsia="黑体" w:hAnsi="黑体" w:cs="黑体" w:hint="eastAsia"/>
          <w:sz w:val="32"/>
          <w:szCs w:val="32"/>
        </w:rPr>
        <w:t>教学设计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教学目标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．能根据结构将生字分成上下结构和左右结构两类，初步发现汉字的构字规律，体会汉字的美。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重点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．能够正确、流利地朗读儿歌，背诵儿歌，认识表示方位的词，能辨别前后左右，能参照太阳辨别方向。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重、难点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3</w:t>
      </w:r>
      <w:r w:rsidRPr="005407AD">
        <w:rPr>
          <w:rFonts w:ascii="宋体" w:hAnsi="宋体" w:cs="宋体" w:hint="eastAsia"/>
          <w:sz w:val="24"/>
          <w:szCs w:val="24"/>
        </w:rPr>
        <w:t>．在认识各种招牌的过程中识记生字，养成在生活中识字的习惯。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4</w:t>
      </w:r>
      <w:r w:rsidRPr="005407AD">
        <w:rPr>
          <w:rFonts w:ascii="宋体" w:hAnsi="宋体" w:cs="宋体" w:hint="eastAsia"/>
          <w:sz w:val="24"/>
          <w:szCs w:val="24"/>
        </w:rPr>
        <w:t>．学习正确、流利、有感情地朗读古诗，在朗读中体会月亮的神奇、美丽。熟读成诵，背诵积累古诗《古朗月行》。学习一边读一边想象画面的阅读方法。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重点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5</w:t>
      </w:r>
      <w:r w:rsidRPr="005407AD">
        <w:rPr>
          <w:rFonts w:ascii="宋体" w:hAnsi="宋体" w:cs="宋体" w:hint="eastAsia"/>
          <w:sz w:val="24"/>
          <w:szCs w:val="24"/>
        </w:rPr>
        <w:t>．喜欢阅读，积累自己喜欢的好词佳句，拓展课外阅读量。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难点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教学重点：能根据结构将生字分成上下结构和左右结构两类，初步发现汉字的构字规律，体会汉字的美。</w:t>
      </w:r>
    </w:p>
    <w:p w:rsidR="003466AA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教学难点：</w:t>
      </w:r>
    </w:p>
    <w:p w:rsidR="003466AA" w:rsidRPr="005407AD" w:rsidRDefault="003466AA" w:rsidP="00BC6B87">
      <w:pPr>
        <w:spacing w:line="480" w:lineRule="exact"/>
        <w:ind w:firstLineChars="300" w:firstLine="31680"/>
        <w:rPr>
          <w:rFonts w:ascii="宋体" w:cs="宋体"/>
          <w:sz w:val="24"/>
          <w:szCs w:val="24"/>
        </w:rPr>
      </w:pP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．能够正确、流利地朗读儿歌，背诵儿歌。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 w:rsidRPr="005407AD">
        <w:rPr>
          <w:rFonts w:ascii="宋体" w:hAnsi="宋体" w:cs="宋体"/>
          <w:sz w:val="24"/>
          <w:szCs w:val="24"/>
        </w:rPr>
        <w:t xml:space="preserve"> 2.</w:t>
      </w:r>
      <w:r w:rsidRPr="005407AD">
        <w:rPr>
          <w:rFonts w:ascii="宋体" w:hAnsi="宋体" w:cs="宋体" w:hint="eastAsia"/>
          <w:sz w:val="24"/>
          <w:szCs w:val="24"/>
        </w:rPr>
        <w:t>认识表示方位的词，能辨别前后左右，能参照太阳辨别方向。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重、难点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教学方法：设计教学法</w:t>
      </w:r>
      <w:r w:rsidRPr="005407AD">
        <w:rPr>
          <w:rFonts w:ascii="宋体" w:hAnsi="宋体" w:cs="宋体"/>
          <w:sz w:val="24"/>
          <w:szCs w:val="24"/>
        </w:rPr>
        <w:t xml:space="preserve">  </w:t>
      </w:r>
      <w:r w:rsidRPr="005407AD">
        <w:rPr>
          <w:rFonts w:ascii="宋体" w:hAnsi="宋体" w:cs="宋体" w:hint="eastAsia"/>
          <w:sz w:val="24"/>
          <w:szCs w:val="24"/>
        </w:rPr>
        <w:t>归纳法</w:t>
      </w:r>
      <w:r w:rsidRPr="005407AD">
        <w:rPr>
          <w:rFonts w:ascii="宋体" w:hAnsi="宋体" w:cs="宋体"/>
          <w:sz w:val="24"/>
          <w:szCs w:val="24"/>
        </w:rPr>
        <w:t xml:space="preserve"> 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学习方法：以读感悟法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</w:t>
      </w:r>
      <w:r w:rsidRPr="005407AD">
        <w:rPr>
          <w:rFonts w:ascii="宋体" w:hAnsi="宋体" w:cs="宋体" w:hint="eastAsia"/>
          <w:sz w:val="24"/>
          <w:szCs w:val="24"/>
        </w:rPr>
        <w:t>课前准备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．多媒体课件、小兔子的头饰。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教师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．课文插图、“我会说”中的词卡。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教师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5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3</w:t>
      </w:r>
      <w:r w:rsidRPr="005407AD">
        <w:rPr>
          <w:rFonts w:ascii="宋体" w:hAnsi="宋体" w:cs="宋体" w:hint="eastAsia"/>
          <w:sz w:val="24"/>
          <w:szCs w:val="24"/>
        </w:rPr>
        <w:t>．准备水果图和虎王图作为奖品。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教师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5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课时安排</w:t>
      </w:r>
      <w:r>
        <w:rPr>
          <w:rFonts w:ascii="宋体" w:hAnsi="宋体" w:cs="宋体" w:hint="eastAsia"/>
          <w:sz w:val="24"/>
          <w:szCs w:val="24"/>
        </w:rPr>
        <w:t>：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课时。</w:t>
      </w:r>
    </w:p>
    <w:p w:rsidR="003466AA" w:rsidRPr="005407AD" w:rsidRDefault="003466AA" w:rsidP="00BC6B87">
      <w:pPr>
        <w:spacing w:line="480" w:lineRule="exact"/>
        <w:ind w:firstLineChars="35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第一课时</w:t>
      </w:r>
    </w:p>
    <w:p w:rsidR="003466AA" w:rsidRPr="005407AD" w:rsidRDefault="003466AA" w:rsidP="00BC6B87">
      <w:pPr>
        <w:spacing w:line="480" w:lineRule="exact"/>
        <w:ind w:firstLineChars="35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课时目标：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 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．能根据结构将生字分成上下结构和左右结构两类，初步发现汉字的构字规律，体会汉字的美。</w:t>
      </w:r>
    </w:p>
    <w:p w:rsidR="003466AA" w:rsidRPr="005407AD" w:rsidRDefault="003466AA" w:rsidP="00BC6B87">
      <w:pPr>
        <w:spacing w:line="480" w:lineRule="exact"/>
        <w:ind w:firstLineChars="35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/>
          <w:sz w:val="24"/>
          <w:szCs w:val="24"/>
        </w:rPr>
        <w:t xml:space="preserve"> 2</w:t>
      </w:r>
      <w:r w:rsidRPr="005407AD">
        <w:rPr>
          <w:rFonts w:ascii="宋体" w:hAnsi="宋体" w:cs="宋体" w:hint="eastAsia"/>
          <w:sz w:val="24"/>
          <w:szCs w:val="24"/>
        </w:rPr>
        <w:t>．能够正确、流利地朗读儿歌，背诵儿歌，认识表示方位的词，能辨别前后左右，能参照太阳辨别方向。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教学过程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>一、创设情境，激趣引入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 w:hint="eastAsia"/>
          <w:sz w:val="24"/>
          <w:szCs w:val="24"/>
        </w:rPr>
        <w:t>导学：小朋友们，你们喜欢去游园吗？今天，老师要和小朋友们一起去畅游语文乐园，让我们一起走进“语文园地六”。老师先告诉你们一个秘密，这个园地可好玩了，不但可以欣赏有趣的图画，可以做游戏，还可以穿越到古代……在这些有趣的活动中，我们还可以积累丰富的语文知识。如果谁表现得好，还可以得到好多奖品呢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拿出水果图和虎王图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，你们愿意去吗？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 w:hint="eastAsia"/>
          <w:sz w:val="24"/>
          <w:szCs w:val="24"/>
        </w:rPr>
        <w:t>设计意图：上课伊始，教师便用充满诱惑力的语言，针对小学生具有强烈的好奇心的特点，为学生创设了一个畅游语文乐园的情境，激励学生积极参与体验的热情，激发了学生学习的积极性。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二、游戏活动，巩固知识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字词句运用</w:t>
      </w:r>
    </w:p>
    <w:p w:rsidR="003466AA" w:rsidRPr="005407AD" w:rsidRDefault="003466AA" w:rsidP="00BC6B87">
      <w:pPr>
        <w:spacing w:line="480" w:lineRule="exact"/>
        <w:ind w:firstLineChars="3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一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连一连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．创设游戏情境，引出活动一。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 w:hint="eastAsia"/>
          <w:sz w:val="24"/>
          <w:szCs w:val="24"/>
        </w:rPr>
        <w:t>过渡：现在就开始我们今天的语文之旅吧！小朋友们看，我们来到了一片果园里。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课件出示果园的情境，逐渐放大呈现出活动一插图中的带有生字的苹果。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咦，地上掉了好多苹果，小朋友们，你们能帮助语文乐园中的管理员根据苹果上的生字来分一分苹果吗？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．引导学生说一说自己想怎么分。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 w:hint="eastAsia"/>
          <w:sz w:val="24"/>
          <w:szCs w:val="24"/>
        </w:rPr>
        <w:t>预设：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生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：我想根据生字的音节来分，整体认读音节分到一个筐里，其他音节分到一个筐里。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 w:hint="eastAsia"/>
          <w:sz w:val="24"/>
          <w:szCs w:val="24"/>
        </w:rPr>
        <w:t>生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：我想根据结构来分，左右结构的生字分到一个筐里，上下结构的生字分到一个筐里。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3</w:t>
      </w:r>
      <w:r w:rsidRPr="005407AD">
        <w:rPr>
          <w:rFonts w:ascii="宋体" w:hAnsi="宋体" w:cs="宋体" w:hint="eastAsia"/>
          <w:sz w:val="24"/>
          <w:szCs w:val="24"/>
        </w:rPr>
        <w:t>．课件出示书中图片中的篮子，引导学生按结构将生字分成两类，学生汇报，教师点击课件完成连线。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4</w:t>
      </w:r>
      <w:r w:rsidRPr="005407AD">
        <w:rPr>
          <w:rFonts w:ascii="宋体" w:hAnsi="宋体" w:cs="宋体" w:hint="eastAsia"/>
          <w:sz w:val="24"/>
          <w:szCs w:val="24"/>
        </w:rPr>
        <w:t>．引导学生说一说还知道哪些左右结构的字，哪些上下结构的字。</w:t>
      </w:r>
    </w:p>
    <w:p w:rsidR="003466AA" w:rsidRPr="005407AD" w:rsidRDefault="003466AA" w:rsidP="00BC6B87">
      <w:pPr>
        <w:spacing w:line="480" w:lineRule="exact"/>
        <w:ind w:leftChars="228" w:left="31680" w:hangingChars="5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设计意图：通过游戏活动将学生带入语文学习的情境中来，学生边玩边发现汉字的构字规律。先请学生自己确定分类标准，充分尊重了学生的主动性。引导学生说一说还知道哪些左右结构或上下结构的字，鼓励学生在生活中识字，扩大了学生识字的空间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二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读一读，背一背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．过渡：分完了苹果我们继续游玩，小朋友们，我们来到了一片草地上。呀，坏了，我们迷路了，我只知道我们要向东走，你知道哪面是东吗？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．学生根据自己的经验说一说哪儿是东，哪儿是西，哪儿是南，哪儿是北。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3</w:t>
      </w:r>
      <w:r w:rsidRPr="005407AD">
        <w:rPr>
          <w:rFonts w:ascii="宋体" w:hAnsi="宋体" w:cs="宋体" w:hint="eastAsia"/>
          <w:sz w:val="24"/>
          <w:szCs w:val="24"/>
        </w:rPr>
        <w:t>．出示儿歌：这首儿歌就能告诉我们怎样去辨别方向。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4</w:t>
      </w:r>
      <w:r w:rsidRPr="005407AD">
        <w:rPr>
          <w:rFonts w:ascii="宋体" w:hAnsi="宋体" w:cs="宋体" w:hint="eastAsia"/>
          <w:sz w:val="24"/>
          <w:szCs w:val="24"/>
        </w:rPr>
        <w:t>．学生借助拼音自由地读一读儿歌。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5</w:t>
      </w:r>
      <w:r w:rsidRPr="005407AD">
        <w:rPr>
          <w:rFonts w:ascii="宋体" w:hAnsi="宋体" w:cs="宋体" w:hint="eastAsia"/>
          <w:sz w:val="24"/>
          <w:szCs w:val="24"/>
        </w:rPr>
        <w:t>．教师范读，学生认真听，注意听清自己不认识的生字。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6</w:t>
      </w:r>
      <w:r w:rsidRPr="005407AD">
        <w:rPr>
          <w:rFonts w:ascii="宋体" w:hAnsi="宋体" w:cs="宋体" w:hint="eastAsia"/>
          <w:sz w:val="24"/>
          <w:szCs w:val="24"/>
        </w:rPr>
        <w:t>．指名分句朗读，教师相机指导字音。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7</w:t>
      </w:r>
      <w:r w:rsidRPr="005407AD">
        <w:rPr>
          <w:rFonts w:ascii="宋体" w:hAnsi="宋体" w:cs="宋体" w:hint="eastAsia"/>
          <w:sz w:val="24"/>
          <w:szCs w:val="24"/>
        </w:rPr>
        <w:t>．同桌合作读一读，互相纠正字音。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8</w:t>
      </w:r>
      <w:r w:rsidRPr="005407AD">
        <w:rPr>
          <w:rFonts w:ascii="宋体" w:hAnsi="宋体" w:cs="宋体" w:hint="eastAsia"/>
          <w:sz w:val="24"/>
          <w:szCs w:val="24"/>
        </w:rPr>
        <w:t>．请男女同学合作朗读，读出韵味。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9</w:t>
      </w:r>
      <w:r w:rsidRPr="005407AD">
        <w:rPr>
          <w:rFonts w:ascii="宋体" w:hAnsi="宋体" w:cs="宋体" w:hint="eastAsia"/>
          <w:sz w:val="24"/>
          <w:szCs w:val="24"/>
        </w:rPr>
        <w:t>．请同学们再读这首儿歌，一边读一边圈出表示方位的字词。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10</w:t>
      </w:r>
      <w:r w:rsidRPr="005407AD">
        <w:rPr>
          <w:rFonts w:ascii="宋体" w:hAnsi="宋体" w:cs="宋体" w:hint="eastAsia"/>
          <w:sz w:val="24"/>
          <w:szCs w:val="24"/>
        </w:rPr>
        <w:t>．引导学生汇报，课件出示相对的方位词。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　前</w:t>
      </w:r>
      <w:r w:rsidRPr="005407AD">
        <w:rPr>
          <w:rFonts w:ascii="宋体" w:hAnsi="宋体" w:cs="宋体"/>
          <w:sz w:val="24"/>
          <w:szCs w:val="24"/>
        </w:rPr>
        <w:t>——</w:t>
      </w:r>
      <w:r w:rsidRPr="005407AD">
        <w:rPr>
          <w:rFonts w:ascii="宋体" w:hAnsi="宋体" w:cs="宋体" w:hint="eastAsia"/>
          <w:sz w:val="24"/>
          <w:szCs w:val="24"/>
        </w:rPr>
        <w:t>后左</w:t>
      </w:r>
      <w:r w:rsidRPr="005407AD">
        <w:rPr>
          <w:rFonts w:ascii="宋体" w:hAnsi="宋体" w:cs="宋体"/>
          <w:sz w:val="24"/>
          <w:szCs w:val="24"/>
        </w:rPr>
        <w:t>——</w:t>
      </w:r>
      <w:r w:rsidRPr="005407AD">
        <w:rPr>
          <w:rFonts w:ascii="宋体" w:hAnsi="宋体" w:cs="宋体" w:hint="eastAsia"/>
          <w:sz w:val="24"/>
          <w:szCs w:val="24"/>
        </w:rPr>
        <w:t>右东</w:t>
      </w:r>
      <w:r w:rsidRPr="005407AD">
        <w:rPr>
          <w:rFonts w:ascii="宋体" w:hAnsi="宋体" w:cs="宋体"/>
          <w:sz w:val="24"/>
          <w:szCs w:val="24"/>
        </w:rPr>
        <w:t>——</w:t>
      </w:r>
      <w:r w:rsidRPr="005407AD">
        <w:rPr>
          <w:rFonts w:ascii="宋体" w:hAnsi="宋体" w:cs="宋体" w:hint="eastAsia"/>
          <w:sz w:val="24"/>
          <w:szCs w:val="24"/>
        </w:rPr>
        <w:t>西南</w:t>
      </w:r>
      <w:r w:rsidRPr="005407AD">
        <w:rPr>
          <w:rFonts w:ascii="宋体" w:hAnsi="宋体" w:cs="宋体"/>
          <w:sz w:val="24"/>
          <w:szCs w:val="24"/>
        </w:rPr>
        <w:t>——</w:t>
      </w:r>
      <w:r w:rsidRPr="005407AD">
        <w:rPr>
          <w:rFonts w:ascii="宋体" w:hAnsi="宋体" w:cs="宋体" w:hint="eastAsia"/>
          <w:sz w:val="24"/>
          <w:szCs w:val="24"/>
        </w:rPr>
        <w:t>北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11</w:t>
      </w:r>
      <w:r w:rsidRPr="005407AD">
        <w:rPr>
          <w:rFonts w:ascii="宋体" w:hAnsi="宋体" w:cs="宋体" w:hint="eastAsia"/>
          <w:sz w:val="24"/>
          <w:szCs w:val="24"/>
        </w:rPr>
        <w:t>．出示生字卡片，同桌互相认一认，找一找方向相反的字。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12</w:t>
      </w:r>
      <w:r w:rsidRPr="005407AD">
        <w:rPr>
          <w:rFonts w:ascii="宋体" w:hAnsi="宋体" w:cs="宋体" w:hint="eastAsia"/>
          <w:sz w:val="24"/>
          <w:szCs w:val="24"/>
        </w:rPr>
        <w:t>．情境表演。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(1)</w:t>
      </w:r>
      <w:r w:rsidRPr="005407AD">
        <w:rPr>
          <w:rFonts w:ascii="宋体" w:hAnsi="宋体" w:cs="宋体" w:hint="eastAsia"/>
          <w:sz w:val="24"/>
          <w:szCs w:val="24"/>
        </w:rPr>
        <w:t>请全班同学面向东方，也就是太阳升起的地方。现在我们的正前方就是东方，我的后面是</w:t>
      </w:r>
      <w:r w:rsidRPr="005407AD">
        <w:rPr>
          <w:rFonts w:ascii="宋体" w:hAnsi="宋体" w:cs="宋体"/>
          <w:sz w:val="24"/>
          <w:szCs w:val="24"/>
        </w:rPr>
        <w:t>——(</w:t>
      </w:r>
      <w:r w:rsidRPr="005407AD">
        <w:rPr>
          <w:rFonts w:ascii="宋体" w:hAnsi="宋体" w:cs="宋体" w:hint="eastAsia"/>
          <w:sz w:val="24"/>
          <w:szCs w:val="24"/>
        </w:rPr>
        <w:t>西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，我的左面是</w:t>
      </w:r>
      <w:r w:rsidRPr="005407AD">
        <w:rPr>
          <w:rFonts w:ascii="宋体" w:hAnsi="宋体" w:cs="宋体"/>
          <w:sz w:val="24"/>
          <w:szCs w:val="24"/>
        </w:rPr>
        <w:t>——(</w:t>
      </w:r>
      <w:r w:rsidRPr="005407AD">
        <w:rPr>
          <w:rFonts w:ascii="宋体" w:hAnsi="宋体" w:cs="宋体" w:hint="eastAsia"/>
          <w:sz w:val="24"/>
          <w:szCs w:val="24"/>
        </w:rPr>
        <w:t>北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，我的右面是</w:t>
      </w:r>
      <w:r w:rsidRPr="005407AD">
        <w:rPr>
          <w:rFonts w:ascii="宋体" w:hAnsi="宋体" w:cs="宋体"/>
          <w:sz w:val="24"/>
          <w:szCs w:val="24"/>
        </w:rPr>
        <w:t>——(</w:t>
      </w:r>
      <w:r w:rsidRPr="005407AD">
        <w:rPr>
          <w:rFonts w:ascii="宋体" w:hAnsi="宋体" w:cs="宋体" w:hint="eastAsia"/>
          <w:sz w:val="24"/>
          <w:szCs w:val="24"/>
        </w:rPr>
        <w:t>南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(2)</w:t>
      </w:r>
      <w:r w:rsidRPr="005407AD">
        <w:rPr>
          <w:rFonts w:ascii="宋体" w:hAnsi="宋体" w:cs="宋体" w:hint="eastAsia"/>
          <w:sz w:val="24"/>
          <w:szCs w:val="24"/>
        </w:rPr>
        <w:t>在小组里一边做动作，一边读一读儿歌。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(3)</w:t>
      </w:r>
      <w:r w:rsidRPr="005407AD">
        <w:rPr>
          <w:rFonts w:ascii="宋体" w:hAnsi="宋体" w:cs="宋体" w:hint="eastAsia"/>
          <w:sz w:val="24"/>
          <w:szCs w:val="24"/>
        </w:rPr>
        <w:t>请一名同学做导航员，一边读儿歌，一边帮助大家做动作来辨别方向。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13</w:t>
      </w:r>
      <w:r w:rsidRPr="005407AD">
        <w:rPr>
          <w:rFonts w:ascii="宋体" w:hAnsi="宋体" w:cs="宋体" w:hint="eastAsia"/>
          <w:sz w:val="24"/>
          <w:szCs w:val="24"/>
        </w:rPr>
        <w:t>．游戏巩固。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(1)</w:t>
      </w:r>
      <w:r w:rsidRPr="005407AD">
        <w:rPr>
          <w:rFonts w:ascii="宋体" w:hAnsi="宋体" w:cs="宋体" w:hint="eastAsia"/>
          <w:sz w:val="24"/>
          <w:szCs w:val="24"/>
        </w:rPr>
        <w:t>结合教室中的座位说一说“前后左右”。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　　我的前面是</w:t>
      </w:r>
      <w:r w:rsidRPr="005407AD">
        <w:rPr>
          <w:rFonts w:ascii="宋体" w:hAnsi="宋体" w:cs="宋体"/>
          <w:sz w:val="24"/>
          <w:szCs w:val="24"/>
        </w:rPr>
        <w:t>______</w:t>
      </w:r>
      <w:r w:rsidRPr="005407AD">
        <w:rPr>
          <w:rFonts w:ascii="宋体" w:hAnsi="宋体" w:cs="宋体" w:hint="eastAsia"/>
          <w:sz w:val="24"/>
          <w:szCs w:val="24"/>
        </w:rPr>
        <w:t>，我的后面是</w:t>
      </w:r>
      <w:r w:rsidRPr="005407AD">
        <w:rPr>
          <w:rFonts w:ascii="宋体" w:hAnsi="宋体" w:cs="宋体"/>
          <w:sz w:val="24"/>
          <w:szCs w:val="24"/>
        </w:rPr>
        <w:t>______</w:t>
      </w:r>
      <w:r w:rsidRPr="005407AD">
        <w:rPr>
          <w:rFonts w:ascii="宋体" w:hAnsi="宋体" w:cs="宋体" w:hint="eastAsia"/>
          <w:sz w:val="24"/>
          <w:szCs w:val="24"/>
        </w:rPr>
        <w:t>，我的左面是</w:t>
      </w:r>
      <w:r w:rsidRPr="005407AD">
        <w:rPr>
          <w:rFonts w:ascii="宋体" w:hAnsi="宋体" w:cs="宋体"/>
          <w:sz w:val="24"/>
          <w:szCs w:val="24"/>
        </w:rPr>
        <w:t>______</w:t>
      </w:r>
      <w:r w:rsidRPr="005407AD">
        <w:rPr>
          <w:rFonts w:ascii="宋体" w:hAnsi="宋体" w:cs="宋体" w:hint="eastAsia"/>
          <w:sz w:val="24"/>
          <w:szCs w:val="24"/>
        </w:rPr>
        <w:t>，我的右面是</w:t>
      </w:r>
      <w:r w:rsidRPr="005407AD">
        <w:rPr>
          <w:rFonts w:ascii="宋体" w:hAnsi="宋体" w:cs="宋体"/>
          <w:sz w:val="24"/>
          <w:szCs w:val="24"/>
        </w:rPr>
        <w:t>______</w:t>
      </w:r>
      <w:r w:rsidRPr="005407AD">
        <w:rPr>
          <w:rFonts w:ascii="宋体" w:hAnsi="宋体" w:cs="宋体" w:hint="eastAsia"/>
          <w:sz w:val="24"/>
          <w:szCs w:val="24"/>
        </w:rPr>
        <w:t>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(2)</w:t>
      </w:r>
      <w:r w:rsidRPr="005407AD">
        <w:rPr>
          <w:rFonts w:ascii="宋体" w:hAnsi="宋体" w:cs="宋体" w:hint="eastAsia"/>
          <w:sz w:val="24"/>
          <w:szCs w:val="24"/>
        </w:rPr>
        <w:t>老师说口令，同学们按照口令要求做动作：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　　例如：举起你的左手，摸一摸你的右耳朵，向右转等。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(3)</w:t>
      </w:r>
      <w:r w:rsidRPr="005407AD">
        <w:rPr>
          <w:rFonts w:ascii="宋体" w:hAnsi="宋体" w:cs="宋体" w:hint="eastAsia"/>
          <w:sz w:val="24"/>
          <w:szCs w:val="24"/>
        </w:rPr>
        <w:t>创设情境：现在你知道我们该往哪儿走了吗？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 w:hint="eastAsia"/>
          <w:sz w:val="24"/>
          <w:szCs w:val="24"/>
        </w:rPr>
        <w:t>学生结合儿歌内容，根据课件中太阳的位置介绍“东南西北”。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14</w:t>
      </w:r>
      <w:r w:rsidRPr="005407AD">
        <w:rPr>
          <w:rFonts w:ascii="宋体" w:hAnsi="宋体" w:cs="宋体" w:hint="eastAsia"/>
          <w:sz w:val="24"/>
          <w:szCs w:val="24"/>
        </w:rPr>
        <w:t>．齐声诵读儿歌，整体回顾。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设计意图：通过多种形式，引导学生把儿歌读得正确、流利。同时，结合低年级学生的思维特点，创设了丰富的情境，设计了有趣的游戏活动，激发学生的学习兴趣，引导学生在游戏、情境中读文识字，辨别方向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展示台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．过渡：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课件出示活动三的情境图</w:t>
      </w:r>
      <w:r w:rsidRPr="005407AD">
        <w:rPr>
          <w:rFonts w:ascii="宋体" w:hAnsi="宋体" w:cs="宋体"/>
          <w:sz w:val="24"/>
          <w:szCs w:val="24"/>
        </w:rPr>
        <w:t>)</w:t>
      </w:r>
      <w:r w:rsidRPr="005407AD">
        <w:rPr>
          <w:rFonts w:ascii="宋体" w:hAnsi="宋体" w:cs="宋体" w:hint="eastAsia"/>
          <w:sz w:val="24"/>
          <w:szCs w:val="24"/>
        </w:rPr>
        <w:t>小朋友们看，现在我们来到了一座小镇上，小镇上可真热闹啊！不过，这些建筑物都是干什么的？你们知道吗？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．学生根据自己的生活经验介绍建筑物的名称和用途。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3</w:t>
      </w:r>
      <w:r w:rsidRPr="005407AD">
        <w:rPr>
          <w:rFonts w:ascii="宋体" w:hAnsi="宋体" w:cs="宋体" w:hint="eastAsia"/>
          <w:sz w:val="24"/>
          <w:szCs w:val="24"/>
        </w:rPr>
        <w:t>．引导学生自由地读一读招牌上的汉字，不会读的可以问一问同桌，也可以问老师。同桌互相考一考。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4</w:t>
      </w:r>
      <w:r w:rsidRPr="005407AD">
        <w:rPr>
          <w:rFonts w:ascii="宋体" w:hAnsi="宋体" w:cs="宋体" w:hint="eastAsia"/>
          <w:sz w:val="24"/>
          <w:szCs w:val="24"/>
        </w:rPr>
        <w:t>．指名领读招牌上的汉字。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设计意图：创设情境引导学生在生活中识字，充分尊重学生已有的知识经验，学生在自读、同桌互助、请教老师的过程中主动识字，逐步养成良好的识字习惯。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三、总结回顾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 w:hint="eastAsia"/>
          <w:sz w:val="24"/>
          <w:szCs w:val="24"/>
        </w:rPr>
        <w:t>总结：这节课我们一起畅游了语文乐园，旅程虽然还没有结束，可我们的收获一定不少，在语文乐园中，不但可以做游戏，还可以学到很多语文知识，其实在我们的生活中也一样，只要大家留心观察，就会学到很多知识，认识很多汉字。希望我们都能做一个细心的孩子，在生活中学习语文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板书设计：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教后反思：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 </w:t>
      </w:r>
      <w:r w:rsidRPr="005407AD">
        <w:rPr>
          <w:rFonts w:ascii="宋体" w:hAnsi="宋体" w:cs="宋体" w:hint="eastAsia"/>
          <w:sz w:val="24"/>
          <w:szCs w:val="24"/>
        </w:rPr>
        <w:t>第二课时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 </w:t>
      </w:r>
      <w:r w:rsidRPr="005407AD">
        <w:rPr>
          <w:rFonts w:ascii="宋体" w:hAnsi="宋体" w:cs="宋体" w:hint="eastAsia"/>
          <w:sz w:val="24"/>
          <w:szCs w:val="24"/>
        </w:rPr>
        <w:t>课时目标：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/>
          <w:sz w:val="24"/>
          <w:szCs w:val="24"/>
        </w:rPr>
        <w:t xml:space="preserve">  </w:t>
      </w:r>
      <w:r>
        <w:rPr>
          <w:rFonts w:ascii="宋体" w:hAnsi="宋体" w:cs="宋体"/>
          <w:sz w:val="24"/>
          <w:szCs w:val="24"/>
        </w:rPr>
        <w:t xml:space="preserve">  </w:t>
      </w:r>
      <w:r w:rsidRPr="005407AD">
        <w:rPr>
          <w:rFonts w:ascii="宋体" w:hAnsi="宋体" w:cs="宋体"/>
          <w:sz w:val="24"/>
          <w:szCs w:val="24"/>
        </w:rPr>
        <w:t xml:space="preserve"> 1.</w:t>
      </w:r>
      <w:r w:rsidRPr="005407AD">
        <w:rPr>
          <w:rFonts w:ascii="宋体" w:hAnsi="宋体" w:cs="宋体" w:hint="eastAsia"/>
          <w:sz w:val="24"/>
          <w:szCs w:val="24"/>
        </w:rPr>
        <w:t>在认识各种招牌的过程中识记生字，养成在生活中识字的习惯。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 </w:t>
      </w:r>
      <w:r w:rsidRPr="005407AD">
        <w:rPr>
          <w:rFonts w:ascii="宋体" w:hAnsi="宋体" w:cs="宋体"/>
          <w:sz w:val="24"/>
          <w:szCs w:val="24"/>
        </w:rPr>
        <w:t xml:space="preserve"> 2</w:t>
      </w:r>
      <w:r w:rsidRPr="005407AD">
        <w:rPr>
          <w:rFonts w:ascii="宋体" w:hAnsi="宋体" w:cs="宋体" w:hint="eastAsia"/>
          <w:sz w:val="24"/>
          <w:szCs w:val="24"/>
        </w:rPr>
        <w:t>．学习正确、流利、有感情地朗读古诗，在朗读中体会月亮的神奇、美丽。熟读成诵，背诵积累古诗《古朗月行》。学习一边读一边想象画面的阅读方法。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重点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>
        <w:rPr>
          <w:rFonts w:ascii="宋体" w:hAnsi="宋体" w:cs="宋体"/>
          <w:sz w:val="24"/>
          <w:szCs w:val="24"/>
        </w:rPr>
        <w:t xml:space="preserve">  </w:t>
      </w:r>
      <w:r w:rsidRPr="005407AD">
        <w:rPr>
          <w:rFonts w:ascii="宋体" w:hAnsi="宋体" w:cs="宋体"/>
          <w:sz w:val="24"/>
          <w:szCs w:val="24"/>
        </w:rPr>
        <w:t xml:space="preserve"> 3</w:t>
      </w:r>
      <w:r w:rsidRPr="005407AD">
        <w:rPr>
          <w:rFonts w:ascii="宋体" w:hAnsi="宋体" w:cs="宋体" w:hint="eastAsia"/>
          <w:sz w:val="24"/>
          <w:szCs w:val="24"/>
        </w:rPr>
        <w:t>．喜欢阅读，积累自己喜欢的好词佳句，拓展课外阅读量。</w:t>
      </w:r>
      <w:r w:rsidRPr="005407AD">
        <w:rPr>
          <w:rFonts w:ascii="宋体" w:hAnsi="宋体" w:cs="宋体"/>
          <w:sz w:val="24"/>
          <w:szCs w:val="24"/>
        </w:rPr>
        <w:t>(</w:t>
      </w:r>
      <w:r w:rsidRPr="005407AD">
        <w:rPr>
          <w:rFonts w:ascii="宋体" w:hAnsi="宋体" w:cs="宋体" w:hint="eastAsia"/>
          <w:sz w:val="24"/>
          <w:szCs w:val="24"/>
        </w:rPr>
        <w:t>难点</w:t>
      </w:r>
      <w:r w:rsidRPr="005407AD">
        <w:rPr>
          <w:rFonts w:ascii="宋体" w:hAnsi="宋体" w:cs="宋体"/>
          <w:sz w:val="24"/>
          <w:szCs w:val="24"/>
        </w:rPr>
        <w:t>)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教学过程：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</w:t>
      </w:r>
      <w:r w:rsidRPr="005407AD">
        <w:rPr>
          <w:rFonts w:ascii="宋体" w:hAnsi="宋体" w:cs="宋体" w:hint="eastAsia"/>
          <w:sz w:val="24"/>
          <w:szCs w:val="24"/>
        </w:rPr>
        <w:t>一、导入新课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导学：本节课我们继续畅游语文乐园，再一次走进“语文园地六”，本节课我们又会有哪些奇遇和收获呢？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>二、日积月累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．导学：晴朗的夜空里，挂着圆圆的月亮，多美的夜晚啊！看到这样的美景唐朝大诗人李白写了一首诗，想听吗？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．教师范读、领读，引导学生读准字音，读通诗句。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 w:hint="eastAsia"/>
          <w:sz w:val="24"/>
          <w:szCs w:val="24"/>
        </w:rPr>
        <w:t xml:space="preserve">　</w:t>
      </w:r>
      <w:r w:rsidRPr="005407AD">
        <w:rPr>
          <w:rFonts w:ascii="宋体" w:hAnsi="宋体" w:cs="宋体"/>
          <w:sz w:val="24"/>
          <w:szCs w:val="24"/>
        </w:rPr>
        <w:t>3</w:t>
      </w:r>
      <w:r w:rsidRPr="005407AD">
        <w:rPr>
          <w:rFonts w:ascii="宋体" w:hAnsi="宋体" w:cs="宋体" w:hint="eastAsia"/>
          <w:sz w:val="24"/>
          <w:szCs w:val="24"/>
        </w:rPr>
        <w:t>．学生借助拼音自由地朗读古诗。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4</w:t>
      </w:r>
      <w:r w:rsidRPr="005407AD">
        <w:rPr>
          <w:rFonts w:ascii="宋体" w:hAnsi="宋体" w:cs="宋体" w:hint="eastAsia"/>
          <w:sz w:val="24"/>
          <w:szCs w:val="24"/>
        </w:rPr>
        <w:t>．指名读古诗，教师相机纠正字音。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5</w:t>
      </w:r>
      <w:r w:rsidRPr="005407AD">
        <w:rPr>
          <w:rFonts w:ascii="宋体" w:hAnsi="宋体" w:cs="宋体" w:hint="eastAsia"/>
          <w:sz w:val="24"/>
          <w:szCs w:val="24"/>
        </w:rPr>
        <w:t>．结合书中插图，一边读一边想象古诗描绘的画面，说一说读懂了什么。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(1)</w:t>
      </w:r>
      <w:r w:rsidRPr="005407AD">
        <w:rPr>
          <w:rFonts w:ascii="宋体" w:hAnsi="宋体" w:cs="宋体" w:hint="eastAsia"/>
          <w:sz w:val="24"/>
          <w:szCs w:val="24"/>
        </w:rPr>
        <w:t>引导学生思考：为什么李白把月亮当成了白玉盘？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(2)</w:t>
      </w:r>
      <w:r w:rsidRPr="005407AD">
        <w:rPr>
          <w:rFonts w:ascii="宋体" w:hAnsi="宋体" w:cs="宋体" w:hint="eastAsia"/>
          <w:sz w:val="24"/>
          <w:szCs w:val="24"/>
        </w:rPr>
        <w:t>课件慢慢出现圆圆的月亮，月亮中倒映着亭台楼阁，青云在天空中飘动。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 w:hint="eastAsia"/>
          <w:sz w:val="24"/>
          <w:szCs w:val="24"/>
        </w:rPr>
        <w:t>过渡：圆圆的月亮像一个白玉做的盘子，瞧，月亮还像什么呢？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</w:t>
      </w:r>
      <w:r w:rsidRPr="005407AD">
        <w:rPr>
          <w:rFonts w:ascii="宋体" w:hAnsi="宋体" w:cs="宋体"/>
          <w:sz w:val="24"/>
          <w:szCs w:val="24"/>
        </w:rPr>
        <w:t>6</w:t>
      </w:r>
      <w:r w:rsidRPr="005407AD">
        <w:rPr>
          <w:rFonts w:ascii="宋体" w:hAnsi="宋体" w:cs="宋体" w:hint="eastAsia"/>
          <w:sz w:val="24"/>
          <w:szCs w:val="24"/>
        </w:rPr>
        <w:t>．指导朗读。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 w:hint="eastAsia"/>
          <w:sz w:val="24"/>
          <w:szCs w:val="24"/>
        </w:rPr>
        <w:t>小时候不知道圆圆的月亮是什么，把它叫做白玉盘。又以为它是梳妆用的镜子，飞到蓝蓝的云上了。多美的景色啊。让我们来把古诗美美地读一读吧！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(1)</w:t>
      </w:r>
      <w:r w:rsidRPr="005407AD">
        <w:rPr>
          <w:rFonts w:ascii="宋体" w:hAnsi="宋体" w:cs="宋体" w:hint="eastAsia"/>
          <w:sz w:val="24"/>
          <w:szCs w:val="24"/>
        </w:rPr>
        <w:t>结合图画读古诗。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(2)</w:t>
      </w:r>
      <w:r w:rsidRPr="005407AD">
        <w:rPr>
          <w:rFonts w:ascii="宋体" w:hAnsi="宋体" w:cs="宋体" w:hint="eastAsia"/>
          <w:sz w:val="24"/>
          <w:szCs w:val="24"/>
        </w:rPr>
        <w:t>给古诗划分节奏。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 w:hint="eastAsia"/>
          <w:sz w:val="24"/>
          <w:szCs w:val="24"/>
        </w:rPr>
        <w:t>小时</w:t>
      </w:r>
      <w:r w:rsidRPr="005407AD">
        <w:rPr>
          <w:rFonts w:ascii="宋体" w:hAnsi="宋体" w:cs="宋体"/>
          <w:sz w:val="24"/>
          <w:szCs w:val="24"/>
        </w:rPr>
        <w:t>/</w:t>
      </w:r>
      <w:r w:rsidRPr="005407AD">
        <w:rPr>
          <w:rFonts w:ascii="宋体" w:hAnsi="宋体" w:cs="宋体" w:hint="eastAsia"/>
          <w:sz w:val="24"/>
          <w:szCs w:val="24"/>
        </w:rPr>
        <w:t>不识月，呼作</w:t>
      </w:r>
      <w:r w:rsidRPr="005407AD">
        <w:rPr>
          <w:rFonts w:ascii="宋体" w:hAnsi="宋体" w:cs="宋体"/>
          <w:sz w:val="24"/>
          <w:szCs w:val="24"/>
        </w:rPr>
        <w:t>/</w:t>
      </w:r>
      <w:r w:rsidRPr="005407AD">
        <w:rPr>
          <w:rFonts w:ascii="宋体" w:hAnsi="宋体" w:cs="宋体" w:hint="eastAsia"/>
          <w:sz w:val="24"/>
          <w:szCs w:val="24"/>
        </w:rPr>
        <w:t>白玉盘。又疑</w:t>
      </w:r>
      <w:r w:rsidRPr="005407AD">
        <w:rPr>
          <w:rFonts w:ascii="宋体" w:hAnsi="宋体" w:cs="宋体"/>
          <w:sz w:val="24"/>
          <w:szCs w:val="24"/>
        </w:rPr>
        <w:t>/</w:t>
      </w:r>
      <w:r w:rsidRPr="005407AD">
        <w:rPr>
          <w:rFonts w:ascii="宋体" w:hAnsi="宋体" w:cs="宋体" w:hint="eastAsia"/>
          <w:sz w:val="24"/>
          <w:szCs w:val="24"/>
        </w:rPr>
        <w:t>瑶台镜，飞在</w:t>
      </w:r>
      <w:r w:rsidRPr="005407AD">
        <w:rPr>
          <w:rFonts w:ascii="宋体" w:hAnsi="宋体" w:cs="宋体"/>
          <w:sz w:val="24"/>
          <w:szCs w:val="24"/>
        </w:rPr>
        <w:t>/</w:t>
      </w:r>
      <w:r w:rsidRPr="005407AD">
        <w:rPr>
          <w:rFonts w:ascii="宋体" w:hAnsi="宋体" w:cs="宋体" w:hint="eastAsia"/>
          <w:sz w:val="24"/>
          <w:szCs w:val="24"/>
        </w:rPr>
        <w:t>青云端。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7</w:t>
      </w:r>
      <w:r w:rsidRPr="005407AD">
        <w:rPr>
          <w:rFonts w:ascii="宋体" w:hAnsi="宋体" w:cs="宋体" w:hint="eastAsia"/>
          <w:sz w:val="24"/>
          <w:szCs w:val="24"/>
        </w:rPr>
        <w:t>．配乐诵读。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8</w:t>
      </w:r>
      <w:r w:rsidRPr="005407AD">
        <w:rPr>
          <w:rFonts w:ascii="宋体" w:hAnsi="宋体" w:cs="宋体" w:hint="eastAsia"/>
          <w:sz w:val="24"/>
          <w:szCs w:val="24"/>
        </w:rPr>
        <w:t>．练习背诵古诗。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(1)</w:t>
      </w:r>
      <w:r w:rsidRPr="005407AD">
        <w:rPr>
          <w:rFonts w:ascii="宋体" w:hAnsi="宋体" w:cs="宋体" w:hint="eastAsia"/>
          <w:sz w:val="24"/>
          <w:szCs w:val="24"/>
        </w:rPr>
        <w:t>同桌合作背一背。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(2)</w:t>
      </w:r>
      <w:r w:rsidRPr="005407AD">
        <w:rPr>
          <w:rFonts w:ascii="宋体" w:hAnsi="宋体" w:cs="宋体" w:hint="eastAsia"/>
          <w:sz w:val="24"/>
          <w:szCs w:val="24"/>
        </w:rPr>
        <w:t>指名背诵。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(3)</w:t>
      </w:r>
      <w:r w:rsidRPr="005407AD">
        <w:rPr>
          <w:rFonts w:ascii="宋体" w:hAnsi="宋体" w:cs="宋体" w:hint="eastAsia"/>
          <w:sz w:val="24"/>
          <w:szCs w:val="24"/>
        </w:rPr>
        <w:t>出示画面进行引导，全班齐背。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 w:hint="eastAsia"/>
          <w:sz w:val="24"/>
          <w:szCs w:val="24"/>
        </w:rPr>
        <w:t>设计意图：对于低年级的学生来说，形象、直观的表象是理解古诗的桥梁，此环节借助多媒体，创设了丰富、生动的图像，既引起学生对古诗学习的兴趣，又把图文结合起来，同时引导学生掌握一边读一边想象画面的学习方法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三、和大人一起读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1</w:t>
      </w:r>
      <w:r w:rsidRPr="005407AD">
        <w:rPr>
          <w:rFonts w:ascii="宋体" w:hAnsi="宋体" w:cs="宋体" w:hint="eastAsia"/>
          <w:sz w:val="24"/>
          <w:szCs w:val="24"/>
        </w:rPr>
        <w:t>．过渡：又到了我们的读书时间了，今天我们要读的是一首儿歌，请大家齐读儿歌的名字“谁会飞”。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2</w:t>
      </w:r>
      <w:r w:rsidRPr="005407AD">
        <w:rPr>
          <w:rFonts w:ascii="宋体" w:hAnsi="宋体" w:cs="宋体" w:hint="eastAsia"/>
          <w:sz w:val="24"/>
          <w:szCs w:val="24"/>
        </w:rPr>
        <w:t>．教师范读，学生一边听一边思考：儿歌中写了几种动物？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　预设：儿歌中写了鸟、马还有鱼。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3</w:t>
      </w:r>
      <w:r w:rsidRPr="005407AD">
        <w:rPr>
          <w:rFonts w:ascii="宋体" w:hAnsi="宋体" w:cs="宋体" w:hint="eastAsia"/>
          <w:sz w:val="24"/>
          <w:szCs w:val="24"/>
        </w:rPr>
        <w:t>．学生自由朗读儿歌，圈出不认识的字，借助拼音认字。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4</w:t>
      </w:r>
      <w:r w:rsidRPr="005407AD">
        <w:rPr>
          <w:rFonts w:ascii="宋体" w:hAnsi="宋体" w:cs="宋体" w:hint="eastAsia"/>
          <w:sz w:val="24"/>
          <w:szCs w:val="24"/>
        </w:rPr>
        <w:t>．指名分小节朗读，纠正字音。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5</w:t>
      </w:r>
      <w:r w:rsidRPr="005407AD">
        <w:rPr>
          <w:rFonts w:ascii="宋体" w:hAnsi="宋体" w:cs="宋体" w:hint="eastAsia"/>
          <w:sz w:val="24"/>
          <w:szCs w:val="24"/>
        </w:rPr>
        <w:t>．引导学生思考：文中提出了几个问题，是怎样回答的？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6</w:t>
      </w:r>
      <w:r w:rsidRPr="005407AD">
        <w:rPr>
          <w:rFonts w:ascii="宋体" w:hAnsi="宋体" w:cs="宋体" w:hint="eastAsia"/>
          <w:sz w:val="24"/>
          <w:szCs w:val="24"/>
        </w:rPr>
        <w:t>．在小组里交流，编动作读儿歌。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7</w:t>
      </w:r>
      <w:r w:rsidRPr="005407AD">
        <w:rPr>
          <w:rFonts w:ascii="宋体" w:hAnsi="宋体" w:cs="宋体" w:hint="eastAsia"/>
          <w:sz w:val="24"/>
          <w:szCs w:val="24"/>
        </w:rPr>
        <w:t>．指名边读儿歌边做动作。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8</w:t>
      </w:r>
      <w:r w:rsidRPr="005407AD">
        <w:rPr>
          <w:rFonts w:ascii="宋体" w:hAnsi="宋体" w:cs="宋体" w:hint="eastAsia"/>
          <w:sz w:val="24"/>
          <w:szCs w:val="24"/>
        </w:rPr>
        <w:t>．导问：除了小鸟还有谁也会飞？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　预设：蜻蜓会飞，蜜蜂会飞……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9</w:t>
      </w:r>
      <w:r w:rsidRPr="005407AD">
        <w:rPr>
          <w:rFonts w:ascii="宋体" w:hAnsi="宋体" w:cs="宋体" w:hint="eastAsia"/>
          <w:sz w:val="24"/>
          <w:szCs w:val="24"/>
        </w:rPr>
        <w:t>．课件出示几种会飞的小动物，引导学生仿照课文编写儿歌。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10</w:t>
      </w:r>
      <w:r w:rsidRPr="005407AD">
        <w:rPr>
          <w:rFonts w:ascii="宋体" w:hAnsi="宋体" w:cs="宋体" w:hint="eastAsia"/>
          <w:sz w:val="24"/>
          <w:szCs w:val="24"/>
        </w:rPr>
        <w:t>．引导学生积累优美的词句。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　导学：你喜欢哪些词语或优美的句子，与小组里的同学交流交流，读一读，背一背。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</w:t>
      </w:r>
      <w:r w:rsidRPr="005407AD">
        <w:rPr>
          <w:rFonts w:ascii="宋体" w:hAnsi="宋体" w:cs="宋体"/>
          <w:sz w:val="24"/>
          <w:szCs w:val="24"/>
        </w:rPr>
        <w:t>11</w:t>
      </w:r>
      <w:r w:rsidRPr="005407AD">
        <w:rPr>
          <w:rFonts w:ascii="宋体" w:hAnsi="宋体" w:cs="宋体" w:hint="eastAsia"/>
          <w:sz w:val="24"/>
          <w:szCs w:val="24"/>
        </w:rPr>
        <w:t>．作业：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</w:t>
      </w:r>
      <w:r w:rsidRPr="005407AD">
        <w:rPr>
          <w:rFonts w:ascii="宋体" w:hAnsi="宋体" w:cs="宋体"/>
          <w:sz w:val="24"/>
          <w:szCs w:val="24"/>
        </w:rPr>
        <w:t>(1)</w:t>
      </w:r>
      <w:r w:rsidRPr="005407AD">
        <w:rPr>
          <w:rFonts w:ascii="宋体" w:hAnsi="宋体" w:cs="宋体" w:hint="eastAsia"/>
          <w:sz w:val="24"/>
          <w:szCs w:val="24"/>
        </w:rPr>
        <w:t>和爸爸妈妈一起读一读这首儿歌。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　</w:t>
      </w:r>
      <w:r w:rsidRPr="005407AD">
        <w:rPr>
          <w:rFonts w:ascii="宋体" w:hAnsi="宋体" w:cs="宋体"/>
          <w:sz w:val="24"/>
          <w:szCs w:val="24"/>
        </w:rPr>
        <w:t>(2)</w:t>
      </w:r>
      <w:r w:rsidRPr="005407AD">
        <w:rPr>
          <w:rFonts w:ascii="宋体" w:hAnsi="宋体" w:cs="宋体" w:hint="eastAsia"/>
          <w:sz w:val="24"/>
          <w:szCs w:val="24"/>
        </w:rPr>
        <w:t>试着仿写一段儿歌。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 xml:space="preserve">　　　板书设计</w:t>
      </w:r>
      <w:r w:rsidRPr="005407AD">
        <w:rPr>
          <w:rFonts w:ascii="宋体" w:hAnsi="宋体" w:cs="宋体"/>
          <w:sz w:val="24"/>
          <w:szCs w:val="24"/>
        </w:rPr>
        <w:t>:</w:t>
      </w:r>
    </w:p>
    <w:p w:rsidR="003466AA" w:rsidRPr="005407AD" w:rsidRDefault="003466AA" w:rsidP="00BC6B87">
      <w:pPr>
        <w:spacing w:line="480" w:lineRule="exact"/>
        <w:ind w:firstLineChars="200" w:firstLine="31680"/>
        <w:rPr>
          <w:rFonts w:ascii="宋体" w:hAnsi="宋体" w:cs="宋体"/>
          <w:sz w:val="24"/>
          <w:szCs w:val="24"/>
        </w:rPr>
      </w:pPr>
    </w:p>
    <w:p w:rsidR="003466AA" w:rsidRDefault="003466AA" w:rsidP="00BC6B87">
      <w:pPr>
        <w:spacing w:line="480" w:lineRule="exact"/>
        <w:ind w:firstLineChars="400" w:firstLine="31680"/>
        <w:rPr>
          <w:rFonts w:ascii="宋体" w:cs="Times New Roman"/>
          <w:sz w:val="24"/>
          <w:szCs w:val="24"/>
        </w:rPr>
      </w:pPr>
    </w:p>
    <w:p w:rsidR="003466AA" w:rsidRPr="005407AD" w:rsidRDefault="003466AA" w:rsidP="00BC6B87">
      <w:pPr>
        <w:spacing w:line="480" w:lineRule="exact"/>
        <w:ind w:firstLineChars="450" w:firstLine="31680"/>
        <w:rPr>
          <w:rFonts w:ascii="宋体" w:cs="Times New Roman"/>
          <w:sz w:val="24"/>
          <w:szCs w:val="24"/>
        </w:rPr>
      </w:pPr>
      <w:r w:rsidRPr="005407AD">
        <w:rPr>
          <w:rFonts w:ascii="宋体" w:hAnsi="宋体" w:cs="宋体" w:hint="eastAsia"/>
          <w:sz w:val="24"/>
          <w:szCs w:val="24"/>
        </w:rPr>
        <w:t>教后反思：</w:t>
      </w:r>
    </w:p>
    <w:p w:rsidR="003466AA" w:rsidRPr="005407AD" w:rsidRDefault="003466AA" w:rsidP="005A1236">
      <w:pPr>
        <w:spacing w:line="480" w:lineRule="exact"/>
        <w:ind w:firstLineChars="200" w:firstLine="31680"/>
        <w:rPr>
          <w:rFonts w:ascii="宋体" w:cs="Times New Roman"/>
          <w:sz w:val="24"/>
          <w:szCs w:val="24"/>
        </w:rPr>
      </w:pPr>
    </w:p>
    <w:sectPr w:rsidR="003466AA" w:rsidRPr="005407AD" w:rsidSect="005407AD">
      <w:pgSz w:w="11906" w:h="16838"/>
      <w:pgMar w:top="1247" w:right="1418" w:bottom="124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78B2B8F"/>
    <w:rsid w:val="00032EDC"/>
    <w:rsid w:val="001811B6"/>
    <w:rsid w:val="003466AA"/>
    <w:rsid w:val="004D14C6"/>
    <w:rsid w:val="004D4B6A"/>
    <w:rsid w:val="005407AD"/>
    <w:rsid w:val="005A1236"/>
    <w:rsid w:val="00935286"/>
    <w:rsid w:val="00BC6B87"/>
    <w:rsid w:val="00BF1DA3"/>
    <w:rsid w:val="078B2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DA3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BF1D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7</Pages>
  <Words>573</Words>
  <Characters>3268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</cp:revision>
  <cp:lastPrinted>2016-12-15T00:36:00Z</cp:lastPrinted>
  <dcterms:created xsi:type="dcterms:W3CDTF">2016-12-14T13:54:00Z</dcterms:created>
  <dcterms:modified xsi:type="dcterms:W3CDTF">2016-12-15T00:37:00Z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