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391" w:rsidRPr="00045E71" w:rsidRDefault="00487391" w:rsidP="00016BC9">
      <w:pPr>
        <w:pStyle w:val="Heading1"/>
        <w:widowControl/>
        <w:shd w:val="clear" w:color="auto" w:fill="FFFFFF"/>
        <w:spacing w:beforeAutospacing="0" w:afterAutospacing="0"/>
        <w:jc w:val="center"/>
        <w:rPr>
          <w:rFonts w:ascii="微软雅黑" w:eastAsia="微软雅黑" w:hAnsi="微软雅黑" w:cs="微软雅黑"/>
          <w:color w:val="000000"/>
          <w:sz w:val="30"/>
          <w:szCs w:val="30"/>
        </w:rPr>
      </w:pPr>
      <w:r w:rsidRPr="00045E71">
        <w:rPr>
          <w:rFonts w:ascii="微软雅黑" w:eastAsia="微软雅黑" w:hAnsi="微软雅黑" w:cs="微软雅黑" w:hint="eastAsia"/>
          <w:color w:val="000000"/>
          <w:sz w:val="30"/>
          <w:szCs w:val="30"/>
          <w:shd w:val="clear" w:color="auto" w:fill="FFFFFF"/>
        </w:rPr>
        <w:t>人教部编版六年级上册语文教案设计</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微软雅黑" w:eastAsia="微软雅黑" w:hAnsi="微软雅黑" w:cs="微软雅黑"/>
          <w:color w:val="000000"/>
          <w:sz w:val="30"/>
          <w:szCs w:val="30"/>
          <w:shd w:val="clear" w:color="auto" w:fill="FFFFFF"/>
        </w:rPr>
        <w:t>1</w:t>
      </w:r>
      <w:r w:rsidRPr="00045E71">
        <w:rPr>
          <w:rFonts w:ascii="微软雅黑" w:eastAsia="微软雅黑" w:hAnsi="微软雅黑" w:cs="微软雅黑" w:hint="eastAsia"/>
          <w:color w:val="000000"/>
          <w:sz w:val="30"/>
          <w:szCs w:val="30"/>
          <w:shd w:val="clear" w:color="auto" w:fill="FFFFFF"/>
        </w:rPr>
        <w:t>、《草原》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自主学习字词，会认会写</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毯、陈</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等</w:t>
      </w:r>
      <w:r w:rsidRPr="00045E71">
        <w:rPr>
          <w:rFonts w:ascii="Tahoma" w:hAnsi="Tahoma" w:cs="Tahoma"/>
          <w:color w:val="000000"/>
          <w:kern w:val="0"/>
          <w:szCs w:val="21"/>
          <w:shd w:val="clear" w:color="auto" w:fill="FFFFFF"/>
        </w:rPr>
        <w:t>9</w:t>
      </w:r>
      <w:r w:rsidRPr="00045E71">
        <w:rPr>
          <w:rFonts w:ascii="宋体" w:hAnsi="宋体" w:cs="宋体" w:hint="eastAsia"/>
          <w:color w:val="000000"/>
          <w:kern w:val="0"/>
          <w:szCs w:val="21"/>
          <w:shd w:val="clear" w:color="auto" w:fill="FFFFFF"/>
        </w:rPr>
        <w:t>个生字，理解字义，识记字形。正确读写</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绿毯、渲染、勾勒、拘束、羞涩、摔跤</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等词语。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自读感悟，想象草原迷人的景色，受到美的熏陶。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揣摩优美的语句，体会课文表达上的一些特点，学习作者抒发情感的方法。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宋体" w:hAnsi="宋体" w:cs="宋体" w:hint="eastAsia"/>
          <w:color w:val="000000"/>
          <w:kern w:val="0"/>
          <w:szCs w:val="21"/>
          <w:shd w:val="clear" w:color="auto" w:fill="FFFFFF"/>
        </w:rPr>
        <w:t>通过理解蒙汉人民的深情厚谊，激发学生对草原的热爱之情。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宋体" w:hAnsi="宋体" w:cs="宋体" w:hint="eastAsia"/>
          <w:color w:val="000000"/>
          <w:kern w:val="0"/>
          <w:szCs w:val="21"/>
          <w:shd w:val="clear" w:color="auto" w:fill="FFFFFF"/>
        </w:rPr>
        <w:t>背诵第一自然段。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深入理解课文内容，体会蒙汉人民的深情厚谊。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体会课文表达上的一些特点，学习作者抒发情感的方法。</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宋体" w:hAnsi="宋体" w:cs="宋体"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正确读写</w:t>
      </w:r>
      <w:r w:rsidRPr="00045E71">
        <w:rPr>
          <w:rFonts w:ascii="Tahoma" w:hAnsi="Tahoma" w:cs="Tahoma"/>
          <w:color w:val="000000"/>
          <w:kern w:val="0"/>
          <w:szCs w:val="21"/>
          <w:shd w:val="clear" w:color="auto" w:fill="FFFFFF"/>
        </w:rPr>
        <w:t>9</w:t>
      </w:r>
      <w:r w:rsidRPr="00045E71">
        <w:rPr>
          <w:rFonts w:ascii="宋体" w:hAnsi="宋体" w:cs="宋体" w:hint="eastAsia"/>
          <w:color w:val="000000"/>
          <w:kern w:val="0"/>
          <w:szCs w:val="21"/>
          <w:shd w:val="clear" w:color="auto" w:fill="FFFFFF"/>
        </w:rPr>
        <w:t>个生字，理解</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绿毯、渲染、勾勒</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等词语。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正确朗读课文，理清文章结构。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品味课文美景，背诵课文第一自然段。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课件：歌曲《天堂》、老舍先生简介、词语解释、草原风景图片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一、创设情境，激情导入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【出示课件</w:t>
      </w: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】教师播放腾格尔的歌曲《天堂》，请同学们欣赏。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播放完毕后谈话导入：这首歌唱出了什么地方的美丽景色？对，是草原。你们一定知道咱们今天要上哪一课了。（板书课题：草原）学生齐读课题</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草原</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。请同学们分小组交流一下自己课前了解到的关于草原的资料，谈谈自己对草原的感知。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今天，我们就和作家老舍一起，走进内蒙古，走进那辽阔的大草原。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宋体" w:hAnsi="宋体" w:cs="宋体" w:hint="eastAsia"/>
          <w:color w:val="000000"/>
          <w:kern w:val="0"/>
          <w:szCs w:val="21"/>
          <w:shd w:val="clear" w:color="auto" w:fill="FFFFFF"/>
        </w:rPr>
        <w:t>简介作者以及写作背景【出示课件</w:t>
      </w: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宋体" w:hAnsi="宋体" w:cs="宋体" w:hint="eastAsia"/>
          <w:color w:val="000000"/>
          <w:kern w:val="0"/>
          <w:szCs w:val="21"/>
          <w:shd w:val="clear" w:color="auto" w:fill="FFFFFF"/>
        </w:rPr>
        <w:t>老舍，原名舒庆春（</w:t>
      </w:r>
      <w:smartTag w:uri="urn:schemas-microsoft-com:office:smarttags" w:element="chsdate">
        <w:smartTagPr>
          <w:attr w:name="IsROCDate" w:val="False"/>
          <w:attr w:name="IsLunarDate" w:val="False"/>
          <w:attr w:name="Day" w:val="3"/>
          <w:attr w:name="Month" w:val="2"/>
          <w:attr w:name="Year" w:val="1899"/>
        </w:smartTagPr>
        <w:r w:rsidRPr="00045E71">
          <w:rPr>
            <w:rFonts w:ascii="Tahoma" w:hAnsi="Tahoma" w:cs="Tahoma"/>
            <w:color w:val="000000"/>
            <w:kern w:val="0"/>
            <w:szCs w:val="21"/>
            <w:shd w:val="clear" w:color="auto" w:fill="FFFFFF"/>
          </w:rPr>
          <w:t>1899</w:t>
        </w:r>
        <w:r w:rsidRPr="00045E71">
          <w:rPr>
            <w:rFonts w:ascii="宋体" w:hAnsi="宋体" w:cs="宋体" w:hint="eastAsia"/>
            <w:color w:val="000000"/>
            <w:kern w:val="0"/>
            <w:szCs w:val="21"/>
            <w:shd w:val="clear" w:color="auto" w:fill="FFFFFF"/>
          </w:rPr>
          <w:t>年</w:t>
        </w: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月</w:t>
        </w: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日</w:t>
        </w:r>
      </w:smartTag>
      <w:r w:rsidRPr="00045E71">
        <w:rPr>
          <w:rFonts w:ascii="宋体" w:hAnsi="宋体" w:cs="宋体" w:hint="eastAsia"/>
          <w:color w:val="000000"/>
          <w:kern w:val="0"/>
          <w:szCs w:val="21"/>
          <w:shd w:val="clear" w:color="auto" w:fill="FFFFFF"/>
        </w:rPr>
        <w:t>－</w:t>
      </w:r>
      <w:smartTag w:uri="urn:schemas-microsoft-com:office:smarttags" w:element="chsdate">
        <w:smartTagPr>
          <w:attr w:name="IsROCDate" w:val="False"/>
          <w:attr w:name="IsLunarDate" w:val="False"/>
          <w:attr w:name="Day" w:val="24"/>
          <w:attr w:name="Month" w:val="8"/>
          <w:attr w:name="Year" w:val="1966"/>
        </w:smartTagPr>
        <w:r w:rsidRPr="00045E71">
          <w:rPr>
            <w:rFonts w:ascii="Tahoma" w:hAnsi="Tahoma" w:cs="Tahoma"/>
            <w:color w:val="000000"/>
            <w:kern w:val="0"/>
            <w:szCs w:val="21"/>
            <w:shd w:val="clear" w:color="auto" w:fill="FFFFFF"/>
          </w:rPr>
          <w:t>1966</w:t>
        </w:r>
        <w:r w:rsidRPr="00045E71">
          <w:rPr>
            <w:rFonts w:ascii="宋体" w:hAnsi="宋体" w:cs="宋体" w:hint="eastAsia"/>
            <w:color w:val="000000"/>
            <w:kern w:val="0"/>
            <w:szCs w:val="21"/>
            <w:shd w:val="clear" w:color="auto" w:fill="FFFFFF"/>
          </w:rPr>
          <w:t>年</w:t>
        </w:r>
        <w:r w:rsidRPr="00045E71">
          <w:rPr>
            <w:rFonts w:ascii="Tahoma" w:hAnsi="Tahoma" w:cs="Tahoma"/>
            <w:color w:val="000000"/>
            <w:kern w:val="0"/>
            <w:szCs w:val="21"/>
            <w:shd w:val="clear" w:color="auto" w:fill="FFFFFF"/>
          </w:rPr>
          <w:t>8</w:t>
        </w:r>
        <w:r w:rsidRPr="00045E71">
          <w:rPr>
            <w:rFonts w:ascii="宋体" w:hAnsi="宋体" w:cs="宋体" w:hint="eastAsia"/>
            <w:color w:val="000000"/>
            <w:kern w:val="0"/>
            <w:szCs w:val="21"/>
            <w:shd w:val="clear" w:color="auto" w:fill="FFFFFF"/>
          </w:rPr>
          <w:t>月</w:t>
        </w:r>
        <w:r w:rsidRPr="00045E71">
          <w:rPr>
            <w:rFonts w:ascii="Tahoma" w:hAnsi="Tahoma" w:cs="Tahoma"/>
            <w:color w:val="000000"/>
            <w:kern w:val="0"/>
            <w:szCs w:val="21"/>
            <w:shd w:val="clear" w:color="auto" w:fill="FFFFFF"/>
          </w:rPr>
          <w:t>24</w:t>
        </w:r>
        <w:r w:rsidRPr="00045E71">
          <w:rPr>
            <w:rFonts w:ascii="宋体" w:hAnsi="宋体" w:cs="宋体" w:hint="eastAsia"/>
            <w:color w:val="000000"/>
            <w:kern w:val="0"/>
            <w:szCs w:val="21"/>
            <w:shd w:val="clear" w:color="auto" w:fill="FFFFFF"/>
          </w:rPr>
          <w:t>日</w:t>
        </w:r>
      </w:smartTag>
      <w:r w:rsidRPr="00045E71">
        <w:rPr>
          <w:rFonts w:ascii="宋体" w:hAnsi="宋体" w:cs="宋体" w:hint="eastAsia"/>
          <w:color w:val="000000"/>
          <w:kern w:val="0"/>
          <w:szCs w:val="21"/>
          <w:shd w:val="clear" w:color="auto" w:fill="FFFFFF"/>
        </w:rPr>
        <w:t>），字舍予，笔名老舍，满族正红旗人，生于北京，中国现代小说家、著名作家，杰出的语言大师、人民艺术家，中华人民共和国第一位获得</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人民艺术家</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称号的作家。他的长篇小说《骆驼祥子》曾经产生过较大的国际影响。老舍的文学语言通俗简易，朴实无华，幽默诙谐，具有较强的北京韵味。</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四十多年前，老舍先生到内蒙古草原参观访问，记录了当时在草原上的所见所感。今天，我们就紧随老舍先生的脚步，走进</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草原</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，感受大草原无与伦比的美丽风光和淳朴热情的民族风情。</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二、初读课文，解决字词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学生自读课文，要求：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）大声流利地读课文，读准字音，读通句子。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）遇到自己喜欢的语句，多读几遍。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自学课文生字词，可以用笔在文中圈出来，然后用合适的方法来解决生字词。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检查学习效果，相机指导。【出示课件</w:t>
      </w:r>
      <w:r w:rsidRPr="00045E71">
        <w:rPr>
          <w:rFonts w:ascii="Tahoma" w:hAnsi="Tahoma" w:cs="Tahoma"/>
          <w:color w:val="000000"/>
          <w:kern w:val="0"/>
          <w:szCs w:val="21"/>
          <w:shd w:val="clear" w:color="auto" w:fill="FFFFFF"/>
        </w:rPr>
        <w:t>4</w:t>
      </w: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宋体" w:hAns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）翠色欲流：欲流，快要流出来。形容绿色浓润得像要流淌下来似的。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）渲染：国画的一种画法，用水墨或淡的色彩涂染画面，使它分出层次，以加强艺术效果。比喻夸大地形容。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）洒脱：（言谈、举止、风格）自然，无拘无束。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宋体" w:hAnsi="宋体" w:cs="宋体" w:hint="eastAsia"/>
          <w:color w:val="000000"/>
          <w:kern w:val="0"/>
          <w:szCs w:val="21"/>
          <w:shd w:val="clear" w:color="auto" w:fill="FFFFFF"/>
        </w:rPr>
        <w:t>）迂回：回旋，环绕。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宋体" w:hAnsi="宋体" w:cs="宋体" w:hint="eastAsia"/>
          <w:color w:val="000000"/>
          <w:kern w:val="0"/>
          <w:szCs w:val="21"/>
          <w:shd w:val="clear" w:color="auto" w:fill="FFFFFF"/>
        </w:rPr>
        <w:t>）一碧千里：千里，形容宽广。形容十分广阔的一片绿色。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6</w:t>
      </w:r>
      <w:r w:rsidRPr="00045E71">
        <w:rPr>
          <w:rFonts w:ascii="宋体" w:hAnsi="宋体" w:cs="宋体" w:hint="eastAsia"/>
          <w:color w:val="000000"/>
          <w:kern w:val="0"/>
          <w:szCs w:val="21"/>
          <w:shd w:val="clear" w:color="auto" w:fill="FFFFFF"/>
        </w:rPr>
        <w:t>）襟飘带舞：衣襟和裙带迎风飘动。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7</w:t>
      </w:r>
      <w:r w:rsidRPr="00045E71">
        <w:rPr>
          <w:rFonts w:ascii="宋体" w:hAnsi="宋体" w:cs="宋体" w:hint="eastAsia"/>
          <w:color w:val="000000"/>
          <w:kern w:val="0"/>
          <w:szCs w:val="21"/>
          <w:shd w:val="clear" w:color="auto" w:fill="FFFFFF"/>
        </w:rPr>
        <w:t>）鄂温克：我国少数民族之一，分布在内蒙古和黑龙江省。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8</w:t>
      </w:r>
      <w:r w:rsidRPr="00045E71">
        <w:rPr>
          <w:rFonts w:ascii="宋体" w:hAnsi="宋体" w:cs="宋体" w:hint="eastAsia"/>
          <w:color w:val="000000"/>
          <w:kern w:val="0"/>
          <w:szCs w:val="21"/>
          <w:shd w:val="clear" w:color="auto" w:fill="FFFFFF"/>
        </w:rPr>
        <w:t>）羞涩：有点难为情的样子。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9</w:t>
      </w:r>
      <w:r w:rsidRPr="00045E71">
        <w:rPr>
          <w:rFonts w:ascii="宋体" w:hAnsi="宋体" w:cs="宋体" w:hint="eastAsia"/>
          <w:color w:val="000000"/>
          <w:kern w:val="0"/>
          <w:szCs w:val="21"/>
          <w:shd w:val="clear" w:color="auto" w:fill="FFFFFF"/>
        </w:rPr>
        <w:t>）天涯：形容极远的地方。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10</w:t>
      </w:r>
      <w:r w:rsidRPr="00045E71">
        <w:rPr>
          <w:rFonts w:ascii="宋体" w:hAnsi="宋体" w:cs="宋体" w:hint="eastAsia"/>
          <w:color w:val="000000"/>
          <w:kern w:val="0"/>
          <w:szCs w:val="21"/>
          <w:shd w:val="clear" w:color="auto" w:fill="FFFFFF"/>
        </w:rPr>
        <w:t>）勾勒：用线条画出轮廓。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三、再读感知，理清结构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学生大声朗读课文，想想：作者是从哪些方面来介绍草原的？是按照什么顺序将材料串接起来的？哪些地方给你留下了深刻的印象？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学生以小组为单位交流读后的收获，教师巡视指导。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小组推荐一名同学汇报交流的结果，其他同学做补充。</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Tahoma" w:hAnsi="Tahoma" w:cs="Tahoma"/>
          <w:color w:val="000000"/>
          <w:kern w:val="0"/>
          <w:szCs w:val="21"/>
          <w:shd w:val="clear" w:color="auto" w:fill="FFFFFF"/>
        </w:rPr>
        <w:t>4.</w:t>
      </w:r>
      <w:r w:rsidRPr="00045E71">
        <w:rPr>
          <w:rFonts w:ascii="宋体" w:hAnsi="宋体" w:cs="宋体" w:hint="eastAsia"/>
          <w:color w:val="000000"/>
          <w:kern w:val="0"/>
          <w:szCs w:val="21"/>
          <w:shd w:val="clear" w:color="auto" w:fill="FFFFFF"/>
        </w:rPr>
        <w:t>教师总结。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（板书：初见草原</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迎客</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待客</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话别）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四、细读课文，品味美景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老舍先生笔下的草原到底是什么样的呢？请同学们仔细阅读文章第一自然段，想想草原的景色到底美在哪里，你是从哪些语句中感受到的。画出有关句子，并想一想这些语句带给你怎样的感受。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学生作批注，自我品读探究。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学生小组交流自学结果，教师适时引导学生抓重点词句交流自己的感受。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宋体" w:hAnsi="宋体" w:cs="宋体" w:hint="eastAsia"/>
          <w:color w:val="000000"/>
          <w:kern w:val="0"/>
          <w:szCs w:val="21"/>
          <w:shd w:val="clear" w:color="auto" w:fill="FFFFFF"/>
        </w:rPr>
        <w:t>教师根据交流结果归纳：（先写看到草原的景象，抓住天空、空气、小丘、平地、羊群这些景物按照从天空到地面，按从上到下的顺序来写的。后写产生的感想。）作者又是怎样抓住景物的特点，运用生动的语言来描绘草原的美丽景色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教师重点导读并理解以下语句：</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羊群一会儿上了小丘，一会儿又下来，走在哪里都像给无边的绿毯绣上了白色的大花。</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（这句话运用了怎样的修辞手法？把什么比作什么？体会比喻的生动形象。）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宋体" w:hAnsi="宋体" w:cs="宋体" w:hint="eastAsia"/>
          <w:color w:val="000000"/>
          <w:kern w:val="0"/>
          <w:szCs w:val="21"/>
          <w:shd w:val="clear" w:color="auto" w:fill="FFFFFF"/>
        </w:rPr>
        <w:t>这种境界，既使人惊叹，又叫人舒服，既愿久立四望，又想坐下低吟一首奇丽的小诗。</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（这句话写的是草原的美丽风光给作者留下的深深感慨，字里行间流露出作者对草原的感叹和赞美。）（板书：风光美）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五、图片展示，欣赏美景</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【出示课件</w:t>
      </w:r>
      <w:r w:rsidRPr="00045E71">
        <w:rPr>
          <w:rFonts w:ascii="Tahoma" w:hAnsi="Tahoma" w:cs="Tahoma"/>
          <w:color w:val="000000"/>
          <w:kern w:val="0"/>
          <w:szCs w:val="21"/>
          <w:shd w:val="clear" w:color="auto" w:fill="FFFFFF"/>
        </w:rPr>
        <w:t>6</w:t>
      </w:r>
      <w:r w:rsidRPr="00045E71">
        <w:rPr>
          <w:rFonts w:ascii="宋体" w:hAnsi="宋体" w:cs="宋体" w:hint="eastAsia"/>
          <w:color w:val="000000"/>
          <w:kern w:val="0"/>
          <w:szCs w:val="21"/>
          <w:shd w:val="clear" w:color="auto" w:fill="FFFFFF"/>
        </w:rPr>
        <w:t>】多媒体出示</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草原风景图片</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，用草原歌曲《请到草原来》或《我和草原有个约定》《辽阔的草原》等配乐，学生用感官来感受草原的美景。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b/>
          <w:color w:val="000000"/>
          <w:kern w:val="0"/>
          <w:szCs w:val="21"/>
          <w:shd w:val="clear" w:color="auto" w:fill="FFFFFF"/>
        </w:rPr>
        <w:t> </w:t>
      </w:r>
      <w:r w:rsidRPr="00045E71">
        <w:rPr>
          <w:rFonts w:ascii="宋体" w:hAnsi="宋体" w:cs="宋体" w:hint="eastAsia"/>
          <w:b/>
          <w:color w:val="000000"/>
          <w:kern w:val="0"/>
          <w:szCs w:val="21"/>
          <w:shd w:val="clear" w:color="auto" w:fill="FFFFFF"/>
        </w:rPr>
        <w:t>六、课堂总结，布置背诵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这一节课，我们学习了生字词，并跟随老舍先生一道欣赏了草原上的美丽风景，我想大多数同学可能都有一种冲动，就是想马上到大草原去看一看，去呼吸清新的空气，去仰望蔚蓝的天空。让我们把这一切记在脑海中吧。</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请同学们课下背诵课文第一自然段。</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七、教学反思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宋体" w:hAnsi="宋体" w:cs="宋体" w:hint="eastAsia"/>
          <w:b/>
          <w:color w:val="000000"/>
          <w:kern w:val="0"/>
          <w:szCs w:val="21"/>
          <w:shd w:val="clear" w:color="auto" w:fill="FFFFFF"/>
        </w:rPr>
        <w:t>第二课时</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探究学习课文，抓住重点词语理解课文内容。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在理解课文内容的同时，增强热爱草原和草原人民的感情。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一、复习检查，导入新课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检查，指名学生背诵课文第一自然段。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谈话导入新课：上节课我们学习了课文的第一自然段，领略了大草原的美丽风光。这节课，我们将继续跟随老舍先生走进蒙古族人民的蒙古包，去感受一下蒙古族人民的热情与友好。</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二、</w:t>
      </w:r>
      <w:r w:rsidRPr="00045E71">
        <w:rPr>
          <w:rFonts w:ascii="Tahoma" w:hAnsi="Tahoma" w:cs="Tahoma"/>
          <w:b/>
          <w:color w:val="000000"/>
          <w:kern w:val="0"/>
          <w:szCs w:val="21"/>
          <w:shd w:val="clear" w:color="auto" w:fill="FFFFFF"/>
        </w:rPr>
        <w:t>“</w:t>
      </w:r>
      <w:r w:rsidRPr="00045E71">
        <w:rPr>
          <w:rFonts w:ascii="宋体" w:hAnsi="宋体" w:cs="宋体" w:hint="eastAsia"/>
          <w:b/>
          <w:color w:val="000000"/>
          <w:kern w:val="0"/>
          <w:szCs w:val="21"/>
          <w:shd w:val="clear" w:color="auto" w:fill="FFFFFF"/>
        </w:rPr>
        <w:t>初入草原</w:t>
      </w:r>
      <w:r w:rsidRPr="00045E71">
        <w:rPr>
          <w:rFonts w:ascii="Tahoma" w:hAnsi="Tahoma" w:cs="Tahoma"/>
          <w:b/>
          <w:color w:val="000000"/>
          <w:kern w:val="0"/>
          <w:szCs w:val="21"/>
          <w:shd w:val="clear" w:color="auto" w:fill="FFFFFF"/>
        </w:rPr>
        <w:t>”</w:t>
      </w:r>
      <w:r w:rsidRPr="00045E71">
        <w:rPr>
          <w:rFonts w:ascii="宋体" w:hAnsi="宋体" w:cs="宋体" w:hint="eastAsia"/>
          <w:b/>
          <w:color w:val="000000"/>
          <w:kern w:val="0"/>
          <w:szCs w:val="21"/>
          <w:shd w:val="clear" w:color="auto" w:fill="FFFFFF"/>
        </w:rPr>
        <w:t>，感受</w:t>
      </w:r>
      <w:r w:rsidRPr="00045E71">
        <w:rPr>
          <w:rFonts w:ascii="Tahoma" w:hAnsi="Tahoma" w:cs="Tahoma"/>
          <w:b/>
          <w:color w:val="000000"/>
          <w:kern w:val="0"/>
          <w:szCs w:val="21"/>
          <w:shd w:val="clear" w:color="auto" w:fill="FFFFFF"/>
        </w:rPr>
        <w:t>“</w:t>
      </w:r>
      <w:r w:rsidRPr="00045E71">
        <w:rPr>
          <w:rFonts w:ascii="宋体" w:hAnsi="宋体" w:cs="宋体" w:hint="eastAsia"/>
          <w:b/>
          <w:color w:val="000000"/>
          <w:kern w:val="0"/>
          <w:szCs w:val="21"/>
          <w:shd w:val="clear" w:color="auto" w:fill="FFFFFF"/>
        </w:rPr>
        <w:t>洒脱</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【出示课件</w:t>
      </w:r>
      <w:r w:rsidRPr="00045E71">
        <w:rPr>
          <w:rFonts w:ascii="Tahoma" w:hAnsi="Tahoma" w:cs="Tahoma"/>
          <w:color w:val="000000"/>
          <w:kern w:val="0"/>
          <w:szCs w:val="21"/>
          <w:shd w:val="clear" w:color="auto" w:fill="FFFFFF"/>
        </w:rPr>
        <w:t>8</w:t>
      </w: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汽车走了一百五十里，才到达目的地。一百五十里全是草原。再走一百五十里，也还是草原。草原上行车十分洒脱，只要方向不错，怎么走都可以。初入草原，听不见一点儿声音，也看不见什么东西，除了一些忽飞忽落的小鸟。</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指名读，说说你从这句话中读懂了什么？有什么不懂的问题？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重点理解</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洒脱</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洒脱</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这个词结合上下文来看可换成什么词？（自由、无拘无束</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）从哪些语句看出</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草原上行车十分洒脱</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？（只要方向不错，怎么走都可以。）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）教师描述，学生感受：</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洒脱</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就是没有红灯绿灯的障碍，没有行人车辆的拥堵，却有一路翠色欲流，尽收眼底，却有那忽飞忽落的小鸟相伴，这是令多少人向往的呀！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宋体" w:hAnsi="宋体" w:cs="宋体" w:hint="eastAsia"/>
          <w:color w:val="000000"/>
          <w:kern w:val="0"/>
          <w:szCs w:val="21"/>
          <w:shd w:val="clear" w:color="auto" w:fill="FFFFFF"/>
        </w:rPr>
        <w:t>）指导朗读，表现</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洒脱</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：看谁能读出这种洒脱的感觉，大家来比一比，赛一赛。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三、深读感悟，体会热情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导入：草原的美景，令人陶醉；行车的洒脱，令人向往；而草原的民族风情，更是令人难忘。让我们跟老舍先生一道，走近蒙古包，去会会蒙古族同胞。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自由读课文</w:t>
      </w:r>
      <w:r w:rsidRPr="00045E71">
        <w:rPr>
          <w:rFonts w:ascii="Tahoma" w:hAnsi="Tahoma" w:cs="Tahoma"/>
          <w:color w:val="000000"/>
          <w:kern w:val="0"/>
          <w:szCs w:val="21"/>
          <w:shd w:val="clear" w:color="auto" w:fill="FFFFFF"/>
        </w:rPr>
        <w:t>2-5</w:t>
      </w:r>
      <w:r w:rsidRPr="00045E71">
        <w:rPr>
          <w:rFonts w:ascii="宋体" w:hAnsi="宋体" w:cs="宋体" w:hint="eastAsia"/>
          <w:color w:val="000000"/>
          <w:kern w:val="0"/>
          <w:szCs w:val="21"/>
          <w:shd w:val="clear" w:color="auto" w:fill="FFFFFF"/>
        </w:rPr>
        <w:t>自然段，思考：如果要用一个词概括草原人民的特点，你想用什么？（热情好客）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草原人民的热情好客从哪些方面可以看出？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学生回答，教师指导纠正。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宋体" w:hAnsi="宋体" w:cs="宋体" w:hint="eastAsia"/>
          <w:color w:val="000000"/>
          <w:kern w:val="0"/>
          <w:szCs w:val="21"/>
          <w:shd w:val="clear" w:color="auto" w:fill="FFFFFF"/>
        </w:rPr>
        <w:t>请同学们试试看，在这些词语的前面加上一些用</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情</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字组成的词，是不是会让人更深切地感受到草原人民那滚烫的心呢？（板书：人情美）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【出示课件</w:t>
      </w:r>
      <w:r w:rsidRPr="00045E71">
        <w:rPr>
          <w:rFonts w:ascii="Tahoma" w:hAnsi="Tahoma" w:cs="Tahoma"/>
          <w:color w:val="000000"/>
          <w:kern w:val="0"/>
          <w:szCs w:val="21"/>
          <w:shd w:val="clear" w:color="auto" w:fill="FFFFFF"/>
        </w:rPr>
        <w:t>9</w:t>
      </w:r>
      <w:r w:rsidRPr="00045E71">
        <w:rPr>
          <w:rFonts w:ascii="宋体" w:hAns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宋体" w:hAnsi="宋体" w:cs="宋体" w:hint="eastAsia"/>
          <w:color w:val="000000"/>
          <w:kern w:val="0"/>
          <w:szCs w:val="21"/>
          <w:shd w:val="clear" w:color="auto" w:fill="FFFFFF"/>
        </w:rPr>
        <w:t>迎接、</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相见、</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款待、</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联欢、</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话别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）现在请同学们认真读读课文，读完后，与小组的同学一起想想，把这些词语加在哪个词的前面最合适。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）学生自由发言填词，教师点拨指导。在课件上完成填空，依次填上：热情</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激情</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盛情</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尽情</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深情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）交流小结：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热情迎接</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激情相见</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盛情款待</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尽情联欢</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深情话别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（板书：热情迎接</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盛情款待</w:t>
      </w:r>
      <w:r w:rsidRPr="00045E71">
        <w:rPr>
          <w:rFonts w:ascii="Tahoma" w:hAnsi="Tahoma" w:cs="Tahom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深情话别）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宋体" w:hAnsi="宋体" w:cs="宋体" w:hint="eastAsia"/>
          <w:color w:val="000000"/>
          <w:kern w:val="0"/>
          <w:szCs w:val="21"/>
          <w:shd w:val="clear" w:color="auto" w:fill="FFFFFF"/>
        </w:rPr>
        <w:t>我们按照老舍先生访问草原的顺序，来一步一步地感受草原人的深情？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）热情迎接：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①你从哪些语句感受到这份热情？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像被一阵风吹来似的</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来得真快，表现了草原人民迎接远方的客人的急切心情。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像一条彩虹向我们飞过来</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，为什么用</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彩虹</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来比喻？</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不仅是因为穿着各色的衣服，更重要的还是比喻一种热情。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立刻拨转马头，欢呼着，飞驰着</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想象当时车和马相遇的情景，如果你在场，会有什么感受？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②草原人民扑面而来的热情令人感动，你能否读出草原人民的热情？有感情地朗读这段话。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）激情相见：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①你能否想象当时的相见是怎样的情形──学生即兴表演，教师随机采访：刚才你们说了些什么？你听得懂蒙古族语吗？如果你听不懂，你认为他们在说什么？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②有感情地朗读，读出激动、兴奋之情。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宋体" w:hAnsi="宋体" w:cs="宋体" w:hint="eastAsia"/>
          <w:color w:val="000000"/>
          <w:kern w:val="0"/>
          <w:szCs w:val="21"/>
          <w:shd w:val="clear" w:color="auto" w:fill="FFFFFF"/>
        </w:rPr>
        <w:t>）盛情款待：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①主人们拿出些什么款待远方的来客？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②除了吃的、喝的，还不忘以歌助兴，宾主无拘无束，其乐融融。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③有感情地朗读。</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宋体" w:hAnsi="宋体" w:cs="宋体" w:hint="eastAsia"/>
          <w:color w:val="000000"/>
          <w:kern w:val="0"/>
          <w:szCs w:val="21"/>
          <w:shd w:val="clear" w:color="auto" w:fill="FFFFFF"/>
        </w:rPr>
        <w:t>）尽情联欢：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①联欢的项目有什么呢？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②说明：这些都是蒙古人最喜爱的传统项目，是能骑善射、能歌善舞的蒙古人力与美的展示。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宋体" w:hAnsi="宋体" w:cs="宋体" w:hint="eastAsia"/>
          <w:color w:val="000000"/>
          <w:kern w:val="0"/>
          <w:szCs w:val="21"/>
          <w:shd w:val="clear" w:color="auto" w:fill="FFFFFF"/>
        </w:rPr>
        <w:t>）深情话别：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①出示课件：【出示课件</w:t>
      </w:r>
      <w:r w:rsidRPr="00045E71">
        <w:rPr>
          <w:rFonts w:ascii="Tahoma" w:hAnsi="Tahoma" w:cs="Tahoma"/>
          <w:color w:val="000000"/>
          <w:kern w:val="0"/>
          <w:szCs w:val="21"/>
          <w:shd w:val="clear" w:color="auto" w:fill="FFFFFF"/>
        </w:rPr>
        <w:t>10</w:t>
      </w: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背景为夕阳西下的草原，难舍难分的离别音乐（蒙语演唱的《蒙古人》）</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响起。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教师导引：夕阳西下，宾主双方站在蒙古包外，望着那一望无际的草原，就要分别了。耳边，悠扬的马头琴声、质朴高亢的蒙古民歌还在回响；嘴里，喷香的奶茶、鲜美的羊肉，回味无穷；脑海中，那雄健有力、明快强烈的蒙古舞蹈依然历历在目。手握着手，那样热乎乎地握着，握住不散</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那可真是──依依不舍，难舍难分（引导学生说出表示舍不得离别的成语）。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③这正是──【出示课件</w:t>
      </w:r>
      <w:r w:rsidRPr="00045E71">
        <w:rPr>
          <w:rFonts w:ascii="Tahoma" w:hAnsi="Tahoma" w:cs="Tahoma"/>
          <w:color w:val="000000"/>
          <w:kern w:val="0"/>
          <w:szCs w:val="21"/>
          <w:shd w:val="clear" w:color="auto" w:fill="FFFFFF"/>
        </w:rPr>
        <w:t>11</w:t>
      </w: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宋体" w:hAnsi="宋体" w:cs="宋体" w:hint="eastAsia"/>
          <w:color w:val="000000"/>
          <w:kern w:val="0"/>
          <w:szCs w:val="21"/>
          <w:shd w:val="clear" w:color="auto" w:fill="FFFFFF"/>
        </w:rPr>
        <w:t>蒙汉情深何忍别，天涯碧草话斜阳！</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太阳已经偏西，谁也不肯走。这句话表达了怎么的感情？（这句话表达了蒙古族人民和汉族人民的深厚情谊和依依惜别的感情。）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让我们带着依依惜别之情集体朗读这句话。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四、课堂总结，布置作业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课文具体写了作者见到的草原美景和蒙古族人民热情好客、远道迎客、盛情款待客人的情景。草原的风光美和蒙古族人民迎客待客的人情美都给我们留下了深刻印象。草原上的美丽风光让我们深深陶醉，草原人民的热情好客更使我们深受感动。民族团结互助是大家共同的心愿。同学们，让我们为中华民族团结大业贡献自己的一份力量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宋体" w:hAnsi="宋体" w:cs="宋体" w:hint="eastAsia"/>
          <w:color w:val="000000"/>
          <w:kern w:val="0"/>
          <w:szCs w:val="21"/>
          <w:shd w:val="clear" w:color="auto" w:fill="FFFFFF"/>
        </w:rPr>
        <w:t>）抄写课文中优美的句子。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宋体" w:hAnsi="宋体" w:cs="宋体" w:hint="eastAsia"/>
          <w:color w:val="000000"/>
          <w:kern w:val="0"/>
          <w:szCs w:val="21"/>
          <w:shd w:val="clear" w:color="auto" w:fill="FFFFFF"/>
        </w:rPr>
        <w:t>）背诵课文第一自然段。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b/>
          <w:color w:val="000000"/>
          <w:kern w:val="0"/>
          <w:szCs w:val="21"/>
          <w:shd w:val="clear" w:color="auto" w:fill="FFFFFF"/>
        </w:rPr>
        <w:t>板书设计：</w:t>
      </w:r>
    </w:p>
    <w:p w:rsidR="00487391" w:rsidRPr="00045E71" w:rsidRDefault="00487391" w:rsidP="00016BC9">
      <w:pPr>
        <w:pStyle w:val="NormalWeb"/>
        <w:widowControl/>
        <w:spacing w:beforeAutospacing="0" w:afterAutospacing="0"/>
        <w:rPr>
          <w:color w:val="000000"/>
        </w:rPr>
      </w:pPr>
      <w:hyperlink r:id="rId7" w:history="1">
        <w:r w:rsidRPr="00045E71">
          <w:rPr>
            <w:rFonts w:ascii="Tahoma" w:hAnsi="Tahoma" w:cs="Tahoma"/>
            <w:noProof/>
            <w:color w:val="000000"/>
            <w:sz w:val="21"/>
            <w:szCs w:val="21"/>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IMG_256" href="https://www.puxuewang.com/data/attachment/portal/201906/23/080142gkcjhq" style="width:268.5pt;height:96pt;visibility:visible" o:button="t">
              <v:fill o:detectmouseclick="t"/>
              <v:imagedata r:id="rId8" o:title=""/>
            </v:shape>
          </w:pict>
        </w:r>
      </w:hyperlink>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 xml:space="preserve">2. </w:t>
      </w:r>
      <w:r w:rsidRPr="00045E71">
        <w:rPr>
          <w:rFonts w:ascii="Tahoma" w:hAnsi="Tahoma" w:cs="Tahoma" w:hint="eastAsia"/>
          <w:b/>
          <w:color w:val="000000"/>
          <w:kern w:val="0"/>
          <w:szCs w:val="21"/>
          <w:shd w:val="clear" w:color="auto" w:fill="FFFFFF"/>
        </w:rPr>
        <w:t>丁香结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个生字，会写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个生字。会写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宅院、幽雅、伏案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16</w:t>
      </w:r>
      <w:r w:rsidRPr="00045E71">
        <w:rPr>
          <w:rFonts w:ascii="Tahoma" w:hAnsi="Tahoma" w:cs="Tahoma" w:hint="eastAsia"/>
          <w:color w:val="000000"/>
          <w:kern w:val="0"/>
          <w:szCs w:val="21"/>
          <w:shd w:val="clear" w:color="auto" w:fill="FFFFFF"/>
        </w:rPr>
        <w:t>个词语。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．抓住描写丁香的语句展开想象，深入理解内容，从色彩、形状、香味等方面加以感悟与体会。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感悟丁香的美，并由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丁香结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启发人生思考，并结合实际，谈谈蕴含的道理。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重点：通过语言文字展开想象，在脑海中再现丁香的美，并体会作者对丁香的喜爱之情。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难点：抓住结尾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结，是解不完的；人生中的问题也是解不完的，不然，岂不太平淡无味了么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深入理解，明白道理：人要以豁达胸怀对待生活中的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准备丁香的图片。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准备赞美丁香花的古诗。</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一、导入新课，激发兴趣。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师：（出示丁香的图片）文学作品中许多花草树木都被赋予某种品格，如梅花象征高洁，牡丹代表富贵，菊花寓意坚贞，松柏喻指永葆青春等。今天，我们来学习一篇课文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《丁香结》，作者又赋予了丁香什么样的情感呢？让我们一边读，一边想象，知道这花中的含义。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师板书课题</w:t>
      </w:r>
      <w:r w:rsidRPr="00045E71">
        <w:rPr>
          <w:rFonts w:ascii="Tahoma" w:hAnsi="Tahoma" w:cs="Tahoma"/>
          <w:color w:val="000000"/>
          <w:kern w:val="0"/>
          <w:szCs w:val="21"/>
          <w:shd w:val="clear" w:color="auto" w:fill="FFFFFF"/>
        </w:rPr>
        <w:t xml:space="preserve"> 2.</w:t>
      </w:r>
      <w:r w:rsidRPr="00045E71">
        <w:rPr>
          <w:rFonts w:ascii="Tahoma" w:hAnsi="Tahoma" w:cs="Tahoma" w:hint="eastAsia"/>
          <w:color w:val="000000"/>
          <w:kern w:val="0"/>
          <w:szCs w:val="21"/>
          <w:shd w:val="clear" w:color="auto" w:fill="FFFFFF"/>
        </w:rPr>
        <w:t>丁香结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出示图片，介绍作者。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宗璞，</w:t>
      </w:r>
      <w:r w:rsidRPr="00045E71">
        <w:rPr>
          <w:rFonts w:ascii="Tahoma" w:hAnsi="Tahoma" w:cs="Tahoma"/>
          <w:color w:val="000000"/>
          <w:kern w:val="0"/>
          <w:szCs w:val="21"/>
          <w:shd w:val="clear" w:color="auto" w:fill="FFFFFF"/>
        </w:rPr>
        <w:t>1928</w:t>
      </w:r>
      <w:r w:rsidRPr="00045E71">
        <w:rPr>
          <w:rFonts w:ascii="Tahoma" w:hAnsi="Tahoma" w:cs="Tahoma" w:hint="eastAsia"/>
          <w:color w:val="000000"/>
          <w:kern w:val="0"/>
          <w:szCs w:val="21"/>
          <w:shd w:val="clear" w:color="auto" w:fill="FFFFFF"/>
        </w:rPr>
        <w:t>年出生，女，原名冯钟璞，著名哲学家冯友兰之女。曾就职于中国社会科学院外国文学研究所。当代作家，从事小说和散文创作。代表作有短篇小说《红豆》，系列长篇《野葫芦引》和散文《紫藤萝瀑布》等。《弦上的梦》和《三生石》分别获全国优秀短篇小说奖和全国优秀长篇小说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二、初读课文，学习字词。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出示自学提示：默读课文，一边读一边画出不认识的字和不理解的词，并借助词典等学习工具书理解。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教师检查学生学习情况。</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）检查生字读音。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参差（</w:t>
      </w:r>
      <w:r w:rsidRPr="00045E71">
        <w:rPr>
          <w:rFonts w:ascii="Tahoma" w:hAnsi="Tahoma" w:cs="Tahoma"/>
          <w:color w:val="000000"/>
          <w:kern w:val="0"/>
          <w:szCs w:val="21"/>
          <w:shd w:val="clear" w:color="auto" w:fill="FFFFFF"/>
        </w:rPr>
        <w:t xml:space="preserve"> cēncī</w:t>
      </w:r>
      <w:r w:rsidRPr="00045E71">
        <w:rPr>
          <w:rFonts w:ascii="Tahoma" w:hAnsi="Tahoma" w:cs="Tahoma" w:hint="eastAsia"/>
          <w:color w:val="000000"/>
          <w:kern w:val="0"/>
          <w:szCs w:val="21"/>
          <w:shd w:val="clear" w:color="auto" w:fill="FFFFFF"/>
        </w:rPr>
        <w:t>）芭蕉（</w:t>
      </w:r>
      <w:r w:rsidRPr="00045E71">
        <w:rPr>
          <w:rFonts w:ascii="Tahoma" w:hAnsi="Tahoma" w:cs="Tahoma"/>
          <w:color w:val="000000"/>
          <w:kern w:val="0"/>
          <w:szCs w:val="21"/>
          <w:shd w:val="clear" w:color="auto" w:fill="FFFFFF"/>
        </w:rPr>
        <w:t>bā</w:t>
      </w:r>
      <w:r w:rsidRPr="00045E71">
        <w:rPr>
          <w:rFonts w:ascii="Tahoma" w:hAnsi="Tahoma" w:cs="Tahoma" w:hint="eastAsia"/>
          <w:color w:val="000000"/>
          <w:kern w:val="0"/>
          <w:szCs w:val="21"/>
          <w:shd w:val="clear" w:color="auto" w:fill="FFFFFF"/>
        </w:rPr>
        <w:t>）衣襟（</w:t>
      </w:r>
      <w:r w:rsidRPr="00045E71">
        <w:rPr>
          <w:rFonts w:ascii="Tahoma" w:hAnsi="Tahoma" w:cs="Tahoma"/>
          <w:color w:val="000000"/>
          <w:kern w:val="0"/>
          <w:szCs w:val="21"/>
          <w:shd w:val="clear" w:color="auto" w:fill="FFFFFF"/>
        </w:rPr>
        <w:t xml:space="preserve"> jīn</w:t>
      </w:r>
      <w:r w:rsidRPr="00045E71">
        <w:rPr>
          <w:rFonts w:ascii="Tahoma" w:hAnsi="Tahoma" w:cs="Tahoma" w:hint="eastAsia"/>
          <w:color w:val="000000"/>
          <w:kern w:val="0"/>
          <w:szCs w:val="21"/>
          <w:shd w:val="clear" w:color="auto" w:fill="FFFFFF"/>
        </w:rPr>
        <w:t>）妩媚（</w:t>
      </w:r>
      <w:r w:rsidRPr="00045E71">
        <w:rPr>
          <w:rFonts w:ascii="Tahoma" w:hAnsi="Tahoma" w:cs="Tahoma"/>
          <w:color w:val="000000"/>
          <w:kern w:val="0"/>
          <w:szCs w:val="21"/>
          <w:shd w:val="clear" w:color="auto" w:fill="FFFFFF"/>
        </w:rPr>
        <w:t>w</w:t>
      </w:r>
      <w:r w:rsidRPr="00045E71">
        <w:rPr>
          <w:rFonts w:ascii="宋体" w:hAnsi="宋体" w:cs="宋体" w:hint="eastAsia"/>
          <w:color w:val="000000"/>
          <w:kern w:val="0"/>
          <w:szCs w:val="21"/>
          <w:shd w:val="clear" w:color="auto" w:fill="FFFFFF"/>
        </w:rPr>
        <w:t>ǔ</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是一个多音字，在字典中有三个读音，一个读</w:t>
      </w:r>
      <w:r w:rsidRPr="00045E71">
        <w:rPr>
          <w:rFonts w:ascii="Tahoma" w:hAnsi="Tahoma" w:cs="Tahoma"/>
          <w:color w:val="000000"/>
          <w:kern w:val="0"/>
          <w:szCs w:val="21"/>
          <w:shd w:val="clear" w:color="auto" w:fill="FFFFFF"/>
        </w:rPr>
        <w:t>bo</w:t>
      </w:r>
      <w:r w:rsidRPr="00045E71">
        <w:rPr>
          <w:rFonts w:ascii="Tahoma" w:hAnsi="Tahoma" w:cs="Tahoma" w:hint="eastAsia"/>
          <w:color w:val="000000"/>
          <w:kern w:val="0"/>
          <w:szCs w:val="21"/>
          <w:shd w:val="clear" w:color="auto" w:fill="FFFFFF"/>
        </w:rPr>
        <w:t>，当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迫近、靠近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讲，组词是日薄西山；还有的当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轻微、少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不强壮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不厚道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看不起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等意思，组词是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广种薄收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单薄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轻薄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厚古薄今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等；一个读</w:t>
      </w:r>
      <w:r w:rsidRPr="00045E71">
        <w:rPr>
          <w:rFonts w:ascii="Tahoma" w:hAnsi="Tahoma" w:cs="Tahoma"/>
          <w:color w:val="000000"/>
          <w:kern w:val="0"/>
          <w:szCs w:val="21"/>
          <w:shd w:val="clear" w:color="auto" w:fill="FFFFFF"/>
        </w:rPr>
        <w:t>bo</w:t>
      </w:r>
      <w:r w:rsidRPr="00045E71">
        <w:rPr>
          <w:rFonts w:ascii="Tahoma" w:hAnsi="Tahoma" w:cs="Tahoma" w:hint="eastAsia"/>
          <w:color w:val="000000"/>
          <w:kern w:val="0"/>
          <w:szCs w:val="21"/>
          <w:shd w:val="clear" w:color="auto" w:fill="FFFFFF"/>
        </w:rPr>
        <w:t>，组词是薄荷，多年生草本植物；还有一个读音是</w:t>
      </w:r>
      <w:r w:rsidRPr="00045E71">
        <w:rPr>
          <w:rFonts w:ascii="Tahoma" w:hAnsi="Tahoma" w:cs="Tahoma"/>
          <w:color w:val="000000"/>
          <w:kern w:val="0"/>
          <w:szCs w:val="21"/>
          <w:shd w:val="clear" w:color="auto" w:fill="FFFFFF"/>
        </w:rPr>
        <w:t>bao</w:t>
      </w:r>
      <w:r w:rsidRPr="00045E71">
        <w:rPr>
          <w:rFonts w:ascii="Tahoma" w:hAnsi="Tahoma" w:cs="Tahoma" w:hint="eastAsia"/>
          <w:color w:val="000000"/>
          <w:kern w:val="0"/>
          <w:szCs w:val="21"/>
          <w:shd w:val="clear" w:color="auto" w:fill="FFFFFF"/>
        </w:rPr>
        <w:t>，表示感情冷淡、不浓、不肥沃等意思。课文中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）指导易混淆的字。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是半包围结构，外面是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，里面是两个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是上下结构，上面是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，下面是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要与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相互比较，可以通过组词的形式来辨析，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组词是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薄饼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组词是练习簿。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：左右结构，与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有关，形容非常黏稠、混沌不清的状态。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）理解较难的词语。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查词典或工具书理解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参差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的意思：是指不齐；早晚相差。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联系上下文理解词语。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在细雨迷蒙中，着了水滴的丁香格外妩媚。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妩媚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的意思是：姿态美好可爱。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再联想到那些诗句，真觉得它们负担着解不开的愁怨了。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愁怨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的意思是：忧愁怨恨。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运用找近义词或反义词的方法来理解。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有的宅院里探出半树银妆，星星般的小花缀满枝头，从墙上窥着行人，惹得人走过了还要回头望。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点缀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的近义词有：装点、装饰、装扮。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三、再读课文，整体感知。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检查学生朗读课文，并概括出主要意思。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）朗读要大声、不添字、不少字、不停顿、要流利。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）用自己的话概括出自然段的主要意思。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理清课文记叙顺序，讨论分段。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第一部分（第</w:t>
      </w:r>
      <w:r w:rsidRPr="00045E71">
        <w:rPr>
          <w:rFonts w:ascii="Tahoma" w:hAnsi="Tahoma" w:cs="Tahoma"/>
          <w:color w:val="000000"/>
          <w:kern w:val="0"/>
          <w:szCs w:val="21"/>
          <w:shd w:val="clear" w:color="auto" w:fill="FFFFFF"/>
        </w:rPr>
        <w:t>1-3</w:t>
      </w:r>
      <w:r w:rsidRPr="00045E71">
        <w:rPr>
          <w:rFonts w:ascii="Tahoma" w:hAnsi="Tahoma" w:cs="Tahoma" w:hint="eastAsia"/>
          <w:color w:val="000000"/>
          <w:kern w:val="0"/>
          <w:szCs w:val="21"/>
          <w:shd w:val="clear" w:color="auto" w:fill="FFFFFF"/>
        </w:rPr>
        <w:t>自然段）分别从生长环境、开放态势、花的气味、形状、颜色等描写了丁香花。（主体是写丁香花的外形）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第二部分（第</w:t>
      </w:r>
      <w:r w:rsidRPr="00045E71">
        <w:rPr>
          <w:rFonts w:ascii="Tahoma" w:hAnsi="Tahoma" w:cs="Tahoma"/>
          <w:color w:val="000000"/>
          <w:kern w:val="0"/>
          <w:szCs w:val="21"/>
          <w:shd w:val="clear" w:color="auto" w:fill="FFFFFF"/>
        </w:rPr>
        <w:t>4-6</w:t>
      </w:r>
      <w:r w:rsidRPr="00045E71">
        <w:rPr>
          <w:rFonts w:ascii="Tahoma" w:hAnsi="Tahoma" w:cs="Tahoma" w:hint="eastAsia"/>
          <w:color w:val="000000"/>
          <w:kern w:val="0"/>
          <w:szCs w:val="21"/>
          <w:shd w:val="clear" w:color="auto" w:fill="FFFFFF"/>
        </w:rPr>
        <w:t>自然段）分别从古人眼中的丁香花、作者提出的疑问以及由丁香结谈感受。（主体是写丁香花的感悟）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归纳课文的主要内容。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写作者心里一直装着丁香，丁香的形态、香味以及颜色都给作者带来美好的回忆，接着从诗句入手，由微雨引发丁香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，从而感悟生命总有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，需要有豁达的胸怀。</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四、教学反思</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一、复习旧课，导入新课。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指名朗读生字，检查词语的理解情况。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通过上节课的学习，你知道课文写了哪两个方面的内容吗？学生总结，老师概括：</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一、赏花二、悟花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导入新课。课文自始至终都是围绕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丁香花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来写的，丁香花一直是作者心中的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，接下来请走进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赏花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感受一下花的美，体会一下丁香花的独特魅力。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赏花</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，发挥想象，体会花的美丽。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自由朗读课文，找一找描写花美的语句，并发挥想象，谈一谈自己的理解。教师根据学生画的句子相机进行指导。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）有的宅院里探出半树银妆，星星般的小花缀满枝头，从墙上窥着行人，惹得人走过了还要回头望。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一边朗读语句，一边展开丰富想象。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指导学生想象：丁香花像什么呢？给你什么感觉呢？你喜欢哪个字，或者词语呢？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出示丁香花的图片，引导学生想象。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）交流学生的想象和感受。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星星般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写出丁香花的小、可爱，就如同星星一般顽皮，真惹人喜爱！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这个字太生动传神了，写出了丁香花的的活泼可爱，也说明了丁香花的小，不大引人注意，总而言之，是充满活力的！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缀满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说明了丁香花的数量多，充满了无比旺盛的生命力，让人看了以后感到一种振奋！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老师相机出示语句。『ｐ</w:t>
      </w:r>
      <w:r w:rsidRPr="00045E71">
        <w:rPr>
          <w:rFonts w:ascii="Tahoma" w:hAnsi="Tahoma" w:cs="Tahoma"/>
          <w:color w:val="000000"/>
          <w:kern w:val="0"/>
          <w:szCs w:val="21"/>
          <w:shd w:val="clear" w:color="auto" w:fill="FFFFFF"/>
        </w:rPr>
        <w:t>uxuewang.com</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）月光下白的潇洒，紫的朦胧。还有淡淡的幽雅的甜香，非桂非兰，在夜色中也能让人分辨出，这是丁香。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宋体" w:hAnsi="宋体" w:cs="宋体" w:hint="eastAsia"/>
          <w:color w:val="000000"/>
          <w:kern w:val="0"/>
          <w:szCs w:val="21"/>
          <w:shd w:val="clear" w:color="auto" w:fill="FFFFFF"/>
        </w:rPr>
        <w:t>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月光下的潇洒</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紫的朦胧</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是一幅怎样的画面呢？请发挥想象。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淡淡的幽雅的甜香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又是一种怎样的香呢？请联系自己的生活体验加以想象，谈谈你的理解。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）学生根据自己的理解谈一谈。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生：丁香花有白有紫，总是朦朦胧胧的，给人以梦幻般的感觉！在这仙境中，怎能不让人展开神奇般的想象呢？想到了嫦娥与玉兔，想到了蓬莱岛</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生：说丁香花的香啊，真的很神奇！不是桂花香的那般浓烈，又不是迎春花的那般单薄，它香得比较特别，只要用鼻子一嗅，那香味就飘出来了。更别具一格的是，香味中还伴有甜甜的感觉，真美！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）出示句子：许多小花形成一簇，许多簇花开满一树，遮掩着我的窗，照耀着我的文思和梦想。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感情朗读，在读中想象画面，感受丁香花的独特韵味。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照耀着我的文思和梦想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，你是如何理解的？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）学生根据自己的想象和理解谈一谈。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生：表面写出来丁香花的多，实际上在讴歌丁香花的生命力很旺盛，是一种充满活力的花，让人越看越精神振奋！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生：作者发自内心的喜欢丁香花，因为花儿给了她灵感，给了她创作的激情和希望，所有作者在丁香花中构思自己的文学梦。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总结课文第一段，作者从哪些方面写丁香花呢？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梳理关键词：形态颜色香味感受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三、理解</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悟花</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，发挥想象，感悟主题内涵。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自由朗读课文，找一找丁香花成为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丁香结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的语句，并谈谈自己的理解。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今年一次春雨，久立窗前，望着斜伸过来的丁香枝条上一柄花蕾。小小的花苞圆圆的，鼓鼓的，恰如衣襟上的盘花扣。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）发挥想象，找出原因。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小小的花苞圆圆的，鼓鼓的，恰如衣襟上的盘花扣。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）谈谈这样写的妙处。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运用比喻的修辞手法，很生动地写出丁香花的花苞之样子，自然过渡到写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丁香结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，与上下文浑然一体。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阅读课文第四自然段，由古诗句展开想象，想一想古诗中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丁香结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常常表达什么？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）学生阅读古诗句，理解古诗句的意思。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）由古诗句展开想象，谈谈理解。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生：作者先写芭蕉不明白丁香花的心思，接下来通过一幅画面告诉人们答案：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丁香空结雨中愁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！这画面中有雨，有多愁善感的雨，这不就写出丁香花的怨愁与理不断的思绪吗？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）明白作者将丁香花与细雨迷蒙连在一起写的妙处。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通过写丁香花，通过写细雨迷蒙的画面，说明丁香花有许许多多的愁怨，许许多多理不清的忧愁。作者仅仅在写丁香花吗？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不，是借花抒情，借丁香花来抒发自己内心的愁怨，抒发自己内心无限的忧愁。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）有感情地朗读课文第四、五自然段。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作者不仅仅借花抒情，而且借花喻理，在丁香花里，作者又有什么生活感悟呢？请找出来读一读。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丁香结，这三个字给人许多想象。再联想到那些诗句，真觉得它们负担着解不开的愁怨了。每个人一辈子都有许多不顺心的事，一件完了一件又来。所以丁香结年年都有。结，是解不完的；人生的问题也是解不完的，不然，岂不太平淡无味了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）自由朗读，轻声说一说你的理解。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）交流：阅读这一段话，你获得了哪些生活感悟呢？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生：人生就在愁怨中，不要因为愁，忘却了生活的味道，可以这样说：没有了愁怨，生活本身就不完美！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生：人生中离不开怨愁，但不能一味地怨愁，只要我们找到生活的快乐，就会打开心结，让自己快乐起来。怎样才能打开人生中的心结呢？就是要有豁达胸怀！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生：我觉得人生中的愁怨固然有，但这只是生活里的一个小插曲！只要我们有梦想，一切小小的结终将会打开的，因此不要忧愁！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出示古诗句，读一读，谈一谈你的理解与感悟。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芭蕉不展丁香结，同向春风各自愁。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李商隐《代赠二首（其一）》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青鸟不传云外信，丁香空结雨中愁。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李璟《摊破浣溪沙》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殷勤解却丁香结，纵放繁枝散诞春。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陆龟蒙《丁香》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霜树尽空枝，肠断丁香结。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冯延巳《醉花间》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有感情地朗读课文。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完成课文后的题目。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rPr>
          <w:color w:val="000000"/>
        </w:rPr>
      </w:pPr>
      <w:r w:rsidRPr="00045E71">
        <w:rPr>
          <w:rFonts w:hint="eastAsia"/>
          <w:color w:val="000000"/>
        </w:rPr>
        <w:t>五、教学反思</w:t>
      </w:r>
    </w:p>
    <w:p w:rsidR="00487391" w:rsidRPr="00045E71" w:rsidRDefault="00487391" w:rsidP="00016BC9">
      <w:pPr>
        <w:rPr>
          <w:color w:val="000000"/>
        </w:rPr>
      </w:pPr>
    </w:p>
    <w:p w:rsidR="00487391" w:rsidRPr="00045E71" w:rsidRDefault="00487391" w:rsidP="00016BC9">
      <w:pPr>
        <w:rPr>
          <w:color w:val="000000"/>
        </w:rPr>
      </w:pPr>
    </w:p>
    <w:p w:rsidR="00487391" w:rsidRPr="00045E71" w:rsidRDefault="00487391" w:rsidP="00016BC9">
      <w:pPr>
        <w:rPr>
          <w:color w:val="000000"/>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 xml:space="preserve">3. </w:t>
      </w:r>
      <w:r w:rsidRPr="00045E71">
        <w:rPr>
          <w:rFonts w:ascii="Tahoma" w:hAnsi="Tahoma" w:cs="Tahoma" w:hint="eastAsia"/>
          <w:b/>
          <w:color w:val="000000"/>
          <w:kern w:val="0"/>
          <w:szCs w:val="21"/>
          <w:shd w:val="clear" w:color="auto" w:fill="FFFFFF"/>
        </w:rPr>
        <w:t>古诗词三首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轼</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个生字，会写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个生字。会理解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茅店、社林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等字词的意思。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．抓住诗句的描写，展开想象，由画面感悟出景物的特点。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感悟画面美的同时，理解诗的意思，体会作者在诗句中蕴含的思想感情。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重点：通过语言文字展开想象，在脑海中再现景色的美，并分析感悟景色的特点。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难点：同样写月夜景色，表达的感情则不同，所以要借助诗句，想象生活画面，并能体会思想感情。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准备古诗的相关图片。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描写月色的古诗和古诗的课件。</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一、导入新课，激发兴趣。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师：王维说过：诗中有画，画中有诗。很多古诗词都是这样，在诗词中描绘了一幅幅鲜明的画。古诗词中描绘了怎样的图画呢？今天我们来学习第</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《古诗词三首》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师板书课题</w:t>
      </w:r>
      <w:r w:rsidRPr="00045E71">
        <w:rPr>
          <w:rFonts w:ascii="Tahoma" w:hAnsi="Tahoma" w:cs="Tahoma"/>
          <w:color w:val="000000"/>
          <w:kern w:val="0"/>
          <w:szCs w:val="21"/>
          <w:shd w:val="clear" w:color="auto" w:fill="FFFFFF"/>
        </w:rPr>
        <w:t xml:space="preserve"> 3. </w:t>
      </w:r>
      <w:r w:rsidRPr="00045E71">
        <w:rPr>
          <w:rFonts w:ascii="Tahoma" w:hAnsi="Tahoma" w:cs="Tahoma" w:hint="eastAsia"/>
          <w:color w:val="000000"/>
          <w:kern w:val="0"/>
          <w:szCs w:val="21"/>
          <w:shd w:val="clear" w:color="auto" w:fill="FFFFFF"/>
        </w:rPr>
        <w:t>古诗词三首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根据题目，判断诗词，并讲出理由。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）《宿建德江》和《六月二十七日望湖楼醉书》是诗，因为整首诗的每一行字数相同。《西江月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夜行黄沙道中》是一首词，因为每一行的字数不相同，有多有少，所以又称为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长短句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）从题目可以分析出：《宿建德江》和《六月二十七日望湖楼醉书》是诗；而《西江月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夜行黄沙道中》是一首词，题目中已告诉我们这首词的词牌名是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西江月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二、学习《宿建德江》。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揭题，解题。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）介绍作者。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孟浩然：孟浩然（</w:t>
      </w:r>
      <w:r w:rsidRPr="00045E71">
        <w:rPr>
          <w:rFonts w:ascii="Tahoma" w:hAnsi="Tahoma" w:cs="Tahoma"/>
          <w:color w:val="000000"/>
          <w:kern w:val="0"/>
          <w:szCs w:val="21"/>
          <w:shd w:val="clear" w:color="auto" w:fill="FFFFFF"/>
        </w:rPr>
        <w:t>689</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740</w:t>
      </w:r>
      <w:r w:rsidRPr="00045E71">
        <w:rPr>
          <w:rFonts w:ascii="Tahoma" w:hAnsi="Tahoma" w:cs="Tahoma" w:hint="eastAsia"/>
          <w:color w:val="000000"/>
          <w:kern w:val="0"/>
          <w:szCs w:val="21"/>
          <w:shd w:val="clear" w:color="auto" w:fill="FFFFFF"/>
        </w:rPr>
        <w:t>年），湖北襄阳人。是唐代一位不甘隐居，却以隐居终老的诗人。壮年时曾往吴越漫游，后又赴长安谋求官职，但以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当路无人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，只好还归故园。开元二十八年（</w:t>
      </w:r>
      <w:r w:rsidRPr="00045E71">
        <w:rPr>
          <w:rFonts w:ascii="Tahoma" w:hAnsi="Tahoma" w:cs="Tahoma"/>
          <w:color w:val="000000"/>
          <w:kern w:val="0"/>
          <w:szCs w:val="21"/>
          <w:shd w:val="clear" w:color="auto" w:fill="FFFFFF"/>
        </w:rPr>
        <w:t>740</w:t>
      </w:r>
      <w:r w:rsidRPr="00045E71">
        <w:rPr>
          <w:rFonts w:ascii="Tahoma" w:hAnsi="Tahoma" w:cs="Tahoma" w:hint="eastAsia"/>
          <w:color w:val="000000"/>
          <w:kern w:val="0"/>
          <w:szCs w:val="21"/>
          <w:shd w:val="clear" w:color="auto" w:fill="FFFFFF"/>
        </w:rPr>
        <w:t>），诗人王昌龄游襄阳，和他相聚甚欢，但此时孟浩然背上正生毒疮，据说就是因为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食鲜疾动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，终于病故，年五十二岁。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）介绍建德江。『</w:t>
      </w:r>
      <w:r w:rsidRPr="00045E71">
        <w:rPr>
          <w:rFonts w:ascii="Tahoma" w:hAnsi="Tahoma" w:cs="Tahoma"/>
          <w:color w:val="000000"/>
          <w:kern w:val="0"/>
          <w:szCs w:val="21"/>
          <w:shd w:val="clear" w:color="auto" w:fill="FFFFFF"/>
        </w:rPr>
        <w:t>puXuewang</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c</w:t>
      </w:r>
      <w:r w:rsidRPr="00045E71">
        <w:rPr>
          <w:rFonts w:ascii="Tahoma" w:hAnsi="Tahoma" w:cs="Tahoma" w:hint="eastAsia"/>
          <w:color w:val="000000"/>
          <w:kern w:val="0"/>
          <w:szCs w:val="21"/>
          <w:shd w:val="clear" w:color="auto" w:fill="FFFFFF"/>
        </w:rPr>
        <w:t>ｏ</w:t>
      </w:r>
      <w:r w:rsidRPr="00045E71">
        <w:rPr>
          <w:rFonts w:ascii="Tahoma" w:hAnsi="Tahoma" w:cs="Tahoma"/>
          <w:color w:val="000000"/>
          <w:kern w:val="0"/>
          <w:szCs w:val="21"/>
          <w:shd w:val="clear" w:color="auto" w:fill="FFFFFF"/>
        </w:rPr>
        <w:t>m</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建德江：新安江流经建德（今属于浙江省）的一段。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自读古诗，初步感知。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）课件出示古诗，指名读诗，读准生字，强调字音。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）再读古诗，把诗读流利，读出诗里的节奏。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想象画面，入境悟情。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）教师泛读，同学闭目想象你看到了什么？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（夜幕降临，江中小舟，烟雾迷蒙，孤身夜宿，身处异乡，旷野无边，天比树低，月与人亲）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）刚才同学们描述的画面又给你留下的什么印象和感觉？（孤独、沧桑、凄凉）（让学生板书）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）同学们，读着读着，你认为诗中哪个字眼最触动你的心？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（愁）找得真准，看来你已经走进诗人心中了。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愁新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就是新愁的意思，作者的新愁是什么呢？从哪儿可以看出来呢？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生：思乡之愁，从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日暮客愁新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可以看出来。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野旷天低树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可以看出来。你看原野空旷，只有树相伴，你说孤独不孤独呢？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江清月近人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可以看出来。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江清月近人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的意思是：江水清澈，水中的月亮似乎更接近人了！这月亮，怎能不勾起诗人对家乡亲人的思念呢？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）听了同学们的描述，此时的诗人虽置身于孤舟之上，思绪却早已随月飞远。他的心飞到（家乡去了）他想到了往日与亲人朋友相聚的情景，是一幅什么样的情景呢？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）在一个寒冷的夜晚，诗人和朋友围坐炉边，把酒言欢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w:t>
      </w: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）在一个风和日丽的日子里，诗人和朋友在桃花林中吟诗作对，流连忘返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）在一个秋风送爽的日子里，诗人和家人相聚树下，其乐融融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回忆故乡点点滴滴都是幸福，丝丝缕缕都是甜蜜，然而，这里却只有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野旷天低树，江清月近人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怎能不忧愁呢？其实，是人的内心是多么的不平静啊，怎一个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字了得！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）齐声朗读古诗，读出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借月抒情，拓展古诗。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生：正所谓明月千里寄相思，在我国古代诗歌中用月来寄托情感是很常见的，月亮已成了古人抒发情感的凭借。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（大屏幕出示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生齐读）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举头望明月，低头思故乡。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李白《静夜思》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露从今夜白，月是故乡明。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杜甫《月夜忆舍弟》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海上生明月，天涯共此时。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张九龄《望月怀远》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春风又绿江南岸，明月何时照我还。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王安石《泊船瓜洲》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三、学习《六月二十七日望湖楼醉书》。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俗话说得好：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上有天堂，下有苏杭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，这西湖边是杭州美景之一。今天我们随宋代大诗人苏轼一起去西湖看一看美景。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简单介绍作者与望湖楼。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苏轼北宋文学家、书画家。字子瞻，号东坡居士，四川人。与父苏洵弟苏辙合称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三苏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，为唐宋八大家之一。诗清新豪健，善用夸张比喻，在艺术表现方面独具风格。词开豪放一派，对后代很有影响。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望湖楼又叫看经楼，在今浙江省杭州西湖边。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初学古诗，感知意思。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）谁来把题目读一读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注意读准节奏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六月二十七日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望湖楼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）对照插图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自主感悟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可以小组合作学习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也可以利用工具书自学。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黑云翻墨：形容乌云很黑，来势凶猛。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忽吹散：忽然就吹散了，时间很短暂。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水如天：形容雨过天晴，湖水像天空一样清澈明净。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）理解诗句的意思并连起来说一说。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由诗入手，想象画面，感悟景美。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出示诗句：黑云翻墨未遮山，白雨跳珠乱入船。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）引导学生想象画面，感悟夏天雨到来前与到来时的特点。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云：黑雨：白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未遮山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说明乌云来势凶猛，大有吞噬一切的快速变化之感。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乱入船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刻画出雨的大而猛。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）此时你的脑海里浮现出怎样的一幅画呢？请说一说。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夏天，天空中变化不定，霎时间乌云滚滚，像泼翻的墨水一样扩散开来，开始时，并未遮遍青山。黑云继续扩展，不多会儿，倾盆大雨就下起来。白色的雨点打在船面上，像一颗颗跳跃的珍珠往船里乱滚。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出示诗句：卷地风来忽吹散，望湖楼下水如天。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）引导学生想象画面，感受夏天风和水的大。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卷地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说明风儿特别大，来势凶猛。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水如天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说明水天相接，水儿特别大。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）此时你的脑海里浮现出怎样的一幅画呢？请说一说。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忽然，一阵卷地大风吹过，把黑云吹散。雨过天晴，从望湖楼上向下望去，湖水像晴朗的天空一样清澈明净。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借助景物，体会感情，感悟写法。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）诗人善于捕捉瞬间变化的情景，像高明的摄影师一样，拍下湖水、墨云、雨珠、风吹等景象，绘声绘色地呈现在读者面前。因此，要仔细观察，抓住形、色、声来细致刻画，就会让景物活灵活现。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）通过描写望湖楼下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白雨跳珠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水如天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等场景，表达了诗人对西湖夏日之景的无比喜爱之情。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四、总结两首古诗的写法。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细致描写眼中景，写出景物特点。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借景抒情。《宿建德江》抒发的是对家乡的思念，旅途的孤独、寂寞之情；《六月二十七日望湖楼醉书》抒发的是对西湖美景的无比热爱之情。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五、背诵两首古诗。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六、教学反思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一、复习旧课，导入新课。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指名朗读古诗，读出节奏和情感。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分析《宿建德江》和《六月二十七日望湖楼醉书》中景物的特点。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二、学习《西江月</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夜行黄沙道中》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品读上阕。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出示：明月别枝惊鹊，清风半夜鸣蝉。稻花香里说丰年，听取蛙声一片。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）此时诗人看到了、听到了、闻到了什么呢？学生结合词的意思来分析。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A</w:t>
      </w:r>
      <w:r w:rsidRPr="00045E71">
        <w:rPr>
          <w:rFonts w:ascii="Tahoma" w:hAnsi="Tahoma" w:cs="Tahoma" w:hint="eastAsia"/>
          <w:color w:val="000000"/>
          <w:kern w:val="0"/>
          <w:szCs w:val="21"/>
          <w:shd w:val="clear" w:color="auto" w:fill="FFFFFF"/>
        </w:rPr>
        <w:t>：看到的：明月、别枝、惊鹊、鸣蝉、稻子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B</w:t>
      </w:r>
      <w:r w:rsidRPr="00045E71">
        <w:rPr>
          <w:rFonts w:ascii="Tahoma" w:hAnsi="Tahoma" w:cs="Tahoma" w:hint="eastAsia"/>
          <w:color w:val="000000"/>
          <w:kern w:val="0"/>
          <w:szCs w:val="21"/>
          <w:shd w:val="clear" w:color="auto" w:fill="FFFFFF"/>
        </w:rPr>
        <w:t>：闻到的：稻花香体会丰收的景象。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C</w:t>
      </w:r>
      <w:r w:rsidRPr="00045E71">
        <w:rPr>
          <w:rFonts w:ascii="Tahoma" w:hAnsi="Tahoma" w:cs="Tahoma" w:hint="eastAsia"/>
          <w:color w:val="000000"/>
          <w:kern w:val="0"/>
          <w:szCs w:val="21"/>
          <w:shd w:val="clear" w:color="auto" w:fill="FFFFFF"/>
        </w:rPr>
        <w:t>：听到的：蝉鸣、鹊啼、蛙声、说丰年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同学们，词中说伴随着清风吹拂，传来阵阵稻花香和哇鸣声，仿佛是青蛙们在争说丰年，那青蛙们会说些什么呢？请同学们发挥想象，说一说，谈一谈。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）同桌试着演演说说。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）小结：同学们演得真是太好了，说得真是太好了！这儿的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字，是青蛙在说吗？那是谁在说？（青蛙、农人、作者自己，都可以，重在体会作者那一刻的喜悦之情）对呀，作者闻着飘于黄沙岭的稻花香，多么盼望有一个丰收年呀！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）读完上阕，你的脑海里呈现出怎样的一幅画面呢？先想一想，然后根据词的画面说一说。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月光十分明亮，把沉睡的鹊儿都惊醒了，扑棱棱地离开枝头，飞起来了，引起树枝摇曳，半夜里，清风徐徐地吹来，让人感到真凉爽、舒服，风儿还送来一声声蝉的鸣叫，似乎在唱歌呢！田野里，稻花开了，一阵阵清香扑鼻而来，让人感到神清气爽。词人辛弃疾走在乡间的小路上，一路上碰到许多纳凉的老农，都在说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今年真是一个丰收年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，池塘里，传来一片青蛙的叫声，似乎也在争说丰年。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）齐读词，读出意境，读出画面的美。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品读下阕。『ｐｕ</w:t>
      </w:r>
      <w:r w:rsidRPr="00045E71">
        <w:rPr>
          <w:rFonts w:ascii="Tahoma" w:hAnsi="Tahoma" w:cs="Tahoma"/>
          <w:color w:val="000000"/>
          <w:kern w:val="0"/>
          <w:szCs w:val="21"/>
          <w:shd w:val="clear" w:color="auto" w:fill="FFFFFF"/>
        </w:rPr>
        <w:t>xuewan</w:t>
      </w:r>
      <w:r w:rsidRPr="00045E71">
        <w:rPr>
          <w:rFonts w:ascii="Tahoma" w:hAnsi="Tahoma" w:cs="Tahoma" w:hint="eastAsia"/>
          <w:color w:val="000000"/>
          <w:kern w:val="0"/>
          <w:szCs w:val="21"/>
          <w:shd w:val="clear" w:color="auto" w:fill="FFFFFF"/>
        </w:rPr>
        <w:t>ｇ．</w:t>
      </w:r>
      <w:r w:rsidRPr="00045E71">
        <w:rPr>
          <w:rFonts w:ascii="Tahoma" w:hAnsi="Tahoma" w:cs="Tahoma"/>
          <w:color w:val="000000"/>
          <w:kern w:val="0"/>
          <w:szCs w:val="21"/>
          <w:shd w:val="clear" w:color="auto" w:fill="FFFFFF"/>
        </w:rPr>
        <w:t>com</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过渡：这么充满诗情画意的月夜，真让人走进了画卷一般，词人走着走着，天气突然发生了变化，接下来又是一幅怎样的情景呢？自读下阕，在脑海中勾勒画面，也可以和同伴交流感受，如果有不理解的地方，可以相互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）出示：七八个星天外，两三点雨山前。旧时茅店社林边，路转溪桥忽见。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）学生交流画面，相机指导朗读。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词人完全沉浸在展望丰收的巨大喜悦之中，浑然不觉天气的悄然变化，他猛一抬头，看到了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七八个星天外，两三点雨山前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，此刻他的心情怎样？（很着急）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引读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旧时茅店社林边，路转溪桥忽见</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）提出质疑：词人疾步向前走，想找个避雨的地方，过去熟悉的茅店就在社林的旁边，词人为什么找不到了呢？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生：道路非常的弯曲、林木茂盛。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生：更是因为词人沉浸在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稻花香里说丰人，听取哇声一片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的愉悦心境之中。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）总结下阕，体会诗人的思想感情。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表达了诗人陶醉于黄沙道中的喜爱之情，更为农民丰收流露出欣喜之情。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）朗读整首词，并背诵。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三、比较《宿建德江》和《西江月</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夜行黄沙道中》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相同点：都写了月亮，都借月抒发感情。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不同点：抒发的感情不同，《宿建德江》借月亮抒发诗人旅途寂寞、孤独之情，《《西江月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夜行黄沙道中》抒发了诗人陶醉于黄沙道的美景之中，并流露出喜爱与兴奋之情。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有感情地朗读古诗，背诵三首古诗。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默写《西江月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夜行黄沙道中》。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五、板书设计</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3.</w:t>
      </w:r>
      <w:r w:rsidRPr="00045E71">
        <w:rPr>
          <w:rFonts w:ascii="Tahoma" w:hAnsi="Tahoma" w:cs="Tahoma" w:hint="eastAsia"/>
          <w:b/>
          <w:color w:val="000000"/>
          <w:kern w:val="0"/>
          <w:szCs w:val="21"/>
          <w:shd w:val="clear" w:color="auto" w:fill="FFFFFF"/>
        </w:rPr>
        <w:t>古诗三首</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宿建德江</w:t>
      </w:r>
    </w:p>
    <w:p w:rsidR="00487391" w:rsidRPr="00045E71" w:rsidRDefault="00487391" w:rsidP="00016BC9">
      <w:pPr>
        <w:pStyle w:val="NormalWeb"/>
        <w:widowControl/>
        <w:spacing w:beforeAutospacing="0" w:afterAutospacing="0"/>
        <w:rPr>
          <w:color w:val="000000"/>
        </w:rPr>
      </w:pPr>
      <w:hyperlink r:id="rId9" w:history="1">
        <w:r w:rsidRPr="00045E71">
          <w:rPr>
            <w:color w:val="000000"/>
            <w:shd w:val="clear" w:color="auto" w:fill="FFFFFF"/>
          </w:rPr>
          <w:pict>
            <v:shape id="_x0000_i1026" type="#_x0000_t75" alt="IMG_256" style="width:156pt;height:62.25pt;mso-position-horizontal-relative:page;mso-position-vertical-relative:page" o:button="t">
              <v:fill o:detectmouseclick="t"/>
              <v:imagedata r:id="rId10" o:title=""/>
            </v:shape>
          </w:pict>
        </w:r>
      </w:hyperlink>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六月二十七日望湖楼醉书</w:t>
      </w:r>
    </w:p>
    <w:p w:rsidR="00487391" w:rsidRPr="00045E71" w:rsidRDefault="00487391" w:rsidP="00016BC9">
      <w:pPr>
        <w:pStyle w:val="NormalWeb"/>
        <w:widowControl/>
        <w:spacing w:beforeAutospacing="0" w:afterAutospacing="0"/>
        <w:rPr>
          <w:color w:val="000000"/>
        </w:rPr>
      </w:pPr>
      <w:hyperlink r:id="rId11" w:history="1">
        <w:r w:rsidRPr="00045E71">
          <w:rPr>
            <w:color w:val="000000"/>
            <w:shd w:val="clear" w:color="auto" w:fill="FFFFFF"/>
          </w:rPr>
          <w:pict>
            <v:shape id="图片 2" o:spid="_x0000_i1027" type="#_x0000_t75" alt="IMG_257" style="width:183pt;height:71.25pt;mso-position-horizontal-relative:page;mso-position-vertical-relative:page" o:button="t">
              <v:fill o:detectmouseclick="t"/>
              <v:imagedata r:id="rId12" o:title=""/>
            </v:shape>
          </w:pict>
        </w:r>
      </w:hyperlink>
      <w:r w:rsidRPr="00045E71">
        <w:rPr>
          <w:rFonts w:ascii="Tahoma" w:hAnsi="Tahoma" w:cs="Tahoma"/>
          <w:color w:val="000000"/>
          <w:sz w:val="21"/>
          <w:szCs w:val="21"/>
          <w:shd w:val="clear" w:color="auto" w:fill="FFFFFF"/>
        </w:rPr>
        <w:t>                                  </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西江月</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夜行黄沙道中</w:t>
      </w:r>
    </w:p>
    <w:p w:rsidR="00487391" w:rsidRPr="00045E71" w:rsidRDefault="00487391" w:rsidP="00016BC9">
      <w:pPr>
        <w:pStyle w:val="NormalWeb"/>
        <w:widowControl/>
        <w:spacing w:beforeAutospacing="0" w:afterAutospacing="0"/>
        <w:rPr>
          <w:color w:val="000000"/>
        </w:rPr>
      </w:pPr>
      <w:hyperlink r:id="rId13" w:history="1">
        <w:r w:rsidRPr="00045E71">
          <w:rPr>
            <w:rFonts w:ascii="Tahoma" w:hAnsi="Tahoma" w:cs="Tahoma"/>
            <w:color w:val="000000"/>
            <w:sz w:val="21"/>
            <w:szCs w:val="21"/>
            <w:shd w:val="clear" w:color="auto" w:fill="FFFFFF"/>
          </w:rPr>
          <w:pict>
            <v:shape id="图片 3" o:spid="_x0000_i1028" type="#_x0000_t75" alt="IMG_258" style="width:202.5pt;height:67.5pt;mso-position-horizontal-relative:page;mso-position-vertical-relative:page" o:button="t">
              <v:fill o:detectmouseclick="t"/>
              <v:imagedata r:id="rId14" o:title=""/>
            </v:shape>
          </w:pict>
        </w:r>
      </w:hyperlink>
    </w:p>
    <w:p w:rsidR="00487391" w:rsidRPr="00045E71" w:rsidRDefault="00487391" w:rsidP="00016BC9">
      <w:pPr>
        <w:rPr>
          <w:color w:val="000000"/>
        </w:rPr>
      </w:pPr>
      <w:r w:rsidRPr="00045E71">
        <w:rPr>
          <w:rFonts w:hint="eastAsia"/>
          <w:color w:val="000000"/>
        </w:rPr>
        <w:t>六、教学反思</w:t>
      </w:r>
    </w:p>
    <w:p w:rsidR="00487391" w:rsidRPr="00045E71" w:rsidRDefault="00487391" w:rsidP="00016BC9">
      <w:pPr>
        <w:widowControl/>
        <w:shd w:val="clear" w:color="auto" w:fill="FFFFFF"/>
        <w:rPr>
          <w:color w:val="000000"/>
        </w:rPr>
      </w:pPr>
    </w:p>
    <w:p w:rsidR="00487391" w:rsidRPr="00045E71" w:rsidRDefault="00487391" w:rsidP="00016BC9">
      <w:pPr>
        <w:widowControl/>
        <w:shd w:val="clear" w:color="auto" w:fill="FFFFFF"/>
        <w:rPr>
          <w:color w:val="000000"/>
        </w:rPr>
      </w:pPr>
    </w:p>
    <w:p w:rsidR="00487391" w:rsidRPr="00045E71" w:rsidRDefault="00487391" w:rsidP="00016BC9">
      <w:pPr>
        <w:widowControl/>
        <w:shd w:val="clear" w:color="auto" w:fill="FFFFFF"/>
        <w:rPr>
          <w:color w:val="000000"/>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4.</w:t>
      </w:r>
      <w:r w:rsidRPr="00045E71">
        <w:rPr>
          <w:rFonts w:ascii="Tahoma" w:hAnsi="Tahoma" w:cs="Tahoma" w:hint="eastAsia"/>
          <w:b/>
          <w:color w:val="000000"/>
          <w:kern w:val="0"/>
          <w:szCs w:val="21"/>
          <w:shd w:val="clear" w:color="auto" w:fill="FFFFFF"/>
        </w:rPr>
        <w:t>花之歌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个生字。会理解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苍穹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旖旎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琼浆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等词语的意思。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．阅读诗一般的语言，并展开丰富的想象，感悟花积极乐观的人生态度。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有感情地朗读课文，读出对花的赞美与喜爱之情。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重点：通过语言文字展开想象，理解花的形象，感受生活中的美。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难点：借助语言文字展开丰富想象，体会花儿向往光明，从不顾影自怜，也不孤芳自赏的人生态度，流露出作者对花的赞美之情。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关于花的诗句。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黎巴嫩纪伯伦的《啊！风》的课件。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一、创设情境，导入新课。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同学们，请看下面一组诗。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春色满园关不住，一枝红杏出墙来。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接天莲叶无穷碧，映日荷花别样红。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黄四娘家花满蹊，千朵万朵压枝低。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三首诗中都写到花。花是美丽的，带给大自然以多姿多彩，带给大自然以芬芳。今天这节课，我们学习一首散文诗《花之歌》，诗人纪伯伦有一颗敏感而多情的心，所以他笔下的花有生命，有灵气，有个性，它与自然万物和谐相处，构成了生生不息的美妙世界。这花给人以启迪，富有生命的内涵，接下来请跟随诗人，走进花的世界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书写课题：</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花之歌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介绍作者。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纪伯伦是黎巴嫩诗人、作家、画家，被称为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艺术天才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黎巴嫩文坛骄子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，是阿拉伯现代小说、艺术和散文的主要奠基人，</w:t>
      </w:r>
      <w:r w:rsidRPr="00045E71">
        <w:rPr>
          <w:rFonts w:ascii="Tahoma" w:hAnsi="Tahoma" w:cs="Tahoma"/>
          <w:color w:val="000000"/>
          <w:kern w:val="0"/>
          <w:szCs w:val="21"/>
          <w:shd w:val="clear" w:color="auto" w:fill="FFFFFF"/>
        </w:rPr>
        <w:t>20</w:t>
      </w:r>
      <w:r w:rsidRPr="00045E71">
        <w:rPr>
          <w:rFonts w:ascii="Tahoma" w:hAnsi="Tahoma" w:cs="Tahoma" w:hint="eastAsia"/>
          <w:color w:val="000000"/>
          <w:kern w:val="0"/>
          <w:szCs w:val="21"/>
          <w:shd w:val="clear" w:color="auto" w:fill="FFFFFF"/>
        </w:rPr>
        <w:t>世纪阿拉伯新文学道路的开拓者之一。其主要作品蕴含了丰富的社会性和东方精神，不以情节为重，旨在抒发丰富的情感。代表作品有《我的心灵告诫我》，《先知》，《论友谊》。</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二、初读课文，自学字词。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出示自学提示，借助字典等工具书读准字音，把课文读通顺，理解课文内容。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教师检查学生学习情况。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）检查生字读音。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苍穹（</w:t>
      </w:r>
      <w:r w:rsidRPr="00045E71">
        <w:rPr>
          <w:rFonts w:ascii="Tahoma" w:hAnsi="Tahoma" w:cs="Tahoma"/>
          <w:color w:val="000000"/>
          <w:kern w:val="0"/>
          <w:szCs w:val="21"/>
          <w:shd w:val="clear" w:color="auto" w:fill="FFFFFF"/>
        </w:rPr>
        <w:t xml:space="preserve"> qióng </w:t>
      </w:r>
      <w:r w:rsidRPr="00045E71">
        <w:rPr>
          <w:rFonts w:ascii="Tahoma" w:hAnsi="Tahoma" w:cs="Tahoma" w:hint="eastAsia"/>
          <w:color w:val="000000"/>
          <w:kern w:val="0"/>
          <w:szCs w:val="21"/>
          <w:shd w:val="clear" w:color="auto" w:fill="FFFFFF"/>
        </w:rPr>
        <w:t>）孕育（</w:t>
      </w:r>
      <w:r w:rsidRPr="00045E71">
        <w:rPr>
          <w:rFonts w:ascii="Tahoma" w:hAnsi="Tahoma" w:cs="Tahoma"/>
          <w:color w:val="000000"/>
          <w:kern w:val="0"/>
          <w:szCs w:val="21"/>
          <w:shd w:val="clear" w:color="auto" w:fill="FFFFFF"/>
        </w:rPr>
        <w:t xml:space="preserve">yùn </w:t>
      </w:r>
      <w:r w:rsidRPr="00045E71">
        <w:rPr>
          <w:rFonts w:ascii="Tahoma" w:hAnsi="Tahoma" w:cs="Tahoma" w:hint="eastAsia"/>
          <w:color w:val="000000"/>
          <w:kern w:val="0"/>
          <w:szCs w:val="21"/>
          <w:shd w:val="clear" w:color="auto" w:fill="FFFFFF"/>
        </w:rPr>
        <w:t>）摇曳（</w:t>
      </w:r>
      <w:r w:rsidRPr="00045E71">
        <w:rPr>
          <w:rFonts w:ascii="Tahoma" w:hAnsi="Tahoma" w:cs="Tahoma"/>
          <w:color w:val="000000"/>
          <w:kern w:val="0"/>
          <w:szCs w:val="21"/>
          <w:shd w:val="clear" w:color="auto" w:fill="FFFFFF"/>
        </w:rPr>
        <w:t xml:space="preserve"> yè</w:t>
      </w:r>
      <w:r w:rsidRPr="00045E71">
        <w:rPr>
          <w:rFonts w:ascii="Tahoma" w:hAnsi="Tahoma" w:cs="Tahoma" w:hint="eastAsia"/>
          <w:color w:val="000000"/>
          <w:kern w:val="0"/>
          <w:szCs w:val="21"/>
          <w:shd w:val="clear" w:color="auto" w:fill="FFFFFF"/>
        </w:rPr>
        <w:t>）馥郁（</w:t>
      </w:r>
      <w:r w:rsidRPr="00045E71">
        <w:rPr>
          <w:rFonts w:ascii="Tahoma" w:hAnsi="Tahoma" w:cs="Tahoma"/>
          <w:color w:val="000000"/>
          <w:kern w:val="0"/>
          <w:szCs w:val="21"/>
          <w:shd w:val="clear" w:color="auto" w:fill="FFFFFF"/>
        </w:rPr>
        <w:t>fù</w:t>
      </w:r>
      <w:r w:rsidRPr="00045E71">
        <w:rPr>
          <w:rFonts w:ascii="Tahoma" w:hAnsi="Tahoma" w:cs="Tahoma" w:hint="eastAsia"/>
          <w:color w:val="000000"/>
          <w:kern w:val="0"/>
          <w:szCs w:val="21"/>
          <w:shd w:val="clear" w:color="auto" w:fill="FFFFFF"/>
        </w:rPr>
        <w:t>）赠予（</w:t>
      </w:r>
      <w:r w:rsidRPr="00045E71">
        <w:rPr>
          <w:rFonts w:ascii="Tahoma" w:hAnsi="Tahoma" w:cs="Tahoma"/>
          <w:color w:val="000000"/>
          <w:kern w:val="0"/>
          <w:szCs w:val="21"/>
          <w:shd w:val="clear" w:color="auto" w:fill="FFFFFF"/>
        </w:rPr>
        <w:t>y</w:t>
      </w:r>
      <w:r w:rsidRPr="00045E71">
        <w:rPr>
          <w:rFonts w:ascii="宋体" w:hAnsi="宋体" w:cs="宋体" w:hint="eastAsia"/>
          <w:color w:val="000000"/>
          <w:kern w:val="0"/>
          <w:szCs w:val="21"/>
          <w:shd w:val="clear" w:color="auto" w:fill="FFFFFF"/>
        </w:rPr>
        <w:t>ǔ</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硕大（</w:t>
      </w:r>
      <w:r w:rsidRPr="00045E71">
        <w:rPr>
          <w:rFonts w:ascii="Tahoma" w:hAnsi="Tahoma" w:cs="Tahoma"/>
          <w:color w:val="000000"/>
          <w:kern w:val="0"/>
          <w:szCs w:val="21"/>
          <w:shd w:val="clear" w:color="auto" w:fill="FFFFFF"/>
        </w:rPr>
        <w:t>shuò</w:t>
      </w:r>
      <w:r w:rsidRPr="00045E71">
        <w:rPr>
          <w:rFonts w:ascii="Tahoma" w:hAnsi="Tahoma" w:cs="Tahoma" w:hint="eastAsia"/>
          <w:color w:val="000000"/>
          <w:kern w:val="0"/>
          <w:szCs w:val="21"/>
          <w:shd w:val="clear" w:color="auto" w:fill="FFFFFF"/>
        </w:rPr>
        <w:t>）琼浆（</w:t>
      </w:r>
      <w:r w:rsidRPr="00045E71">
        <w:rPr>
          <w:rFonts w:ascii="Tahoma" w:hAnsi="Tahoma" w:cs="Tahoma"/>
          <w:color w:val="000000"/>
          <w:kern w:val="0"/>
          <w:szCs w:val="21"/>
          <w:shd w:val="clear" w:color="auto" w:fill="FFFFFF"/>
        </w:rPr>
        <w:t xml:space="preserve">qióng </w:t>
      </w:r>
      <w:r w:rsidRPr="00045E71">
        <w:rPr>
          <w:rFonts w:ascii="Tahoma" w:hAnsi="Tahoma" w:cs="Tahoma" w:hint="eastAsia"/>
          <w:color w:val="000000"/>
          <w:kern w:val="0"/>
          <w:szCs w:val="21"/>
          <w:shd w:val="clear" w:color="auto" w:fill="FFFFFF"/>
        </w:rPr>
        <w:t>）鸣啭（</w:t>
      </w:r>
      <w:r w:rsidRPr="00045E71">
        <w:rPr>
          <w:rFonts w:ascii="Tahoma" w:hAnsi="Tahoma" w:cs="Tahoma"/>
          <w:color w:val="000000"/>
          <w:kern w:val="0"/>
          <w:szCs w:val="21"/>
          <w:shd w:val="clear" w:color="auto" w:fill="FFFFFF"/>
        </w:rPr>
        <w:t xml:space="preserve"> zhu</w:t>
      </w:r>
      <w:r w:rsidRPr="00045E71">
        <w:rPr>
          <w:rFonts w:ascii="宋体" w:hAnsi="宋体" w:cs="宋体" w:hint="eastAsia"/>
          <w:color w:val="000000"/>
          <w:kern w:val="0"/>
          <w:szCs w:val="21"/>
          <w:shd w:val="clear" w:color="auto" w:fill="FFFFFF"/>
        </w:rPr>
        <w:t>ǎ</w:t>
      </w:r>
      <w:r w:rsidRPr="00045E71">
        <w:rPr>
          <w:rFonts w:ascii="Tahoma" w:hAnsi="Tahoma" w:cs="Tahoma"/>
          <w:color w:val="000000"/>
          <w:kern w:val="0"/>
          <w:szCs w:val="21"/>
          <w:shd w:val="clear" w:color="auto" w:fill="FFFFFF"/>
        </w:rPr>
        <w:t xml:space="preserve">n </w:t>
      </w:r>
      <w:r w:rsidRPr="00045E71">
        <w:rPr>
          <w:rFonts w:ascii="Tahoma" w:hAnsi="Tahoma" w:cs="Tahoma" w:hint="eastAsia"/>
          <w:color w:val="000000"/>
          <w:kern w:val="0"/>
          <w:szCs w:val="21"/>
          <w:shd w:val="clear" w:color="auto" w:fill="FFFFFF"/>
        </w:rPr>
        <w:t>）婆娑（</w:t>
      </w:r>
      <w:r w:rsidRPr="00045E71">
        <w:rPr>
          <w:rFonts w:ascii="Tahoma" w:hAnsi="Tahoma" w:cs="Tahoma"/>
          <w:color w:val="000000"/>
          <w:kern w:val="0"/>
          <w:szCs w:val="21"/>
          <w:shd w:val="clear" w:color="auto" w:fill="FFFFFF"/>
        </w:rPr>
        <w:t xml:space="preserve"> suō</w:t>
      </w:r>
      <w:r w:rsidRPr="00045E71">
        <w:rPr>
          <w:rFonts w:ascii="Tahoma" w:hAnsi="Tahoma" w:cs="Tahoma" w:hint="eastAsia"/>
          <w:color w:val="000000"/>
          <w:kern w:val="0"/>
          <w:szCs w:val="21"/>
          <w:shd w:val="clear" w:color="auto" w:fill="FFFFFF"/>
        </w:rPr>
        <w:t>）冠冕（</w:t>
      </w:r>
      <w:r w:rsidRPr="00045E71">
        <w:rPr>
          <w:rFonts w:ascii="Tahoma" w:hAnsi="Tahoma" w:cs="Tahoma"/>
          <w:color w:val="000000"/>
          <w:kern w:val="0"/>
          <w:szCs w:val="21"/>
          <w:shd w:val="clear" w:color="auto" w:fill="FFFFFF"/>
        </w:rPr>
        <w:t>mi</w:t>
      </w:r>
      <w:r w:rsidRPr="00045E71">
        <w:rPr>
          <w:rFonts w:ascii="宋体" w:hAnsi="宋体" w:cs="宋体" w:hint="eastAsia"/>
          <w:color w:val="000000"/>
          <w:kern w:val="0"/>
          <w:szCs w:val="21"/>
          <w:shd w:val="clear" w:color="auto" w:fill="FFFFFF"/>
        </w:rPr>
        <w:t>ǎ</w:t>
      </w:r>
      <w:r w:rsidRPr="00045E71">
        <w:rPr>
          <w:rFonts w:ascii="Tahoma" w:hAnsi="Tahoma" w:cs="Tahoma"/>
          <w:color w:val="000000"/>
          <w:kern w:val="0"/>
          <w:szCs w:val="21"/>
          <w:shd w:val="clear" w:color="auto" w:fill="FFFFFF"/>
        </w:rPr>
        <w:t>n  </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）检查词语的理解。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联系上下文理解词语。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我是星星，从苍穹坠落在绿茵中。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苍穹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的意思是：天空。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难字突破法。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心驰神往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的意思是飞奔，词语的意思是：心神奔到所向往的地方。形容一心向往。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查字典理解。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祭献：祭祀供奉。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冠冕：古代帝王、官员的帽子。这里指婚礼的礼帽。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旖旎：柔和美好。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馥郁：形容香气浓厚。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顾影自怜：回头看看自己的影子，怜惜起自己来，形容孤独失意的样子。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孤芳自赏：把自己比作仅有的花香而自我欣赏，比喻自命清高。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三、再读课文，整体感知。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指名分自然段朗读课文。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谈谈自己对课文的理解，或者感悟。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交流分段，并概括段意。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第一部分（第</w:t>
      </w:r>
      <w:r w:rsidRPr="00045E71">
        <w:rPr>
          <w:rFonts w:ascii="Tahoma" w:hAnsi="Tahoma" w:cs="Tahoma"/>
          <w:color w:val="000000"/>
          <w:kern w:val="0"/>
          <w:szCs w:val="21"/>
          <w:shd w:val="clear" w:color="auto" w:fill="FFFFFF"/>
        </w:rPr>
        <w:t>1-4</w:t>
      </w:r>
      <w:r w:rsidRPr="00045E71">
        <w:rPr>
          <w:rFonts w:ascii="Tahoma" w:hAnsi="Tahoma" w:cs="Tahoma" w:hint="eastAsia"/>
          <w:color w:val="000000"/>
          <w:kern w:val="0"/>
          <w:szCs w:val="21"/>
          <w:shd w:val="clear" w:color="auto" w:fill="FFFFFF"/>
        </w:rPr>
        <w:t>自然段）：讲述了花的成长与芬芳，以及花凋谢的过程。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第二部分（第</w:t>
      </w:r>
      <w:r w:rsidRPr="00045E71">
        <w:rPr>
          <w:rFonts w:ascii="Tahoma" w:hAnsi="Tahoma" w:cs="Tahoma"/>
          <w:color w:val="000000"/>
          <w:kern w:val="0"/>
          <w:szCs w:val="21"/>
          <w:shd w:val="clear" w:color="auto" w:fill="FFFFFF"/>
        </w:rPr>
        <w:t>5-7</w:t>
      </w:r>
      <w:r w:rsidRPr="00045E71">
        <w:rPr>
          <w:rFonts w:ascii="Tahoma" w:hAnsi="Tahoma" w:cs="Tahoma" w:hint="eastAsia"/>
          <w:color w:val="000000"/>
          <w:kern w:val="0"/>
          <w:szCs w:val="21"/>
          <w:shd w:val="clear" w:color="auto" w:fill="FFFFFF"/>
        </w:rPr>
        <w:t>自然段）：通过对花的描述，表现了花积极乐观的态度，展现了花的精神。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说说课文的主要内容。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首散文诗运用第一人称的手法来写，把花比作大自然的话语、星星、诸元素之女、亲友之间交往的礼品、婚礼的冠冕以及生者赠予死者最后的祭献，讲述了花的成长与芬芳，以及花凋谢的过程，表现了花积极乐观的态度，展现了花的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四、品读句子，展开想象，感受花的美好。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出示句子一：我是大自然的话语，大自然说出来，又收回去，把它藏在心间，然后又说一遍</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作者把花比喻成什么？你从中感悟到了什么呢？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大自然的话语。让人感受到花是那样的可爱，那样的神秘，总能给人带来美好的享受。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出示句子二：清早，我同晨风一道将光明欢迎；傍晚，我又与群鸟一起为它送行。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这句话让你想到了什么画面呢？请用自己的话说一说。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我的脑海里浮现出这样的画面：</w:t>
      </w:r>
      <w:r w:rsidRPr="00045E71">
        <w:rPr>
          <w:rFonts w:ascii="Tahoma" w:hAnsi="Tahoma" w:cs="Tahoma"/>
          <w:color w:val="000000"/>
          <w:kern w:val="0"/>
          <w:szCs w:val="21"/>
          <w:shd w:val="clear" w:color="auto" w:fill="FFFFFF"/>
        </w:rPr>
        <w:t>________________________</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花儿悄悄开放的时候，有早晨的风相伴，风儿在祝贺我，为我的开放而鼓掌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傍晚，太阳就要远去，我和一群群鸟儿送别太阳，很真诚地对太阳说：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太阳，明日见！</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师：对呀，一切都是那么的美好，那么的和谐，这就是生命的芬芳，非常的自然！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出示句子三：我总是仰望高空，对光明心驰神往；我从不顾影自怜，也不孤芳自赏。而这些哲理，人类尚未完全领悟。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读着这些句子，你受到了哪些启迪与感悟呢？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生：我知道了要像花儿那样乐观地对待生活，享受生活，不张扬，也不自卑。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生：我懂得了人要追求光明，追求属于自己的世界，便乐观地、开心的生活。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五、总结课文，拓展主题。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有感情地朗读课文。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出示拓展美文。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你时而歌唱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欢笑；时而又悲叹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哭号。我们能听见你的声音，却见不着你的面貌；对于你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我们能觉察出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但却看不到。你仿佛是爱情的海洋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淹没了我们的灵魂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抚慰着我们宁静的心。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你逢山而升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遇谷而降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在原野上则伸展开去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浩浩荡荡。升时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可看出你的刚毅、坚忍；降时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可看出你的谦恭、礼让；伸展时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则显示出你的轻盈、灵敏。你犹如一位尊贵而仁义的国王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对下层弱者显得和蔼可亲</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对倨傲的强者则威风凛凛。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找一找作者想象奇特的地方，并谈谈你的感受。</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color w:val="000000"/>
          <w:szCs w:val="21"/>
        </w:rPr>
        <w:t>六、</w:t>
      </w: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4.</w:t>
      </w:r>
      <w:r w:rsidRPr="00045E71">
        <w:rPr>
          <w:rFonts w:ascii="Tahoma" w:hAnsi="Tahoma" w:cs="Tahoma" w:hint="eastAsia"/>
          <w:b/>
          <w:color w:val="000000"/>
          <w:kern w:val="0"/>
          <w:szCs w:val="21"/>
          <w:shd w:val="clear" w:color="auto" w:fill="FFFFFF"/>
        </w:rPr>
        <w:t>花之歌</w:t>
      </w:r>
    </w:p>
    <w:p w:rsidR="00487391" w:rsidRPr="00045E71" w:rsidRDefault="00487391" w:rsidP="00016BC9">
      <w:pPr>
        <w:pStyle w:val="NormalWeb"/>
        <w:widowControl/>
        <w:spacing w:beforeAutospacing="0" w:afterAutospacing="0"/>
        <w:rPr>
          <w:color w:val="000000"/>
        </w:rPr>
      </w:pPr>
      <w:hyperlink r:id="rId15" w:history="1">
        <w:r w:rsidRPr="00045E71">
          <w:rPr>
            <w:rFonts w:ascii="Tahoma" w:hAnsi="Tahoma" w:cs="Tahoma"/>
            <w:color w:val="000000"/>
            <w:sz w:val="21"/>
            <w:szCs w:val="21"/>
            <w:shd w:val="clear" w:color="auto" w:fill="FFFFFF"/>
          </w:rPr>
          <w:pict>
            <v:shape id="_x0000_i1029" type="#_x0000_t75" alt="IMG_256" style="width:342pt;height:123.75pt;mso-position-horizontal-relative:page;mso-position-vertical-relative:page" o:button="t">
              <v:fill o:detectmouseclick="t"/>
              <v:imagedata r:id="rId16" o:title=""/>
            </v:shape>
          </w:pict>
        </w:r>
      </w:hyperlink>
    </w:p>
    <w:p w:rsidR="00487391" w:rsidRPr="00045E71" w:rsidRDefault="00487391" w:rsidP="00016BC9">
      <w:pPr>
        <w:widowControl/>
        <w:shd w:val="clear" w:color="auto" w:fill="FFFFFF"/>
        <w:jc w:val="left"/>
        <w:rPr>
          <w:color w:val="000000"/>
        </w:rPr>
      </w:pPr>
      <w:r w:rsidRPr="00045E71">
        <w:rPr>
          <w:rFonts w:ascii="Tahoma" w:hAnsi="Tahoma" w:cs="Tahoma" w:hint="eastAsia"/>
          <w:b/>
          <w:color w:val="000000"/>
          <w:kern w:val="0"/>
          <w:szCs w:val="21"/>
          <w:shd w:val="clear" w:color="auto" w:fill="FFFFFF"/>
        </w:rPr>
        <w:t>七、</w:t>
      </w:r>
      <w:r w:rsidRPr="00045E71">
        <w:rPr>
          <w:rFonts w:hint="eastAsia"/>
          <w:color w:val="000000"/>
        </w:rPr>
        <w:t>教学反思</w:t>
      </w: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语文园地一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交流平台：阅读文章，首先要读懂，把握文章的主要内容，体会文章的思想感情。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词句段运用：体会排比句的特点以及这样写的妙处；说说分号的用法；路牌的读音。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通过看图、感悟、体验、诵读，体会古诗《过故人庄》。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重点：阅读要联系生活经验，从课文的内容往生活方向联想、想象，从而使理解深入。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难点：采用多种形式的朗读和背诵，借助画面，理解古诗大意，体会古诗的意境与思想感情。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准备排比句的课件。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准备《过故人庄》的录音、课件。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一、揭题导入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今天我们学习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语文园地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的内容。（板书：语文园地）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交流平台</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复习本单元学习的课文。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本单元学习的方法。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感受课文中丰富的想象，深入理解内容。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阅读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交流平台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的内容，你明白这段话的要点是什么吗？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）指导学生一边读，一边圈画重点语句。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）可以围绕重点写写批注，或感受。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）阅读文章，首先要读懂，把握文章的主要内容，体会文章的思想感情。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）为了把握文章的主要内容，体会文章的思想感情，关键要想。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怎样在阅读中想呢？请联系课文谈谈。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）阅读的时候，要联系自己的生活经验想开去。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）阅读的时候，可以从课文的内容联想到更多，比如作者的其他作品，写同一景物或事物的作品，以及文章的写作方法，等等。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阅读下面的一段话，谈谈你想到了什么？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看得出草虫的村落里哪是街道，哪是小巷。大街小巷里，花色斑斓的小圆虫，披着俏丽的彩衣。在这些粗壮的黑甲虫中间，它们好像南国的少女，逗得多少虫子驻足痴望。蜥蜴面前围拢了一群黑甲虫，对这庞然大物投以好奇的目光。它们友好地交流着，好像攀谈得很投机似的。看啊！蜥蜴好像忘记了旅途的劳倦，它背着几个小黑甲虫，到处参观远房亲戚的住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生：由大街小巷我想到了草虫的村落肯定很美！一定有许多花儿，一定是弯弯曲曲的，给人以美的享受。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生：我想到了蜥蜴与黑甲虫的对话，不然黑甲虫怎么会爬到蜥蜴的上面呢！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驻足痴望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一词我知道了，虫子看的表情一定不一样！我觉得它们很可爱！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举例子的时候，要选择本单元中的内容，本单元五</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蟋蟀的住宅</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这一课了，可以换成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草原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那一课的例子。（不明白什么意思？）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总结：『ｐ</w:t>
      </w:r>
      <w:r w:rsidRPr="00045E71">
        <w:rPr>
          <w:rFonts w:ascii="Tahoma" w:hAnsi="Tahoma" w:cs="Tahoma"/>
          <w:color w:val="000000"/>
          <w:kern w:val="0"/>
          <w:szCs w:val="21"/>
          <w:shd w:val="clear" w:color="auto" w:fill="FFFFFF"/>
        </w:rPr>
        <w:t>uxuewang.com</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阅读文章时，要由课文内容往外想，这样能加深对课文的理解，而且能够活跃思想，激发创造力哟！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词句段运用</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出示排比句课件。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A.</w:t>
      </w:r>
      <w:r w:rsidRPr="00045E71">
        <w:rPr>
          <w:rFonts w:ascii="Tahoma" w:hAnsi="Tahoma" w:cs="Tahoma" w:hint="eastAsia"/>
          <w:color w:val="000000"/>
          <w:kern w:val="0"/>
          <w:szCs w:val="21"/>
          <w:shd w:val="clear" w:color="auto" w:fill="FFFFFF"/>
        </w:rPr>
        <w:t>我是亲友之间交往的礼品，我是婚礼的冠冕，我是生者赠予死者最后的祭献。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B. </w:t>
      </w:r>
      <w:r w:rsidRPr="00045E71">
        <w:rPr>
          <w:rFonts w:ascii="Tahoma" w:hAnsi="Tahoma" w:cs="Tahoma" w:hint="eastAsia"/>
          <w:color w:val="000000"/>
          <w:kern w:val="0"/>
          <w:szCs w:val="21"/>
          <w:shd w:val="clear" w:color="auto" w:fill="FFFFFF"/>
        </w:rPr>
        <w:t>漓江的水真静啊，静得让你感觉不到它在流动；漓江的水真清啊，清得可以看见江底的沙石；漓江的水真绿啊，绿得仿佛那是一块无瑕的翡翠。</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C.</w:t>
      </w:r>
      <w:r w:rsidRPr="00045E71">
        <w:rPr>
          <w:rFonts w:ascii="Tahoma" w:hAnsi="Tahoma" w:cs="Tahoma" w:hint="eastAsia"/>
          <w:color w:val="000000"/>
          <w:kern w:val="0"/>
          <w:szCs w:val="21"/>
          <w:shd w:val="clear" w:color="auto" w:fill="FFFFFF"/>
        </w:rPr>
        <w:t>在轻轻荡漾着的溪流的两岸，满是高过马头的野花，五彩缤纷，像织不完的锦缎那么绵延，像天边的霞光那么耀眼，像高空的彩虹那么绚烂。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朗读，理解句子意思。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认识排比修辞手法以及特点。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排比是一种把结构相同或相似、意思密切相关、语气一致的词语或句子成串地排列的一种修辞方法。排比的行文有节奏感，琅琅上口，有极强的说服力，能增强文章的表达效果和气势，深化中心。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你喜欢哪个句子，从哪里可以看出是排比，这样写的作用是什么？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学生选择，并思考，然后交流。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总结排比句的特点，然后试着写一两个排比句。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四、总结训练点，布置作业。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本节课学习了阅读文章的方法和认识排比句。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从学过的课文中找一找排比句，并整理下来。</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五、教学反思</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一、复习旧知，导入新课。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交流大家整理的排比句。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朗读排比句，并谈谈这样写的好处。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词句段</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谈谈你认识的标点符号。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老师书写分号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提问：在怎样的情况下运用分号呢？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出示相关语句。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A.</w:t>
      </w:r>
      <w:r w:rsidRPr="00045E71">
        <w:rPr>
          <w:rFonts w:ascii="Tahoma" w:hAnsi="Tahoma" w:cs="Tahoma" w:hint="eastAsia"/>
          <w:color w:val="000000"/>
          <w:kern w:val="0"/>
          <w:szCs w:val="21"/>
          <w:shd w:val="clear" w:color="auto" w:fill="FFFFFF"/>
        </w:rPr>
        <w:t>我在原野上摇曳，使原野风光更加旖旎；我在清风中呼吸，使清风芬芳馥郁。我微睡时，黑夜星空的千万颗亮晶晶的眼睛对我察看；我醒来时，白昼的那只硕大无朋的独眼向我凝视。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B.</w:t>
      </w:r>
      <w:r w:rsidRPr="00045E71">
        <w:rPr>
          <w:rFonts w:ascii="Tahoma" w:hAnsi="Tahoma" w:cs="Tahoma" w:hint="eastAsia"/>
          <w:color w:val="000000"/>
          <w:kern w:val="0"/>
          <w:szCs w:val="21"/>
          <w:shd w:val="clear" w:color="auto" w:fill="FFFFFF"/>
        </w:rPr>
        <w:t>太阳晒着地面，有些地区吸收的热量多，那里的空气就比较热；有些地区吸收的热量少，那里的空气就比较冷。空气有冷有热，才能流动，成为风。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学生交流讨论，认识分号的用法。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分号用于复句内部并列分句之间的停顿。比如</w:t>
      </w:r>
      <w:r w:rsidRPr="00045E71">
        <w:rPr>
          <w:rFonts w:ascii="Tahoma" w:hAnsi="Tahoma" w:cs="Tahoma"/>
          <w:color w:val="000000"/>
          <w:kern w:val="0"/>
          <w:szCs w:val="21"/>
          <w:shd w:val="clear" w:color="auto" w:fill="FFFFFF"/>
        </w:rPr>
        <w:t>A</w:t>
      </w:r>
      <w:r w:rsidRPr="00045E71">
        <w:rPr>
          <w:rFonts w:ascii="Tahoma" w:hAnsi="Tahoma" w:cs="Tahoma" w:hint="eastAsia"/>
          <w:color w:val="000000"/>
          <w:kern w:val="0"/>
          <w:szCs w:val="21"/>
          <w:shd w:val="clear" w:color="auto" w:fill="FFFFFF"/>
        </w:rPr>
        <w:t>句可以这样表示：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我在原野上摇曳，使原野风光更加旖旎；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我在清风中呼吸，使清风芬芳馥郁。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我微睡时，黑夜星空的千万颗亮晶晶的眼睛对我察看；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我醒来时，白昼的那只硕大无朋的独眼向我凝视。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像这样表示并列分句之间的停顿，就要用分号。如果句子之间不并列，就不必用分号了！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学生谈谈</w:t>
      </w:r>
      <w:r w:rsidRPr="00045E71">
        <w:rPr>
          <w:rFonts w:ascii="Tahoma" w:hAnsi="Tahoma" w:cs="Tahoma"/>
          <w:color w:val="000000"/>
          <w:kern w:val="0"/>
          <w:szCs w:val="21"/>
          <w:shd w:val="clear" w:color="auto" w:fill="FFFFFF"/>
        </w:rPr>
        <w:t>B</w:t>
      </w:r>
      <w:r w:rsidRPr="00045E71">
        <w:rPr>
          <w:rFonts w:ascii="Tahoma" w:hAnsi="Tahoma" w:cs="Tahoma" w:hint="eastAsia"/>
          <w:color w:val="000000"/>
          <w:kern w:val="0"/>
          <w:szCs w:val="21"/>
          <w:shd w:val="clear" w:color="auto" w:fill="FFFFFF"/>
        </w:rPr>
        <w:t>组句子为什么要用分号？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写一个句子，要用上分号。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三、继续学习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词句段</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出示路牌，激发兴趣。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引导学生观察书中的路牌，同桌相互讨论。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）路牌中的路名的拼音全部大写。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）地名的拼音全部大写。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老师相机点拨。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还有人姓名的拼音也全部大写。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5.</w:t>
      </w:r>
      <w:r w:rsidRPr="00045E71">
        <w:rPr>
          <w:rFonts w:ascii="Tahoma" w:hAnsi="Tahoma" w:cs="Tahoma" w:hint="eastAsia"/>
          <w:color w:val="000000"/>
          <w:kern w:val="0"/>
          <w:szCs w:val="21"/>
          <w:shd w:val="clear" w:color="auto" w:fill="FFFFFF"/>
        </w:rPr>
        <w:t>总结。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这一题是关于路名、地名以及人名的拼音写法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全部要大写。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6.</w:t>
      </w:r>
      <w:r w:rsidRPr="00045E71">
        <w:rPr>
          <w:rFonts w:ascii="Tahoma" w:hAnsi="Tahoma" w:cs="Tahoma" w:hint="eastAsia"/>
          <w:color w:val="000000"/>
          <w:kern w:val="0"/>
          <w:szCs w:val="21"/>
          <w:shd w:val="clear" w:color="auto" w:fill="FFFFFF"/>
        </w:rPr>
        <w:t>巩固练习。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写一写下面的路名与地名。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中同路</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鲁迅</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巴金</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鼓楼路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日积月累</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旧知导入。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）古诗中有很多表现朋友之间深情厚谊的，你能不能背诵一句这样的诗句？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）今天我们再来学习一首写朋友之间真挚友情的古诗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唐代诗人孟浩然的《过故人庄》。（板书）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教师范读，画出节奏。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学生齐读。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4. </w:t>
      </w:r>
      <w:r w:rsidRPr="00045E71">
        <w:rPr>
          <w:rFonts w:ascii="Tahoma" w:hAnsi="Tahoma" w:cs="Tahoma" w:hint="eastAsia"/>
          <w:color w:val="000000"/>
          <w:kern w:val="0"/>
          <w:szCs w:val="21"/>
          <w:shd w:val="clear" w:color="auto" w:fill="FFFFFF"/>
        </w:rPr>
        <w:t>教师吟读一句，学生译读一句。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故人具鸡黍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老朋友准备好了鸡和饭。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邀我至田家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邀请我到他家里做客。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绿树村边合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村外绿树环绕。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青山郭外斜</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村外远处有青青的山崖。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开轩面场圃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打开窗户面对场圃和莱园。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把酒话桑麻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边喝酒边谈论着庄稼。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待到重阳日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等到重阳节的那一天。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还来就菊花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再来赏菊和喝酒吧。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想象古诗中的画面，并说一说。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诗人啊，一棵棵茂盛的绿树把村子围了一个圈，小鸟展开翅膀在蓝天中飞翔，亮着自己清脆的喉咙，欢快地歌唱着，一只大公鸡在悠闲地漫步，村外有青青的山峰斜立着。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诗人啊，你轻轻地打开窗户，一缕暖和的阳光照</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在窗子上，空旷的打谷场上，不时走过大公鸡，菜园里蝴蝶在飞翔，花儿把菜园子装扮得那么美丽，你手里拿着酒杯，在和朋友畅谈今年的好收成。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待到重阳日，还来就菊花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表达了诗人怎样的情感呢？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朋友间依依惜别之情。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背诵古诗。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五、总结训练点，布置作业。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认识了分号的用法，并正确运用分号。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认识路名、地名、人名的拼音写法。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理解、背诵孟浩然的《过故人庄》。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szCs w:val="21"/>
        </w:rPr>
        <w:t>六、</w:t>
      </w: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语文园地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阅读文章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想</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排比句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词语或句子成串地排列修辞手法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分号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并列句子间的停顿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路牌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路名、地名、人名中拼音的写法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《过故人庄》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朋友间依依惜别之情</w:t>
      </w:r>
    </w:p>
    <w:p w:rsidR="00487391" w:rsidRPr="00045E71" w:rsidRDefault="00487391" w:rsidP="00016BC9">
      <w:pPr>
        <w:rPr>
          <w:color w:val="000000"/>
        </w:rPr>
      </w:pPr>
      <w:r w:rsidRPr="00045E71">
        <w:rPr>
          <w:rFonts w:hint="eastAsia"/>
          <w:color w:val="000000"/>
        </w:rPr>
        <w:t>七、教学反思</w:t>
      </w:r>
    </w:p>
    <w:p w:rsidR="00487391" w:rsidRPr="00045E71" w:rsidRDefault="00487391" w:rsidP="00016BC9">
      <w:pPr>
        <w:rPr>
          <w:color w:val="000000"/>
        </w:rPr>
      </w:pPr>
    </w:p>
    <w:p w:rsidR="00487391" w:rsidRPr="00045E71" w:rsidRDefault="00487391" w:rsidP="00016BC9">
      <w:pPr>
        <w:rPr>
          <w:color w:val="000000"/>
        </w:rPr>
      </w:pPr>
    </w:p>
    <w:p w:rsidR="00487391" w:rsidRPr="00045E71" w:rsidRDefault="00487391" w:rsidP="00016BC9">
      <w:pPr>
        <w:rPr>
          <w:color w:val="000000"/>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习作：变形记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．分析题目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变形记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的意思，明白这是一篇想象的作文，要根据题目的要求来想象。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．发挥想象，把重点部分写详细。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3.  </w:t>
      </w:r>
      <w:r w:rsidRPr="00045E71">
        <w:rPr>
          <w:rFonts w:ascii="Tahoma" w:hAnsi="Tahoma" w:cs="Tahoma" w:hint="eastAsia"/>
          <w:color w:val="000000"/>
          <w:kern w:val="0"/>
          <w:szCs w:val="21"/>
          <w:shd w:val="clear" w:color="auto" w:fill="FFFFFF"/>
        </w:rPr>
        <w:t>在想象中表明自己的观点，流露真情实感。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重点：发挥想象，把你变形后的经历写下来，注意把重点部分写详细。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难点：要有一个明确的中心，将变形的经历，美妙想法、美好心愿有条有理地表达出来。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准备《我想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center"/>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一、激发兴趣，导入话题。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请读一读下面的一首诗。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我想</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我想把小手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安在桃树枝上。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带着一串花苞，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牵着万缕阳光，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悠啊，悠</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悠出声声春的歌唱。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我想把脚丫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接在柳树根上。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伸进湿软的土地，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汲取甜美的营养，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长啊，长</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长成一座绿色的篷帐。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我想把眼睛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装在风筝上。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看白云多柔软，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瞧太阳多明亮，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望啊，望</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蓝天是我的课堂。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我想把我自己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种在春天的土地上。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变小草，绿得生辉，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变小花，开得漂亮。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成为柳絮和蒲公英，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更是我最大的愿望。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我会飞啊，飞</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飞到遥远的地方。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不过，飞向遥远的地方，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要和爸爸妈妈商量商量</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读完这首诗后，你想变成什么呢？快来说一说你的想法吧！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出示作文题目。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选择下面的题目来写你的故事，也可以自拟一个有趣的题目。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地球自述</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我是一条幸福的蚯蚓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飘在天上的日子</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夜晚，一棵大树下的故事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发挥想象，把你变形后的经历写下来吧。写完后，和同学交换习作，看看他们对你的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世界</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是不是感兴趣，再根据他们的意见修改自己的习作。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二、分析题意，明确写作要点。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你准备变成什么呢？为什么？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学生自由交流。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教师相机点拨。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）怎样变形，才会吸引人呢？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不能只是简单的变形，比如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经过化妆，变成了一个丑陋的老太婆，这只是简单的化妆，根本不是变形。变形一定要与想象中的人物形象联系在一起，这样变形后的故事才会吸引人，才会生动有趣。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）变形后，人物的特点能够变化吗？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变形后，你再也不是你，所以人物的特点要变化。你可以赋予人物各种各样的本领，只要新奇，只要有趣，就可以。不过，人物形象固有的特点不能变，比如孙悟空机智勇敢，这个特点千万不能改变，一改就完全不想这个人物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如何在作文中发挥想象，把作文写具体呢？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学生讨论交流。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老师相机点拨。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）习作时，我们应该如何发挥想象呢？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发挥想象，是此次作文的重点，也是作文的亮点。这里给孩子们推荐三点妙招：一是人物包装上发挥想象，可以赋予人物一个非凡的本领。二是故事情节上发挥想象，故事千万不要平铺直叙，而是要跌宕起伏，扣人心弦。三是人物言行描写上发挥想象。比如用现代的语言来表达，会让作文幽默风趣，更富感染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）经过是事情的重点部分，怎样写详细呢？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一是细致描写人物的言行。人物的语言和动作能够反映出人物的特点与性格特征，所以要具体地，细致地描写，越传神越好。这里总结的方法是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细致描写写详细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。二是情节不要平平淡淡，而是要一波三折。怎样才能写得一波三折呢？还是从宫廷剧说起，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一波未平，一波又起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这便是宫廷剧的特色。因此，在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详写经过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时，要设置一个又一个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波折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，或者一个又一个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悬念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。只有这样，情节才会有趣、详细。这种方法总结为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一波三折写详细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center"/>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三、学生编写故事。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根据自己的想象编写故事。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老师适时点拨。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修改作文。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四、老师点评作文。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五、学生再次修改作文。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六、板书设计</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变形记</w:t>
      </w:r>
    </w:p>
    <w:p w:rsidR="00487391" w:rsidRPr="00045E71" w:rsidRDefault="00487391" w:rsidP="00016BC9">
      <w:pPr>
        <w:pStyle w:val="NormalWeb"/>
        <w:widowControl/>
        <w:spacing w:beforeAutospacing="0" w:afterAutospacing="0"/>
        <w:rPr>
          <w:color w:val="000000"/>
        </w:rPr>
      </w:pPr>
      <w:hyperlink r:id="rId17" w:history="1">
        <w:r w:rsidRPr="00045E71">
          <w:rPr>
            <w:rFonts w:ascii="Tahoma" w:hAnsi="Tahoma" w:cs="Tahoma"/>
            <w:color w:val="000000"/>
            <w:sz w:val="21"/>
            <w:szCs w:val="21"/>
            <w:shd w:val="clear" w:color="auto" w:fill="FFFFFF"/>
          </w:rPr>
          <w:pict>
            <v:shape id="_x0000_i1030" type="#_x0000_t75" alt="IMG_256" style="width:334.5pt;height:91.5pt;mso-position-horizontal-relative:page;mso-position-vertical-relative:page" o:button="t">
              <v:fill o:detectmouseclick="t"/>
              <v:imagedata r:id="rId18"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七、精彩范文：</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夜晚，一棵大树下的故事</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hint="eastAsia"/>
          <w:color w:val="000000"/>
          <w:kern w:val="0"/>
          <w:szCs w:val="21"/>
          <w:shd w:val="clear" w:color="auto" w:fill="FFFFFF"/>
        </w:rPr>
        <w:t>夜静悄悄的，大路旁显得异常安静。我变成了一瓶纯净水，在地上跳来跳去。突然，我听到了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哎哟，哎哟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的呻吟声。是什么在哭呢？</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hint="eastAsia"/>
          <w:color w:val="000000"/>
          <w:kern w:val="0"/>
          <w:szCs w:val="21"/>
          <w:shd w:val="clear" w:color="auto" w:fill="FFFFFF"/>
        </w:rPr>
        <w:t>我好奇地蹦了过去，仔细一打量，原来是一棵大树。我很同情地问：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大树啊，你哪里难受？</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hint="eastAsia"/>
          <w:color w:val="000000"/>
          <w:kern w:val="0"/>
          <w:szCs w:val="21"/>
          <w:shd w:val="clear" w:color="auto" w:fill="FFFFFF"/>
        </w:rPr>
        <w:t>大树皱了皱眉头，叹了口气说：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哎！我浑身难受，感觉到身上一点儿力气也没有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特别是我的肚子很不舒服</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肚子不舒服，莫非你吃了什么？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我很着急地追问。</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hint="eastAsia"/>
          <w:color w:val="000000"/>
          <w:kern w:val="0"/>
          <w:szCs w:val="21"/>
          <w:shd w:val="clear" w:color="auto" w:fill="FFFFFF"/>
        </w:rPr>
        <w:t>大树摸了摸自己的肚子说：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也许是！瞧，我旁边的小河黑不溜秋的，臭味更是不堪入鼻呀</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hint="eastAsia"/>
          <w:color w:val="000000"/>
          <w:kern w:val="0"/>
          <w:szCs w:val="21"/>
          <w:shd w:val="clear" w:color="auto" w:fill="FFFFFF"/>
        </w:rPr>
        <w:t>开始我有些不相信，当我蹦跳到河边时，才一睹小河的真正面貌：河面上堆满了垃圾物，不时还飘来阵阵难闻的死动物的气味</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哎哟，我的头很晕！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大树又禁不住地叫喊起来。我很关切地摸了摸大树，顿觉树皮失去了原来的光滑，有的竟然一大块一大块地剥落。</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hint="eastAsia"/>
          <w:color w:val="000000"/>
          <w:kern w:val="0"/>
          <w:szCs w:val="21"/>
          <w:shd w:val="clear" w:color="auto" w:fill="FFFFFF"/>
        </w:rPr>
        <w:t>大树又长长地叹了口气说：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这里的空气也收到了极大的污染，那是因为在小河旁边有一座化工厂，将有毒的气体不断排放到空中。我是离它最近的，所以吸收的二氧化碳等有害气体是最多的，怎能不头晕呢？</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唉！这可恶的人类怎能这样做呢？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我叹了口气，接着说，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对，你的问题我可以帮助你！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说完，我将纯净水倒进了大树的根部，大树津津有味地吮吸着，夸赞道：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这真是好水，有史以来喝到的最好的水！</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hint="eastAsia"/>
          <w:color w:val="000000"/>
          <w:kern w:val="0"/>
          <w:szCs w:val="21"/>
          <w:shd w:val="clear" w:color="auto" w:fill="FFFFFF"/>
        </w:rPr>
        <w:t>我笑了笑说：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其实，这水还有一个最大的优点，就是能保护叶片，让叶子抵抗有毒气体的侵入！</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哦！还有这作用，如果真的那样，我就可以延长寿命了！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大树笑眯眯地说道。</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你一定可以延长寿命的！自从我的出现，很多科学家和环保学者都投身于保护环境的伟大事业中，我相信这一定会成功的！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那一刻，我无比激动！</w:t>
      </w:r>
    </w:p>
    <w:p w:rsidR="00487391" w:rsidRPr="00045E71" w:rsidRDefault="00487391" w:rsidP="00016BC9">
      <w:pPr>
        <w:widowControl/>
        <w:shd w:val="clear" w:color="auto" w:fill="FFFFFF"/>
        <w:ind w:firstLineChars="200" w:firstLine="31680"/>
        <w:jc w:val="left"/>
        <w:rPr>
          <w:rFonts w:ascii="Tahoma" w:hAnsi="Tahoma" w:cs="Tahoma"/>
          <w:color w:val="000000"/>
          <w:szCs w:val="21"/>
        </w:rPr>
      </w:pPr>
      <w:r w:rsidRPr="00045E71">
        <w:rPr>
          <w:rFonts w:ascii="Tahoma" w:hAnsi="Tahoma" w:cs="Tahoma" w:hint="eastAsia"/>
          <w:color w:val="000000"/>
          <w:kern w:val="0"/>
          <w:szCs w:val="21"/>
          <w:shd w:val="clear" w:color="auto" w:fill="FFFFFF"/>
        </w:rPr>
        <w:t>从这以后，我蹦到哪里，哪里的环境都变好了</w:t>
      </w:r>
      <w:r w:rsidRPr="00045E71">
        <w:rPr>
          <w:rFonts w:ascii="Tahoma" w:hAnsi="Tahoma" w:cs="Tahoma"/>
          <w:color w:val="000000"/>
          <w:kern w:val="0"/>
          <w:szCs w:val="21"/>
          <w:shd w:val="clear" w:color="auto" w:fill="FFFFFF"/>
        </w:rPr>
        <w:t>……</w:t>
      </w:r>
    </w:p>
    <w:p w:rsidR="00487391" w:rsidRPr="00045E71" w:rsidRDefault="00487391" w:rsidP="00016BC9">
      <w:pPr>
        <w:rPr>
          <w:color w:val="000000"/>
        </w:rPr>
      </w:pPr>
      <w:r w:rsidRPr="00045E71">
        <w:rPr>
          <w:rFonts w:hint="eastAsia"/>
          <w:color w:val="000000"/>
        </w:rPr>
        <w:t>八、教学反思</w:t>
      </w:r>
    </w:p>
    <w:p w:rsidR="00487391" w:rsidRPr="00045E71" w:rsidRDefault="00487391" w:rsidP="00016BC9">
      <w:pPr>
        <w:rPr>
          <w:color w:val="000000"/>
        </w:rPr>
      </w:pPr>
    </w:p>
    <w:p w:rsidR="00487391" w:rsidRPr="00045E71" w:rsidRDefault="00487391" w:rsidP="00016BC9">
      <w:pPr>
        <w:rPr>
          <w:color w:val="000000"/>
        </w:rPr>
      </w:pPr>
    </w:p>
    <w:p w:rsidR="00487391" w:rsidRPr="00045E71" w:rsidRDefault="00487391" w:rsidP="00016BC9">
      <w:pPr>
        <w:rPr>
          <w:color w:val="000000"/>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5.</w:t>
      </w:r>
      <w:r w:rsidRPr="00045E71">
        <w:rPr>
          <w:rFonts w:ascii="Tahoma" w:hAnsi="Tahoma" w:cs="Tahoma" w:hint="eastAsia"/>
          <w:b/>
          <w:color w:val="000000"/>
          <w:kern w:val="0"/>
          <w:szCs w:val="21"/>
          <w:shd w:val="clear" w:color="auto" w:fill="FFFFFF"/>
        </w:rPr>
        <w:t>七律</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长征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迤</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个生字，会写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渡</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个生字。会理解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逶迤、磅礴、泥丸</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等词语的意思。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本课只有两个生字，写稿请参考最新人教六上二样稿。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．理解诗句的意思，在朗读课文中读出磅礴的气势，并背诵课文。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体会中国工农红军战胜种种艰难险阻，完成二万五千里长征的英雄主义和革命乐观主义精神。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重点：理解长征中红军遇到的艰难险阻和战士们对待困难的态度，领会全诗的思想感情。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）体会红军的革命英雄主义和乐观精神，并读出磅礴的气势。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）了解文章点面结合写场面的方法。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巧渡金沙江，飞夺泸定桥的情景录象。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播放《长征组歌》。</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一、导入新课，激发兴趣。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播放歌曲《长征组歌》，将学生带入红军长征的艰苦岁月。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七律长征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解题。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）七律是中国传统诗歌的一种体裁，属于近体诗范畴，要求诗句字数整齐划一，由八句组成，每句七个字，每两句为一联，共四联，分首联、颔联、颈联和尾联，中间两联要求对仗。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）国民党反动派对红军发动了五次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围剿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。从</w:t>
      </w:r>
      <w:r w:rsidRPr="00045E71">
        <w:rPr>
          <w:rFonts w:ascii="Tahoma" w:hAnsi="Tahoma" w:cs="Tahoma"/>
          <w:color w:val="000000"/>
          <w:kern w:val="0"/>
          <w:szCs w:val="21"/>
          <w:shd w:val="clear" w:color="auto" w:fill="FFFFFF"/>
        </w:rPr>
        <w:t>1931</w:t>
      </w:r>
      <w:r w:rsidRPr="00045E71">
        <w:rPr>
          <w:rFonts w:ascii="Tahoma" w:hAnsi="Tahoma" w:cs="Tahoma" w:hint="eastAsia"/>
          <w:color w:val="000000"/>
          <w:kern w:val="0"/>
          <w:szCs w:val="21"/>
          <w:shd w:val="clear" w:color="auto" w:fill="FFFFFF"/>
        </w:rPr>
        <w:t>年到</w:t>
      </w:r>
      <w:r w:rsidRPr="00045E71">
        <w:rPr>
          <w:rFonts w:ascii="Tahoma" w:hAnsi="Tahoma" w:cs="Tahoma"/>
          <w:color w:val="000000"/>
          <w:kern w:val="0"/>
          <w:szCs w:val="21"/>
          <w:shd w:val="clear" w:color="auto" w:fill="FFFFFF"/>
        </w:rPr>
        <w:t>1934</w:t>
      </w:r>
      <w:r w:rsidRPr="00045E71">
        <w:rPr>
          <w:rFonts w:ascii="Tahoma" w:hAnsi="Tahoma" w:cs="Tahoma" w:hint="eastAsia"/>
          <w:color w:val="000000"/>
          <w:kern w:val="0"/>
          <w:szCs w:val="21"/>
          <w:shd w:val="clear" w:color="auto" w:fill="FFFFFF"/>
        </w:rPr>
        <w:t>年，在毛泽东同志正确路线指引下，红军取得了四次反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围剿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的伟大胜利。以后，由于王明的错误路线排斥了毛泽东同志的正确领导，造成了第五次反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围剿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的失败。第五次反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围剿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失败后，为了保存革命力量，红军不得不离开中央苏区根据地，开始长征，北上抗日。长征途中，</w:t>
      </w:r>
      <w:r w:rsidRPr="00045E71">
        <w:rPr>
          <w:rFonts w:ascii="Tahoma" w:hAnsi="Tahoma" w:cs="Tahoma"/>
          <w:color w:val="000000"/>
          <w:kern w:val="0"/>
          <w:szCs w:val="21"/>
          <w:shd w:val="clear" w:color="auto" w:fill="FFFFFF"/>
        </w:rPr>
        <w:t>1935</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月，党中央在贵州省遵义召开了遵义会议，会议确立了毛泽东同志的领导地位，结束了王明的错误路线对党的统治，从此中国革命转危为安，从胜利走向胜利。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党中央率领中国工农红军第一方面军，经过福建、江西、广东、湖南、广西、贵州、四川、云南、西康（现已撤销省的建制）、甘肃、陕西等</w:t>
      </w:r>
      <w:r w:rsidRPr="00045E71">
        <w:rPr>
          <w:rFonts w:ascii="Tahoma" w:hAnsi="Tahoma" w:cs="Tahoma"/>
          <w:color w:val="000000"/>
          <w:kern w:val="0"/>
          <w:szCs w:val="21"/>
          <w:shd w:val="clear" w:color="auto" w:fill="FFFFFF"/>
        </w:rPr>
        <w:t>11</w:t>
      </w:r>
      <w:r w:rsidRPr="00045E71">
        <w:rPr>
          <w:rFonts w:ascii="Tahoma" w:hAnsi="Tahoma" w:cs="Tahoma" w:hint="eastAsia"/>
          <w:color w:val="000000"/>
          <w:kern w:val="0"/>
          <w:szCs w:val="21"/>
          <w:shd w:val="clear" w:color="auto" w:fill="FFFFFF"/>
        </w:rPr>
        <w:t>个省，在整个长征途中，红军爬雪山，过草地，历尽千辛万苦，克服重重困难。红军战士击溃敌人的多次围追堵截，连续行军二万五千里，终于在</w:t>
      </w:r>
      <w:r w:rsidRPr="00045E71">
        <w:rPr>
          <w:rFonts w:ascii="Tahoma" w:hAnsi="Tahoma" w:cs="Tahoma"/>
          <w:color w:val="000000"/>
          <w:kern w:val="0"/>
          <w:szCs w:val="21"/>
          <w:shd w:val="clear" w:color="auto" w:fill="FFFFFF"/>
        </w:rPr>
        <w:t>1935</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月胜利到达陕北根据地。</w:t>
      </w:r>
      <w:r w:rsidRPr="00045E71">
        <w:rPr>
          <w:rFonts w:ascii="Tahoma" w:hAnsi="Tahoma" w:cs="Tahoma"/>
          <w:color w:val="000000"/>
          <w:kern w:val="0"/>
          <w:szCs w:val="21"/>
          <w:shd w:val="clear" w:color="auto" w:fill="FFFFFF"/>
        </w:rPr>
        <w:t>1936</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月，第二、四方面军也到达陕北，与第一方面军会合。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毛泽东同志写下了《长征》这首诗，从诗中我们可以体会到红军二万五千里长征中所遇到种种困难和红军战士在战胜这些困难时所表现的大无畏的革命精神。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二、初读课文，学习字词。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提出读书要求：默读课文，一边读一边画出不认识的字和不理解的词，并借助词典等学习工具书理解。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教师检查学生学习情况。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）检查生字读音。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逶迤（</w:t>
      </w:r>
      <w:r w:rsidRPr="00045E71">
        <w:rPr>
          <w:rFonts w:ascii="Tahoma" w:hAnsi="Tahoma" w:cs="Tahoma"/>
          <w:color w:val="000000"/>
          <w:kern w:val="0"/>
          <w:szCs w:val="21"/>
          <w:shd w:val="clear" w:color="auto" w:fill="FFFFFF"/>
        </w:rPr>
        <w:t>wēiyí</w:t>
      </w:r>
      <w:r w:rsidRPr="00045E71">
        <w:rPr>
          <w:rFonts w:ascii="Tahoma" w:hAnsi="Tahoma" w:cs="Tahoma" w:hint="eastAsia"/>
          <w:color w:val="000000"/>
          <w:kern w:val="0"/>
          <w:szCs w:val="21"/>
          <w:shd w:val="clear" w:color="auto" w:fill="FFFFFF"/>
        </w:rPr>
        <w:t>）磅礴（</w:t>
      </w:r>
      <w:r w:rsidRPr="00045E71">
        <w:rPr>
          <w:rFonts w:ascii="Tahoma" w:hAnsi="Tahoma" w:cs="Tahoma"/>
          <w:color w:val="000000"/>
          <w:kern w:val="0"/>
          <w:szCs w:val="21"/>
          <w:shd w:val="clear" w:color="auto" w:fill="FFFFFF"/>
        </w:rPr>
        <w:t>pángbó</w:t>
      </w:r>
      <w:r w:rsidRPr="00045E71">
        <w:rPr>
          <w:rFonts w:ascii="Tahoma" w:hAnsi="Tahoma" w:cs="Tahoma" w:hint="eastAsia"/>
          <w:color w:val="000000"/>
          <w:kern w:val="0"/>
          <w:szCs w:val="21"/>
          <w:shd w:val="clear" w:color="auto" w:fill="FFFFFF"/>
        </w:rPr>
        <w:t>）岷山</w:t>
      </w:r>
      <w:r w:rsidRPr="00045E71">
        <w:rPr>
          <w:rFonts w:ascii="Tahoma" w:hAnsi="Tahoma" w:cs="Tahoma"/>
          <w:color w:val="000000"/>
          <w:kern w:val="0"/>
          <w:szCs w:val="21"/>
          <w:shd w:val="clear" w:color="auto" w:fill="FFFFFF"/>
        </w:rPr>
        <w:t>(mín)  </w:t>
      </w:r>
      <w:r w:rsidRPr="00045E71">
        <w:rPr>
          <w:rFonts w:ascii="Tahoma" w:hAnsi="Tahoma" w:cs="Tahoma" w:hint="eastAsia"/>
          <w:color w:val="000000"/>
          <w:kern w:val="0"/>
          <w:szCs w:val="21"/>
          <w:shd w:val="clear" w:color="auto" w:fill="FFFFFF"/>
        </w:rPr>
        <w:t>泥丸（</w:t>
      </w:r>
      <w:r w:rsidRPr="00045E71">
        <w:rPr>
          <w:rFonts w:ascii="Tahoma" w:hAnsi="Tahoma" w:cs="Tahoma"/>
          <w:color w:val="000000"/>
          <w:kern w:val="0"/>
          <w:szCs w:val="21"/>
          <w:shd w:val="clear" w:color="auto" w:fill="FFFFFF"/>
        </w:rPr>
        <w:t>wán</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）指导易混淆的字。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是上下结构，与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进行比较。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是山字头，与山有关；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与水有关，泛指水边。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是左右结构，与水有关，表示从水中经过。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读诗歌，要求读出诗歌的停顿与节奏。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三、再读课文，感知理解。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老师范读课文，明显暗示出诗句停顿节奏。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红军／不怕／远征／难，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万水／千山／只等／闲。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五岭／逶迤／腾／细浪，</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乌蒙／磅礴／走／泥丸。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金沙／水拍／云崖／暖，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大渡／桥横／铁索／寒。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更喜／岷山／千里／雪，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三军／过后／尽开／颜。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．学生按节奏试读，达到能读上口，会停顿。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教师指名学生朗读，其他学生发表意见。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自由朗读诗歌，注意读出气势。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四、读句、释词，理解诗句的意思。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．出示：红军不怕远征难，万水千山只等闲。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释词。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远征：指二万五千里长征。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万水千山：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都不是实数，而是说无数的山、无数的水，实指在长征中遇到的无数艰难困苦。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等闲：平平常常的意思。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说说诗句的意思。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红军战士不害怕在长征中遇到的无数艰难困苦，这些艰难困苦在红军眼里被看作是平平常常的事。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出示：五岭逶迤腾细浪，乌蒙磅礴走泥丸。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释词。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五岭：指越城岭、都庞岭、萌渚岭、骑田岭、大庾岭，在江西、湖南、广东、广西四省边境。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逶迤：弯弯曲曲连绵不绝的样子。细浪：翻着浪花的细流。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乌蒙：即乌蒙山，在云南、贵州两省之间。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磅礴：气势雄伟。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泥丸：泥团子，小泥球。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说说诗句的意思。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五岭山脉那样高低起伏，绵延不绝，在红军眼里不过是翻腾着的细小波浪；乌蒙山那样高大雄伟，气势磅礴，在红军看来，不过像泥丸一样在脚下滚过去。〖</w:t>
      </w:r>
      <w:r w:rsidRPr="00045E71">
        <w:rPr>
          <w:rFonts w:ascii="Tahoma" w:hAnsi="Tahoma" w:cs="Tahoma"/>
          <w:color w:val="000000"/>
          <w:kern w:val="0"/>
          <w:szCs w:val="21"/>
          <w:shd w:val="clear" w:color="auto" w:fill="FFFFFF"/>
        </w:rPr>
        <w:t>puxue</w:t>
      </w:r>
      <w:r w:rsidRPr="00045E71">
        <w:rPr>
          <w:rFonts w:ascii="Tahoma" w:hAnsi="Tahoma" w:cs="Tahoma" w:hint="eastAsia"/>
          <w:color w:val="000000"/>
          <w:kern w:val="0"/>
          <w:szCs w:val="21"/>
          <w:shd w:val="clear" w:color="auto" w:fill="FFFFFF"/>
        </w:rPr>
        <w:t>ｗ</w:t>
      </w:r>
      <w:r w:rsidRPr="00045E71">
        <w:rPr>
          <w:rFonts w:ascii="Tahoma" w:hAnsi="Tahoma" w:cs="Tahoma"/>
          <w:color w:val="000000"/>
          <w:kern w:val="0"/>
          <w:szCs w:val="21"/>
          <w:shd w:val="clear" w:color="auto" w:fill="FFFFFF"/>
        </w:rPr>
        <w:t>ang.com</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为什么五岭山像细小的波浪，乌蒙山却像泥丸呢？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说明红军战士勇往直前，活泼乐观，在他们眼里五岭山就很小，如同细小的波浪；同样乌蒙山也很小，如同泥丸。诗人运用夸张的手法写出了红军战士大无畏的革命思想和情怀。这气势是何等的伟大！接下来请同学们读出这种气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齐声朗读这一句诗。（加点部分要重读，同时要注意放声朗读，读出气势）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五岭／逶迤／腾／细浪，</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乌蒙／磅礴／走／泥丸。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四、总结课文，感悟写法。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五岭逶迤腾细浪，乌蒙磅礴走泥丸</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描写了哪两个场面？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红军过五岭山的快速场面与过气势磅礴的乌蒙山的场面。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全诗中总写的诗句是哪一句？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红军不怕远征难，万水千山只等闲。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抄写《七律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长征》。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六、教学反思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一、复习旧课，导入新课。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指名朗读古诗。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明白全诗的中心句：红军不怕远征难，万水千山只等闲。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通过上节课的学习，我们知道红军战士勇往直前，很活泼乐观地度过了五岭山和乌蒙山，这是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千山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的代表，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万水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又指哪些呢？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二、再读课文，深入理解。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出示：金沙水拍云崖暖，大渡桥横铁索寒。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释词。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云崖：高耸入云的山崖。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铁索：指大渡河上的泸定桥，红军过桥时桥上只剩下</w:t>
      </w:r>
      <w:r w:rsidRPr="00045E71">
        <w:rPr>
          <w:rFonts w:ascii="Tahoma" w:hAnsi="Tahoma" w:cs="Tahoma"/>
          <w:color w:val="000000"/>
          <w:kern w:val="0"/>
          <w:szCs w:val="21"/>
          <w:shd w:val="clear" w:color="auto" w:fill="FFFFFF"/>
        </w:rPr>
        <w:t>13</w:t>
      </w:r>
      <w:r w:rsidRPr="00045E71">
        <w:rPr>
          <w:rFonts w:ascii="Tahoma" w:hAnsi="Tahoma" w:cs="Tahoma" w:hint="eastAsia"/>
          <w:color w:val="000000"/>
          <w:kern w:val="0"/>
          <w:szCs w:val="21"/>
          <w:shd w:val="clear" w:color="auto" w:fill="FFFFFF"/>
        </w:rPr>
        <w:t>根铁索。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说说诗句的意思。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金沙江两岸是悬崖峭壁，水流很急，激流拍岸，给人以暖的感觉；大渡河上的泸定桥上的铁索悬挂在水流湍急的江面上，使人有寒气逼人的感觉。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体会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寒</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是因为红军战士巧渡了金沙江，成功地渡河来到了河对岸，怎能不让人激动欣喜呢？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寒</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是因为红军战士从泸定桥上冒着生命的危险，才渡过了大渡河，来到了对岸！看着这悬崖峭壁，看着这汹涌澎湃的大渡河，再看看牺牲的战士们一个又一个，怎能不感慨泸定桥的惊心动魄，让人心惊胆寒呢？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这句诗又刻画了哪两个场面？试着用自己的话说说。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一是巧渡金沙江，二是飞夺泸定桥。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6.</w:t>
      </w:r>
      <w:r w:rsidRPr="00045E71">
        <w:rPr>
          <w:rFonts w:ascii="Tahoma" w:hAnsi="Tahoma" w:cs="Tahoma" w:hint="eastAsia"/>
          <w:color w:val="000000"/>
          <w:kern w:val="0"/>
          <w:szCs w:val="21"/>
          <w:shd w:val="clear" w:color="auto" w:fill="FFFFFF"/>
        </w:rPr>
        <w:t>出示：更喜岷山千里雪，三军过后尽开颜。</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 7.</w:t>
      </w:r>
      <w:r w:rsidRPr="00045E71">
        <w:rPr>
          <w:rFonts w:ascii="Tahoma" w:hAnsi="Tahoma" w:cs="Tahoma" w:hint="eastAsia"/>
          <w:color w:val="000000"/>
          <w:kern w:val="0"/>
          <w:szCs w:val="21"/>
          <w:shd w:val="clear" w:color="auto" w:fill="FFFFFF"/>
        </w:rPr>
        <w:t>释词。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岷山：在四川省北部，绵延四川、甘肃两省边境，海拔</w:t>
      </w:r>
      <w:r w:rsidRPr="00045E71">
        <w:rPr>
          <w:rFonts w:ascii="Tahoma" w:hAnsi="Tahoma" w:cs="Tahoma"/>
          <w:color w:val="000000"/>
          <w:kern w:val="0"/>
          <w:szCs w:val="21"/>
          <w:shd w:val="clear" w:color="auto" w:fill="FFFFFF"/>
        </w:rPr>
        <w:t>4000</w:t>
      </w:r>
      <w:r w:rsidRPr="00045E71">
        <w:rPr>
          <w:rFonts w:ascii="Tahoma" w:hAnsi="Tahoma" w:cs="Tahoma" w:hint="eastAsia"/>
          <w:color w:val="000000"/>
          <w:kern w:val="0"/>
          <w:szCs w:val="21"/>
          <w:shd w:val="clear" w:color="auto" w:fill="FFFFFF"/>
        </w:rPr>
        <w:t>米左右，终年积雪。</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三军：指中国工农红军一、二、四方面军，也就是整个红军。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尽开颜：全都喜笑颜开。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说说诗句的意思。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更让红军战士欣喜的是千里岷山、皑皑白雪，红军过了岷山，心情豁然开朗，个个笑逐颜开，表现了红军历尽艰难险阻，取得长征胜利的喜悦。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更喜岷山千里雪，三军过后尽开颜</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流露了红军战士怎样的思想感情呢？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为长征胜利而感到无比欣喜、自豪的思想感情。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三、学习写法。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课文描写了哪几个场面？请学生以小标题的形式概括。</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腾五岭山</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走乌蒙山</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渡金沙江</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夺泸定桥</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喜爬雪山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全诗围绕哪一句诗来写的？这样的写法叫什么？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红军不怕远征难，万水千山只等闲。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点面结合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分析点面结合与特色。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所谓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，指的是最能显示人事景物的形象状态特征的详细描写；所谓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，指的是对人事景物的叙述或概括性描写。点面结合就是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的详细描写和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的叙述或概括性描写的有机结合。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点面结合的写法非常有条理，而且能够很全面地反映复杂的活动场面，让场面更加具体、生动。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试着运用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点面结合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的方法描写大扫除的场面。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有感情地朗读课文，读出磅礴的气势。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背诵课文。</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六、板书设计</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5.</w:t>
      </w:r>
      <w:r w:rsidRPr="00045E71">
        <w:rPr>
          <w:rFonts w:ascii="Tahoma" w:hAnsi="Tahoma" w:cs="Tahoma" w:hint="eastAsia"/>
          <w:b/>
          <w:color w:val="000000"/>
          <w:kern w:val="0"/>
          <w:szCs w:val="21"/>
          <w:shd w:val="clear" w:color="auto" w:fill="FFFFFF"/>
        </w:rPr>
        <w:t>七律</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长征</w:t>
      </w:r>
    </w:p>
    <w:p w:rsidR="00487391" w:rsidRPr="00045E71" w:rsidRDefault="00487391" w:rsidP="00016BC9">
      <w:pPr>
        <w:pStyle w:val="NormalWeb"/>
        <w:widowControl/>
        <w:spacing w:beforeAutospacing="0" w:afterAutospacing="0"/>
        <w:rPr>
          <w:color w:val="000000"/>
        </w:rPr>
      </w:pPr>
      <w:hyperlink r:id="rId19" w:history="1">
        <w:r w:rsidRPr="00045E71">
          <w:rPr>
            <w:color w:val="000000"/>
            <w:shd w:val="clear" w:color="auto" w:fill="FFFFFF"/>
          </w:rPr>
          <w:pict>
            <v:shape id="_x0000_i1031" type="#_x0000_t75" alt="IMG_256" href="https://www.puxuewang.com/data/attachment/portal/201906/16/080502y9flmhch6" style="width:209.25pt;height:101.25pt" o:button="t">
              <v:fill o:detectmouseclick="t"/>
              <v:imagedata r:id="rId20"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七、教学反思</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6.</w:t>
      </w:r>
      <w:r w:rsidRPr="00045E71">
        <w:rPr>
          <w:rFonts w:ascii="Tahoma" w:hAnsi="Tahoma" w:cs="Tahoma" w:hint="eastAsia"/>
          <w:b/>
          <w:color w:val="000000"/>
          <w:kern w:val="0"/>
          <w:szCs w:val="21"/>
          <w:shd w:val="clear" w:color="auto" w:fill="FFFFFF"/>
        </w:rPr>
        <w:t>狼牙山五壮士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个生字，知道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是一个多音字，会写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15</w:t>
      </w:r>
      <w:r w:rsidRPr="00045E71">
        <w:rPr>
          <w:rFonts w:ascii="Tahoma" w:hAnsi="Tahoma" w:cs="Tahoma" w:hint="eastAsia"/>
          <w:color w:val="000000"/>
          <w:kern w:val="0"/>
          <w:szCs w:val="21"/>
          <w:shd w:val="clear" w:color="auto" w:fill="FFFFFF"/>
        </w:rPr>
        <w:t>个生字。会书写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日寇、进犯、游击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30</w:t>
      </w:r>
      <w:r w:rsidRPr="00045E71">
        <w:rPr>
          <w:rFonts w:ascii="Tahoma" w:hAnsi="Tahoma" w:cs="Tahoma" w:hint="eastAsia"/>
          <w:color w:val="000000"/>
          <w:kern w:val="0"/>
          <w:szCs w:val="21"/>
          <w:shd w:val="clear" w:color="auto" w:fill="FFFFFF"/>
        </w:rPr>
        <w:t>个词语。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．朗读课文，以小标题梳理课文内容，并会讲这个故事，体会五位壮士的顽强不屈与强烈的爱国主义情感。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学习关注人物群体，也关注每一位战士的写法，做到点面结合。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重点：在理清故事的基础上，学会用小标题梳理课文内容，从而深入理解课文内容。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难点：（</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）抓住人物的动作、语言、神态等体会五位壮士的顽强不屈与强烈的爱国主义情感。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）了解文章点面结合写场面的方法。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电影资料《狼牙山五壮士》。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教学插图。</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一、导入新课，激发兴趣。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．观看电影资料《狼牙山五壮士》。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．学生简单谈感受，教师小结，导入。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在抗日战争年代，为了抗击日本帝国主义的侵略，中国人民进行了艰苦卓绝的八年抗战。八年中，中国大地上发生了无数可歌可泣的英雄故事，涌现了千千万万个民族英雄。今天，我们要学习的</w:t>
      </w:r>
      <w:r w:rsidRPr="00045E71">
        <w:rPr>
          <w:rFonts w:ascii="Tahoma" w:hAnsi="Tahoma" w:cs="Tahoma"/>
          <w:color w:val="000000"/>
          <w:kern w:val="0"/>
          <w:szCs w:val="21"/>
          <w:shd w:val="clear" w:color="auto" w:fill="FFFFFF"/>
        </w:rPr>
        <w:t>15</w:t>
      </w:r>
      <w:r w:rsidRPr="00045E71">
        <w:rPr>
          <w:rFonts w:ascii="Tahoma" w:hAnsi="Tahoma" w:cs="Tahoma" w:hint="eastAsia"/>
          <w:color w:val="000000"/>
          <w:kern w:val="0"/>
          <w:szCs w:val="21"/>
          <w:shd w:val="clear" w:color="auto" w:fill="FFFFFF"/>
        </w:rPr>
        <w:t xml:space="preserve">课《狼牙山五壮士》，就是发生在河北省保定地区狼牙山区的一个真实故事。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 xml:space="preserve">．板书课题　　</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 xml:space="preserve">狼牙山五壮士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壮士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指什么人？（指豪壮而勇敢的人）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为什么称他们为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壮士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呢？学习这篇课文后大家就一定会知道！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二、初读课文，学习字词。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提出读书要求：默读课文，一边读一边画出不认识的字和不理解的词，并借助词典等学习工具书理解。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教师检查学生学习情况。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）检查生字读音。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崎岖（</w:t>
      </w:r>
      <w:r w:rsidRPr="00045E71">
        <w:rPr>
          <w:rFonts w:ascii="Tahoma" w:hAnsi="Tahoma" w:cs="Tahoma"/>
          <w:color w:val="000000"/>
          <w:kern w:val="0"/>
          <w:szCs w:val="21"/>
          <w:shd w:val="clear" w:color="auto" w:fill="FFFFFF"/>
        </w:rPr>
        <w:t xml:space="preserve"> qíqū</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叽里呱啦（</w:t>
      </w:r>
      <w:r w:rsidRPr="00045E71">
        <w:rPr>
          <w:rFonts w:ascii="Tahoma" w:hAnsi="Tahoma" w:cs="Tahoma"/>
          <w:color w:val="000000"/>
          <w:kern w:val="0"/>
          <w:szCs w:val="21"/>
          <w:shd w:val="clear" w:color="auto" w:fill="FFFFFF"/>
        </w:rPr>
        <w:t xml:space="preserve"> guā</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嗖（</w:t>
      </w:r>
      <w:r w:rsidRPr="00045E71">
        <w:rPr>
          <w:rFonts w:ascii="Tahoma" w:hAnsi="Tahoma" w:cs="Tahoma"/>
          <w:color w:val="000000"/>
          <w:kern w:val="0"/>
          <w:szCs w:val="21"/>
          <w:shd w:val="clear" w:color="auto" w:fill="FFFFFF"/>
        </w:rPr>
        <w:t xml:space="preserve">sōu </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着</w:t>
      </w:r>
      <w:r w:rsidRPr="00045E71">
        <w:rPr>
          <w:rFonts w:ascii="Tahoma" w:hAnsi="Tahoma" w:cs="Tahoma"/>
          <w:color w:val="000000"/>
          <w:kern w:val="0"/>
          <w:szCs w:val="21"/>
          <w:shd w:val="clear" w:color="auto" w:fill="FFFFFF"/>
        </w:rPr>
        <w:t xml:space="preserve">  zhuó (</w:t>
      </w:r>
      <w:r w:rsidRPr="00045E71">
        <w:rPr>
          <w:rFonts w:ascii="Tahoma" w:hAnsi="Tahoma" w:cs="Tahoma" w:hint="eastAsia"/>
          <w:color w:val="000000"/>
          <w:kern w:val="0"/>
          <w:szCs w:val="21"/>
          <w:shd w:val="clear" w:color="auto" w:fill="FFFFFF"/>
        </w:rPr>
        <w:t>着落</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zháo(</w:t>
      </w:r>
      <w:r w:rsidRPr="00045E71">
        <w:rPr>
          <w:rFonts w:ascii="Tahoma" w:hAnsi="Tahoma" w:cs="Tahoma" w:hint="eastAsia"/>
          <w:color w:val="000000"/>
          <w:kern w:val="0"/>
          <w:szCs w:val="21"/>
          <w:shd w:val="clear" w:color="auto" w:fill="FFFFFF"/>
        </w:rPr>
        <w:t>着凉</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zhe</w:t>
      </w:r>
      <w:r w:rsidRPr="00045E71">
        <w:rPr>
          <w:rFonts w:ascii="Tahoma" w:hAnsi="Tahoma" w:cs="Tahoma" w:hint="eastAsia"/>
          <w:color w:val="000000"/>
          <w:kern w:val="0"/>
          <w:szCs w:val="21"/>
          <w:shd w:val="clear" w:color="auto" w:fill="FFFFFF"/>
        </w:rPr>
        <w:t>（跑着）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）指导易混淆的字。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加以比较，在比较中辨析字，会更加准确。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是左右结构，右面是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，所以读音是</w:t>
      </w:r>
      <w:r w:rsidRPr="00045E71">
        <w:rPr>
          <w:rFonts w:ascii="Tahoma" w:hAnsi="Tahoma" w:cs="Tahoma"/>
          <w:color w:val="000000"/>
          <w:kern w:val="0"/>
          <w:szCs w:val="21"/>
          <w:shd w:val="clear" w:color="auto" w:fill="FFFFFF"/>
        </w:rPr>
        <w:t>lun</w:t>
      </w:r>
      <w:r w:rsidRPr="00045E71">
        <w:rPr>
          <w:rFonts w:ascii="Tahoma" w:hAnsi="Tahoma" w:cs="Tahoma" w:hint="eastAsia"/>
          <w:color w:val="000000"/>
          <w:kern w:val="0"/>
          <w:szCs w:val="21"/>
          <w:shd w:val="clear" w:color="auto" w:fill="FFFFFF"/>
        </w:rPr>
        <w:t>，这也说明它是一个形声字。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是上下结构，上面是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，里面只能是两横。</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是左右结构，左面是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，右面是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乞</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，不能写成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气</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检查词语的理解情况。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崎岖：陡峭，不平坦。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昂首挺胸：昂着头挺着胸，形容士气高昂。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斩钉截铁：形容说话办事坚决果断，毫不犹豫。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悬崖绝壁：形容高而陡峭不能攀缘的山崖。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惊天动地：惊：惊动；动：震撼。使天地惊动。形容某个事件的声势或意义极大。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气壮山河：形容气概豪迈，使祖国山河因而更加壮丽。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居高临下：站在高处，对着低处，形容所据的地势有利。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自由朗读课文，注意读通顺。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三、再读课文，整体感知。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检查学生朗读课文，并概括出主要意思。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）朗读要大声、不添字、不少字、不停顿、要流利。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）用自己的话概括出自然段的主要意思。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理清课文记叙顺序，讨论分段。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）这篇课文时按照事情发展的顺序来写的。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）按照事情的变化过程分段。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第一部分（第</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自然段）写</w:t>
      </w:r>
      <w:r w:rsidRPr="00045E71">
        <w:rPr>
          <w:rFonts w:ascii="Tahoma" w:hAnsi="Tahoma" w:cs="Tahoma"/>
          <w:color w:val="000000"/>
          <w:kern w:val="0"/>
          <w:szCs w:val="21"/>
          <w:shd w:val="clear" w:color="auto" w:fill="FFFFFF"/>
        </w:rPr>
        <w:t>1941</w:t>
      </w:r>
      <w:r w:rsidRPr="00045E71">
        <w:rPr>
          <w:rFonts w:ascii="Tahoma" w:hAnsi="Tahoma" w:cs="Tahoma" w:hint="eastAsia"/>
          <w:color w:val="000000"/>
          <w:kern w:val="0"/>
          <w:szCs w:val="21"/>
          <w:shd w:val="clear" w:color="auto" w:fill="FFFFFF"/>
        </w:rPr>
        <w:t>年秋，日寇集中兵力，大举进犯晋察冀根据地，七连六班接受接受转移群众的任务。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第二部分（第</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自然段），写六班五个战士诱敌上山，痛击敌人的情形。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第三部分（第</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自然段），写五个战士决定把敌人引上绝路。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第四部分（第</w:t>
      </w:r>
      <w:r w:rsidRPr="00045E71">
        <w:rPr>
          <w:rFonts w:ascii="Tahoma" w:hAnsi="Tahoma" w:cs="Tahoma"/>
          <w:color w:val="000000"/>
          <w:kern w:val="0"/>
          <w:szCs w:val="21"/>
          <w:shd w:val="clear" w:color="auto" w:fill="FFFFFF"/>
        </w:rPr>
        <w:t>4-5</w:t>
      </w:r>
      <w:r w:rsidRPr="00045E71">
        <w:rPr>
          <w:rFonts w:ascii="Tahoma" w:hAnsi="Tahoma" w:cs="Tahoma" w:hint="eastAsia"/>
          <w:color w:val="000000"/>
          <w:kern w:val="0"/>
          <w:szCs w:val="21"/>
          <w:shd w:val="clear" w:color="auto" w:fill="FFFFFF"/>
        </w:rPr>
        <w:t>自然段），写五个战士把敌人引上狼牙山峰顶后再次痛击敌人。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第五部分（第</w:t>
      </w:r>
      <w:r w:rsidRPr="00045E71">
        <w:rPr>
          <w:rFonts w:ascii="Tahoma" w:hAnsi="Tahoma" w:cs="Tahoma"/>
          <w:color w:val="000000"/>
          <w:kern w:val="0"/>
          <w:szCs w:val="21"/>
          <w:shd w:val="clear" w:color="auto" w:fill="FFFFFF"/>
        </w:rPr>
        <w:t>6-9</w:t>
      </w:r>
      <w:r w:rsidRPr="00045E71">
        <w:rPr>
          <w:rFonts w:ascii="Tahoma" w:hAnsi="Tahoma" w:cs="Tahoma" w:hint="eastAsia"/>
          <w:color w:val="000000"/>
          <w:kern w:val="0"/>
          <w:szCs w:val="21"/>
          <w:shd w:val="clear" w:color="auto" w:fill="FFFFFF"/>
        </w:rPr>
        <w:t>自然段），写五位壮士英勇跳崖，声音惊天动地、气壮山河。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）在概括段意的基础上梳理小标题。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第一部分（</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）接受任务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第二部分（</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）诱敌上山（ｐｕ</w:t>
      </w:r>
      <w:r w:rsidRPr="00045E71">
        <w:rPr>
          <w:rFonts w:ascii="Tahoma" w:hAnsi="Tahoma" w:cs="Tahoma"/>
          <w:color w:val="000000"/>
          <w:kern w:val="0"/>
          <w:szCs w:val="21"/>
          <w:shd w:val="clear" w:color="auto" w:fill="FFFFFF"/>
        </w:rPr>
        <w:t>X</w:t>
      </w:r>
      <w:r w:rsidRPr="00045E71">
        <w:rPr>
          <w:rFonts w:ascii="Tahoma" w:hAnsi="Tahoma" w:cs="Tahoma" w:hint="eastAsia"/>
          <w:color w:val="000000"/>
          <w:kern w:val="0"/>
          <w:szCs w:val="21"/>
          <w:shd w:val="clear" w:color="auto" w:fill="FFFFFF"/>
        </w:rPr>
        <w:t>ｕ</w:t>
      </w:r>
      <w:r w:rsidRPr="00045E71">
        <w:rPr>
          <w:rFonts w:ascii="Tahoma" w:hAnsi="Tahoma" w:cs="Tahoma"/>
          <w:color w:val="000000"/>
          <w:kern w:val="0"/>
          <w:szCs w:val="21"/>
          <w:shd w:val="clear" w:color="auto" w:fill="FFFFFF"/>
        </w:rPr>
        <w:t>e</w:t>
      </w:r>
      <w:r w:rsidRPr="00045E71">
        <w:rPr>
          <w:rFonts w:ascii="Tahoma" w:hAnsi="Tahoma" w:cs="Tahoma" w:hint="eastAsia"/>
          <w:color w:val="000000"/>
          <w:kern w:val="0"/>
          <w:szCs w:val="21"/>
          <w:shd w:val="clear" w:color="auto" w:fill="FFFFFF"/>
        </w:rPr>
        <w:t>ｗ</w:t>
      </w:r>
      <w:r w:rsidRPr="00045E71">
        <w:rPr>
          <w:rFonts w:ascii="Tahoma" w:hAnsi="Tahoma" w:cs="Tahoma"/>
          <w:color w:val="000000"/>
          <w:kern w:val="0"/>
          <w:szCs w:val="21"/>
          <w:shd w:val="clear" w:color="auto" w:fill="FFFFFF"/>
        </w:rPr>
        <w:t>aNG</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com</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第三部分（</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　引上绝路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第四部分（</w:t>
      </w:r>
      <w:r w:rsidRPr="00045E71">
        <w:rPr>
          <w:rFonts w:ascii="Tahoma" w:hAnsi="Tahoma" w:cs="Tahoma"/>
          <w:color w:val="000000"/>
          <w:kern w:val="0"/>
          <w:szCs w:val="21"/>
          <w:shd w:val="clear" w:color="auto" w:fill="FFFFFF"/>
        </w:rPr>
        <w:t>4—5</w:t>
      </w:r>
      <w:r w:rsidRPr="00045E71">
        <w:rPr>
          <w:rFonts w:ascii="Tahoma" w:hAnsi="Tahoma" w:cs="Tahoma" w:hint="eastAsia"/>
          <w:color w:val="000000"/>
          <w:kern w:val="0"/>
          <w:szCs w:val="21"/>
          <w:shd w:val="clear" w:color="auto" w:fill="FFFFFF"/>
        </w:rPr>
        <w:t>）顶峰歼敌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第五部分（</w:t>
      </w:r>
      <w:r w:rsidRPr="00045E71">
        <w:rPr>
          <w:rFonts w:ascii="Tahoma" w:hAnsi="Tahoma" w:cs="Tahoma"/>
          <w:color w:val="000000"/>
          <w:kern w:val="0"/>
          <w:szCs w:val="21"/>
          <w:shd w:val="clear" w:color="auto" w:fill="FFFFFF"/>
        </w:rPr>
        <w:t>6—9</w:t>
      </w:r>
      <w:r w:rsidRPr="00045E71">
        <w:rPr>
          <w:rFonts w:ascii="Tahoma" w:hAnsi="Tahoma" w:cs="Tahoma" w:hint="eastAsia"/>
          <w:color w:val="000000"/>
          <w:kern w:val="0"/>
          <w:szCs w:val="21"/>
          <w:shd w:val="clear" w:color="auto" w:fill="FFFFFF"/>
        </w:rPr>
        <w:t>）壮烈跳崖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归纳课文的主要内容。（抓住主要意思，要运用关键词语加以概括，不要啰嗦。）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本文记叙了七连六班五位壮士为掩护群众和主力部队转移，他们诱敌上山，英勇杀敌，舍身跳崖的故事，表现五位壮士热爱祖国和人民的革命精神。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．抄写生字新词。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．熟读课文。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五、教学反思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一、复习旧课，导入新课。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指名说出事情发展的小标题。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概括课文的主要内容。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通过上节课的学习，我们知道五位壮士的英勇的行动，接下来继续学习五位壮士的事迹，感受他们英雄壮举！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二、再读课文，深入理解。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讲读第二段：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诱敌上山</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教师范读，学生思考；课文是怎样具体描写五壮士痛击敌人时的神态表现</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讨论以上思考题，分别找出班长、副班长、战士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各自的神态表现。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沉着、吼、抢、全神贯注</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动作中，你有什么感觉</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课文抓住每个人的特点描写，让学生感受到五壮士的神态、动作虽然不同，可他们的愿是相同的，都是怀着对敌人的刻骨仇恨勇猛歼敌。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指导感情朗读。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总结学习步骤：</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找出描写五壮士神态、动作的词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谈感受体会。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有感情地读课文。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在狼牙山顶峰，五壮士又是怎样英勇歼敌呢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（按以上学习方法学习</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学生讲读第三段：（引上绝路）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出示句子：为了不让敌人发现群众和连队主力，班长马宝玉斩钉截铁地说了一声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带头向棋盘陀走去。战士们热血沸腾，紧跟在班长后面。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品读重点词语。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斩钉截铁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说明班长马宝玉不怕牺牲，毅然而然地选择死亡，也要完成连队交给的任务！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热血沸腾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一词很生动地写出了战士们在班长的感召和鼓舞下，也要用生命完成这个艰巨的任务。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谈感受与体会。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有感情地朗读这句话。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（三）讲读第四段。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顶峰歼敌</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自由轻声朗读课文，五壮士的神态、动作怎样？找出重点词、句，并讨论。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抢、夺、插、举、喊、拔、拧、掷</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这些动作说明什么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你有什么感觉</w:t>
      </w: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结合插图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让学生通过品味以上动作词，观察插图，深刻理解五壮士在枪尽弹绝的情况下，面对疯狂的敌人，毫不惧怕，用石头去杀伤敌人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表现了战士对敌人无比仇恨，对人民对革命无比热爱和顽强的斗争精神。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理解重点句：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他刚要拧开盖子，马宝玉抢前一步，夺过手榴弹插在腰间，他猛地举起一块磨盘大的石头，大声喊道：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同志们！用石头砸！</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这个句子是写班长马宝玉动作的，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抢前一步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猛地举起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写出了班长对敌人的憎恨，对革命的忠诚，具有勇往直前前、不怕牺牲的精神。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有感情地朗读这一段。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讲读第五段：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英勇跳崖</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同桌练习朗读，划出描写五壮士的神态、动作的词句，并谈谈自己的感受。</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抓住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屹立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纵身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昂首挺胸</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屹立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一词中可感受到五壮士顶天立地的英雄形象。从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纵身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，可看出动作意志果断坚决，写出了班长的从容自若，毫不畏惧。</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昂首挺胸</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，表现了战士和班长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样具有不怕牺牲的精神。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五壮士已胜利完成任务，为什么还要跳崖</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他们的枪弹已绝，敌人已扑上来了，更加疯狂凶恶了，这时战士们宁愿死，也不愿被俘，这更是豪壮的气慨。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指导感情朗读。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读出激昂的语气</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三、学习写法。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课文如何写五位壮士的呢？学生讨论。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有时对某个人进行聚焦描写，比如班长马宝玉就进行了细致地描写，比如：他刚要拧开盖子，马宝玉抢前一步，夺过手榴弹插在腰间，他猛地举起一块磨盘大的石头，大声喊道：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同志们！用石头砸！</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有时对班里的五位壮士进行概括地描写，比如课文第二自然段，还有第三、四自然段的开头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五位战士胜利地完成了掩护任务，准备转移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五位壮士一面向顶峰攀登，一面依托大树和岩石向敌人射击</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对，课文在描写时，既关注了群体，又写了每一位战士，所以给人很全面的感觉，而且很具体。这就叫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有点有面，点面结合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学术交流这样写的好处，并在作文中加以运用。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有感情地朗读课文。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讲一讲这个故事。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五、</w:t>
      </w: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狼牙山五壮士</w:t>
      </w:r>
    </w:p>
    <w:p w:rsidR="00487391" w:rsidRPr="00045E71" w:rsidRDefault="00487391" w:rsidP="00016BC9">
      <w:pPr>
        <w:widowControl/>
        <w:shd w:val="clear" w:color="auto" w:fill="FFFFFF"/>
        <w:jc w:val="left"/>
        <w:rPr>
          <w:rFonts w:ascii="Tahoma" w:hAnsi="Tahoma" w:cs="Tahoma"/>
          <w:color w:val="000000"/>
          <w:szCs w:val="21"/>
          <w:shd w:val="clear" w:color="auto" w:fill="FFFFFF"/>
        </w:rPr>
      </w:pPr>
      <w:hyperlink r:id="rId21" w:history="1">
        <w:r w:rsidRPr="00045E71">
          <w:rPr>
            <w:rFonts w:ascii="Tahoma" w:hAnsi="Tahoma" w:cs="Tahoma"/>
            <w:color w:val="000000"/>
            <w:szCs w:val="21"/>
            <w:shd w:val="clear" w:color="auto" w:fill="FFFFFF"/>
          </w:rPr>
          <w:pict>
            <v:shape id="_x0000_i1032" type="#_x0000_t75" alt="IMG_256" style="width:375.75pt;height:111pt;mso-position-horizontal-relative:page;mso-position-vertical-relative:page" o:button="t">
              <v:fill o:detectmouseclick="t"/>
              <v:imagedata r:id="rId22"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w:t>
      </w:r>
      <w:r w:rsidRPr="00045E71">
        <w:rPr>
          <w:rFonts w:ascii="Tahoma" w:hAnsi="Tahoma" w:cs="Tahoma" w:hint="eastAsia"/>
          <w:color w:val="000000"/>
          <w:szCs w:val="21"/>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7.</w:t>
      </w:r>
      <w:r w:rsidRPr="00045E71">
        <w:rPr>
          <w:rFonts w:ascii="Tahoma" w:hAnsi="Tahoma" w:cs="Tahoma" w:hint="eastAsia"/>
          <w:b/>
          <w:color w:val="000000"/>
          <w:kern w:val="0"/>
          <w:szCs w:val="21"/>
          <w:shd w:val="clear" w:color="auto" w:fill="FFFFFF"/>
        </w:rPr>
        <w:t>开国大典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诞</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个生字，会写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13</w:t>
      </w:r>
      <w:r w:rsidRPr="00045E71">
        <w:rPr>
          <w:rFonts w:ascii="Tahoma" w:hAnsi="Tahoma" w:cs="Tahoma" w:hint="eastAsia"/>
          <w:color w:val="000000"/>
          <w:kern w:val="0"/>
          <w:szCs w:val="21"/>
          <w:shd w:val="clear" w:color="auto" w:fill="FFFFFF"/>
        </w:rPr>
        <w:t>个生字，会读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协商、汇集、预定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25</w:t>
      </w:r>
      <w:r w:rsidRPr="00045E71">
        <w:rPr>
          <w:rFonts w:ascii="Tahoma" w:hAnsi="Tahoma" w:cs="Tahoma" w:hint="eastAsia"/>
          <w:color w:val="000000"/>
          <w:kern w:val="0"/>
          <w:szCs w:val="21"/>
          <w:shd w:val="clear" w:color="auto" w:fill="FFFFFF"/>
        </w:rPr>
        <w:t>个词语。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．能按事情发展的顺序，理清课文的脉络，体会课文场面描写的方法。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感受新中国诞生的激动、自豪之情，并培养学生热爱党、珍惜新生活的思想感情。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重点：了解开国大典的盛况及毛主席宣告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中华人民共和国成立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的伟大历史意义。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难点：关注场面描写的方法。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关于开国大典的一段视频。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阅兵过程中的影像资料。</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一、导入新课，激发兴趣。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开国大典</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的一段视频。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．导入题目，板书：</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开国大典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解释题意。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开国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就是一个新的国家诞生，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开国大典</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指为迎接新中国的诞生而举行的隆重、盛大的典礼。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这开国大典究竟写了哪些内容呢？请同学们自由朗读课文，读通顺。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二、初读课文，学习字词。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提出读书要求：默读课文，一边读一边画出不认识的字和不理解的词，并借助词典等学习工具书理解。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教师检查学生学习情况。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）检查生字读音。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政委（</w:t>
      </w:r>
      <w:r w:rsidRPr="00045E71">
        <w:rPr>
          <w:rFonts w:ascii="Tahoma" w:hAnsi="Tahoma" w:cs="Tahoma"/>
          <w:color w:val="000000"/>
          <w:kern w:val="0"/>
          <w:szCs w:val="21"/>
          <w:shd w:val="clear" w:color="auto" w:fill="FFFFFF"/>
        </w:rPr>
        <w:t xml:space="preserve"> zhèng  </w:t>
      </w:r>
      <w:r w:rsidRPr="00045E71">
        <w:rPr>
          <w:rFonts w:ascii="Tahoma" w:hAnsi="Tahoma" w:cs="Tahoma" w:hint="eastAsia"/>
          <w:color w:val="000000"/>
          <w:kern w:val="0"/>
          <w:szCs w:val="21"/>
          <w:shd w:val="clear" w:color="auto" w:fill="FFFFFF"/>
        </w:rPr>
        <w:t>）宾客（</w:t>
      </w:r>
      <w:r w:rsidRPr="00045E71">
        <w:rPr>
          <w:rFonts w:ascii="Tahoma" w:hAnsi="Tahoma" w:cs="Tahoma"/>
          <w:color w:val="000000"/>
          <w:kern w:val="0"/>
          <w:szCs w:val="21"/>
          <w:shd w:val="clear" w:color="auto" w:fill="FFFFFF"/>
        </w:rPr>
        <w:t xml:space="preserve">bīn   </w:t>
      </w:r>
      <w:r w:rsidRPr="00045E71">
        <w:rPr>
          <w:rFonts w:ascii="Tahoma" w:hAnsi="Tahoma" w:cs="Tahoma" w:hint="eastAsia"/>
          <w:color w:val="000000"/>
          <w:kern w:val="0"/>
          <w:szCs w:val="21"/>
          <w:shd w:val="clear" w:color="auto" w:fill="FFFFFF"/>
        </w:rPr>
        <w:t>）擎着（</w:t>
      </w:r>
      <w:r w:rsidRPr="00045E71">
        <w:rPr>
          <w:rFonts w:ascii="Tahoma" w:hAnsi="Tahoma" w:cs="Tahoma"/>
          <w:color w:val="000000"/>
          <w:kern w:val="0"/>
          <w:szCs w:val="21"/>
          <w:shd w:val="clear" w:color="auto" w:fill="FFFFFF"/>
        </w:rPr>
        <w:t>qíng</w:t>
      </w:r>
      <w:r w:rsidRPr="00045E71">
        <w:rPr>
          <w:rFonts w:ascii="Tahoma" w:hAnsi="Tahoma" w:cs="Tahoma" w:hint="eastAsia"/>
          <w:color w:val="000000"/>
          <w:kern w:val="0"/>
          <w:szCs w:val="21"/>
          <w:shd w:val="clear" w:color="auto" w:fill="FFFFFF"/>
        </w:rPr>
        <w:t>）诞生</w:t>
      </w:r>
      <w:r w:rsidRPr="00045E71">
        <w:rPr>
          <w:rFonts w:ascii="Tahoma" w:hAnsi="Tahoma" w:cs="Tahoma"/>
          <w:color w:val="000000"/>
          <w:kern w:val="0"/>
          <w:szCs w:val="21"/>
          <w:shd w:val="clear" w:color="auto" w:fill="FFFFFF"/>
        </w:rPr>
        <w:t>(dàn)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电钮</w:t>
      </w:r>
      <w:r w:rsidRPr="00045E71">
        <w:rPr>
          <w:rFonts w:ascii="Tahoma" w:hAnsi="Tahoma" w:cs="Tahoma"/>
          <w:color w:val="000000"/>
          <w:kern w:val="0"/>
          <w:szCs w:val="21"/>
          <w:shd w:val="clear" w:color="auto" w:fill="FFFFFF"/>
        </w:rPr>
        <w:t>(ni</w:t>
      </w:r>
      <w:r w:rsidRPr="00045E71">
        <w:rPr>
          <w:rFonts w:ascii="宋体" w:hAnsi="宋体" w:cs="宋体" w:hint="eastAsia"/>
          <w:color w:val="000000"/>
          <w:kern w:val="0"/>
          <w:szCs w:val="21"/>
          <w:shd w:val="clear" w:color="auto" w:fill="FFFFFF"/>
        </w:rPr>
        <w:t>ǔ</w:t>
      </w: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瞻仰</w:t>
      </w:r>
      <w:r w:rsidRPr="00045E71">
        <w:rPr>
          <w:rFonts w:ascii="Tahoma" w:hAnsi="Tahoma" w:cs="Tahoma"/>
          <w:color w:val="000000"/>
          <w:kern w:val="0"/>
          <w:szCs w:val="21"/>
          <w:shd w:val="clear" w:color="auto" w:fill="FFFFFF"/>
        </w:rPr>
        <w:t>(zhān)  </w:t>
      </w:r>
      <w:r w:rsidRPr="00045E71">
        <w:rPr>
          <w:rFonts w:ascii="Tahoma" w:hAnsi="Tahoma" w:cs="Tahoma" w:hint="eastAsia"/>
          <w:color w:val="000000"/>
          <w:kern w:val="0"/>
          <w:szCs w:val="21"/>
          <w:shd w:val="clear" w:color="auto" w:fill="FFFFFF"/>
        </w:rPr>
        <w:t>聂</w:t>
      </w:r>
      <w:r w:rsidRPr="00045E71">
        <w:rPr>
          <w:rFonts w:ascii="Tahoma" w:hAnsi="Tahoma" w:cs="Tahoma"/>
          <w:color w:val="000000"/>
          <w:kern w:val="0"/>
          <w:szCs w:val="21"/>
          <w:shd w:val="clear" w:color="auto" w:fill="FFFFFF"/>
        </w:rPr>
        <w:t>(nie)</w:t>
      </w:r>
      <w:r w:rsidRPr="00045E71">
        <w:rPr>
          <w:rFonts w:ascii="Tahoma" w:hAnsi="Tahoma" w:cs="Tahoma" w:hint="eastAsia"/>
          <w:color w:val="000000"/>
          <w:kern w:val="0"/>
          <w:szCs w:val="21"/>
          <w:shd w:val="clear" w:color="auto" w:fill="FFFFFF"/>
        </w:rPr>
        <w:t>荣臻</w:t>
      </w:r>
      <w:r w:rsidRPr="00045E71">
        <w:rPr>
          <w:rFonts w:ascii="Tahoma" w:hAnsi="Tahoma" w:cs="Tahoma"/>
          <w:color w:val="000000"/>
          <w:kern w:val="0"/>
          <w:szCs w:val="21"/>
          <w:shd w:val="clear" w:color="auto" w:fill="FFFFFF"/>
        </w:rPr>
        <w:t>(zhēn)</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）指导易混淆的字。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不同，与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密切关联。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帜</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是左右结构，左面是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，与布有关，右面是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表示读音。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距</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是左右结构，左面是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，右面是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，要注意比较。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检查字或词语的理解情况。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擎：举。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五更天：大约早晨四五点钟。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就位：到自己应到的位置上。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肃立：恭敬、庄严地立着。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瞻仰：恭敬地看。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排山倒海：形容力量强盛，声势浩大。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自由朗读课文，注意读通顺。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三、再读课文，整体感知。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检查学生朗读课文，并概括出主要意思。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）朗读要大声、不添字、不少字、不停顿、要流利。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）用自己的话概括出自然段的主要意思。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理清课文记叙顺序，讨论分段，对重点部分进行分层理解。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第一段（</w:t>
      </w:r>
      <w:r w:rsidRPr="00045E71">
        <w:rPr>
          <w:rFonts w:ascii="Tahoma" w:hAnsi="Tahoma" w:cs="Tahoma"/>
          <w:color w:val="000000"/>
          <w:kern w:val="0"/>
          <w:szCs w:val="21"/>
          <w:shd w:val="clear" w:color="auto" w:fill="FFFFFF"/>
        </w:rPr>
        <w:t>1—4</w:t>
      </w:r>
      <w:r w:rsidRPr="00045E71">
        <w:rPr>
          <w:rFonts w:ascii="Tahoma" w:hAnsi="Tahoma" w:cs="Tahoma" w:hint="eastAsia"/>
          <w:color w:val="000000"/>
          <w:kern w:val="0"/>
          <w:szCs w:val="21"/>
          <w:shd w:val="clear" w:color="auto" w:fill="FFFFFF"/>
        </w:rPr>
        <w:t>自然段）：写开国大典之前天安门广场的情况。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第二段（</w:t>
      </w:r>
      <w:r w:rsidRPr="00045E71">
        <w:rPr>
          <w:rFonts w:ascii="Tahoma" w:hAnsi="Tahoma" w:cs="Tahoma"/>
          <w:color w:val="000000"/>
          <w:kern w:val="0"/>
          <w:szCs w:val="21"/>
          <w:shd w:val="clear" w:color="auto" w:fill="FFFFFF"/>
        </w:rPr>
        <w:t>5—10</w:t>
      </w:r>
      <w:r w:rsidRPr="00045E71">
        <w:rPr>
          <w:rFonts w:ascii="Tahoma" w:hAnsi="Tahoma" w:cs="Tahoma" w:hint="eastAsia"/>
          <w:color w:val="000000"/>
          <w:kern w:val="0"/>
          <w:szCs w:val="21"/>
          <w:shd w:val="clear" w:color="auto" w:fill="FFFFFF"/>
        </w:rPr>
        <w:t>自然段）：具体写开国大典上毛主席向全世界庄严宣告：新中国诞生了。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本段按内容分为三层：</w:t>
      </w: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一</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节）毛主席宣告中华人民共和国中央人民政府</w:t>
      </w:r>
      <w:r w:rsidRPr="00045E71">
        <w:rPr>
          <w:rFonts w:ascii="Tahoma" w:hAnsi="Tahoma" w:cs="Tahoma"/>
          <w:color w:val="000000"/>
          <w:kern w:val="0"/>
          <w:szCs w:val="21"/>
          <w:shd w:val="clear" w:color="auto" w:fill="FFFFFF"/>
        </w:rPr>
        <w:t>(1949</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月</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成立了。</w:t>
      </w: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8—9</w:t>
      </w:r>
      <w:r w:rsidRPr="00045E71">
        <w:rPr>
          <w:rFonts w:ascii="Tahoma" w:hAnsi="Tahoma" w:cs="Tahoma" w:hint="eastAsia"/>
          <w:color w:val="000000"/>
          <w:kern w:val="0"/>
          <w:szCs w:val="21"/>
          <w:shd w:val="clear" w:color="auto" w:fill="FFFFFF"/>
        </w:rPr>
        <w:t>节）升国旗的过程。</w:t>
      </w: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节）毛主席宣读中央人民政府的公告，毛泽东为中央人民政府主席。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第三段（</w:t>
      </w:r>
      <w:r w:rsidRPr="00045E71">
        <w:rPr>
          <w:rFonts w:ascii="Tahoma" w:hAnsi="Tahoma" w:cs="Tahoma"/>
          <w:color w:val="000000"/>
          <w:kern w:val="0"/>
          <w:szCs w:val="21"/>
          <w:shd w:val="clear" w:color="auto" w:fill="FFFFFF"/>
        </w:rPr>
        <w:t>1l—13</w:t>
      </w:r>
      <w:r w:rsidRPr="00045E71">
        <w:rPr>
          <w:rFonts w:ascii="Tahoma" w:hAnsi="Tahoma" w:cs="Tahoma" w:hint="eastAsia"/>
          <w:color w:val="000000"/>
          <w:kern w:val="0"/>
          <w:szCs w:val="21"/>
          <w:shd w:val="clear" w:color="auto" w:fill="FFFFFF"/>
        </w:rPr>
        <w:t>自然段）：写阅兵式的盛况。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本段按阅兵顺序分为三层：</w:t>
      </w: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阅兵式开始的情况。</w:t>
      </w: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各兵种通过天安门受检阅。</w:t>
      </w: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群众看到检阅部队后的激动。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第四段（</w:t>
      </w:r>
      <w:r w:rsidRPr="00045E71">
        <w:rPr>
          <w:rFonts w:ascii="Tahoma" w:hAnsi="Tahoma" w:cs="Tahoma"/>
          <w:color w:val="000000"/>
          <w:kern w:val="0"/>
          <w:szCs w:val="21"/>
          <w:shd w:val="clear" w:color="auto" w:fill="FFFFFF"/>
        </w:rPr>
        <w:t>14</w:t>
      </w:r>
      <w:r w:rsidRPr="00045E71">
        <w:rPr>
          <w:rFonts w:ascii="Tahoma" w:hAnsi="Tahoma" w:cs="Tahoma" w:hint="eastAsia"/>
          <w:color w:val="000000"/>
          <w:kern w:val="0"/>
          <w:szCs w:val="21"/>
          <w:shd w:val="clear" w:color="auto" w:fill="FFFFFF"/>
        </w:rPr>
        <w:t>自然段）：写天安门广场灯火辉煌的景象和群众队伍游行的情况。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第五段（</w:t>
      </w:r>
      <w:r w:rsidRPr="00045E71">
        <w:rPr>
          <w:rFonts w:ascii="Tahoma" w:hAnsi="Tahoma" w:cs="Tahoma"/>
          <w:color w:val="000000"/>
          <w:kern w:val="0"/>
          <w:szCs w:val="21"/>
          <w:shd w:val="clear" w:color="auto" w:fill="FFFFFF"/>
        </w:rPr>
        <w:t>15</w:t>
      </w:r>
      <w:r w:rsidRPr="00045E71">
        <w:rPr>
          <w:rFonts w:ascii="Tahoma" w:hAnsi="Tahoma" w:cs="Tahoma" w:hint="eastAsia"/>
          <w:color w:val="000000"/>
          <w:kern w:val="0"/>
          <w:szCs w:val="21"/>
          <w:shd w:val="clear" w:color="auto" w:fill="FFFFFF"/>
        </w:rPr>
        <w:t>自然段）：写开国大典结束后的情况。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归纳主要内容。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课文描述了新中国成立时开国大典的盛况及开国大典的伟大意义，赞颂了人民解放军的威武雄壮，反映了人民无限热爱毛主席和欢庆新中国诞生，当家做了主人的兴奋心情。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．抄写生字新词。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．熟读课文。</w:t>
      </w:r>
    </w:p>
    <w:p w:rsidR="00487391" w:rsidRPr="00045E71" w:rsidRDefault="00487391" w:rsidP="00016BC9">
      <w:pPr>
        <w:widowControl/>
        <w:shd w:val="clear" w:color="auto" w:fill="FFFFFF"/>
        <w:jc w:val="center"/>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一、复习旧课，导入新课。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复习生字词语。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概括课文的主要内容。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二、学习课文第一部分。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读这段课文，你有什么感受？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从哪些词语中体会到这些感受呢？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（成员多，到会群众范围广：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四面八方、汇集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；来的早：早上六点多就入场；人数多：成了人山人海；热情高：直奔，五更天，摸着黑；秩序好：按照预定的地点排列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从重点词语句子中体会人们的思想感情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指导朗读。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语调适宜、庄重而平直。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三、学习课文第二、三部分。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默读课文，说说开国大典分为几个过程？哪些过程最能体现出开国大典的盛况？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学生自由发言。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教师小结并板书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宣布典礼开始</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奏国歌</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宣布新中国成立</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升国旗</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宣读政府公告</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阅兵式</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群众游行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分析阅兵式的情况。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师生探究：为什么阅兵式最能表现开国大典的盛况？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生：接受检阅的部队有海军、步兵、炮兵、战车师、骑兵、空军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兵种多。军队的素质高，这样的描写有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战车整整齐齐的前进；战士们挺着胸膛站在战车上，像钢铁巨人一样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雄伟威严。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欢呼声盖过了飞机的隆隆声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因为人民解放军的队伍威武雄壮，它是人民的武装，是新生的人民共和国的强大安全保障。群众看到自己的武装那样强大，战士那样威武，用欢呼来表达自己激动的心情，用喊声和掌声表达着对人民军队的热爱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群众差不多把嗓子都喊哑了，把手掌都拍麻了，还觉得不能够表示自己心里的欢喜和激动。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是中国人民为开国大典流露的欢乐、激动之情。呼喊和鼓掌是表达高兴和激动心情的形式。嗓子喊哑了，手掌拍麻了，说明了人民的心情欢快、激动达到了高潮。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描写阅兵的场面真可谓壮观！这段场面描写又有什么特色呢？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）学生互相讨论、交流。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）举例点评。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有点有面，做到点面描写相互结合。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描写细致，有顺序。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联系上下文说一说句子的含义，表达了怎样的思想感情。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A.</w:t>
      </w:r>
      <w:r w:rsidRPr="00045E71">
        <w:rPr>
          <w:rFonts w:ascii="Tahoma" w:hAnsi="Tahoma" w:cs="Tahoma" w:hint="eastAsia"/>
          <w:color w:val="000000"/>
          <w:kern w:val="0"/>
          <w:szCs w:val="21"/>
          <w:shd w:val="clear" w:color="auto" w:fill="FFFFFF"/>
        </w:rPr>
        <w:t>三十万人的目光一齐投向主席台。（为什么不用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朝着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看着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B.</w:t>
      </w:r>
      <w:r w:rsidRPr="00045E71">
        <w:rPr>
          <w:rFonts w:ascii="Tahoma" w:hAnsi="Tahoma" w:cs="Tahoma" w:hint="eastAsia"/>
          <w:color w:val="000000"/>
          <w:kern w:val="0"/>
          <w:szCs w:val="21"/>
          <w:shd w:val="clear" w:color="auto" w:fill="FFFFFF"/>
        </w:rPr>
        <w:t>场中挺立着一根电动旗杆。（将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挺立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立着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进行比较）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播放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开国大典</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阅兵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的影像资料。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练习朗读（ｐ</w:t>
      </w:r>
      <w:r w:rsidRPr="00045E71">
        <w:rPr>
          <w:rFonts w:ascii="Tahoma" w:hAnsi="Tahoma" w:cs="Tahoma"/>
          <w:color w:val="000000"/>
          <w:kern w:val="0"/>
          <w:szCs w:val="21"/>
          <w:shd w:val="clear" w:color="auto" w:fill="FFFFFF"/>
        </w:rPr>
        <w:t>uXu</w:t>
      </w:r>
      <w:r w:rsidRPr="00045E71">
        <w:rPr>
          <w:rFonts w:ascii="Tahoma" w:hAnsi="Tahoma" w:cs="Tahoma" w:hint="eastAsia"/>
          <w:color w:val="000000"/>
          <w:kern w:val="0"/>
          <w:szCs w:val="21"/>
          <w:shd w:val="clear" w:color="auto" w:fill="FFFFFF"/>
        </w:rPr>
        <w:t>ｅ</w:t>
      </w:r>
      <w:r w:rsidRPr="00045E71">
        <w:rPr>
          <w:rFonts w:ascii="Tahoma" w:hAnsi="Tahoma" w:cs="Tahoma"/>
          <w:color w:val="000000"/>
          <w:kern w:val="0"/>
          <w:szCs w:val="21"/>
          <w:shd w:val="clear" w:color="auto" w:fill="FFFFFF"/>
        </w:rPr>
        <w:t>wang</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com</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四、学习课文第四部分内容。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指名读书，思考：你读懂了什么，并找出相关语句，在旁边作批注，然后交流。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教师行间巡视，指导学生写批注。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交流感悟。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生：晚上九点半游行队伍才完全走出会场，典礼时间持续得长。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两股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红流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指的是人民群众的队伍，举着灯笼、火把游行。游行队伍一片火红，所以用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红流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代表游行队伍。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光明充满了整个北京城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中的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光明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除了讲光亮外，还象征着人民解放了，摆脱了黑暗社会的统治，前途一片光明。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教师相机点拨：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两股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红流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分头向东城、西城的街道流去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，如果说成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两支游行队伍分头向东城、西城走去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好不好呢？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）交流感悟。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不好。表现不出游行队伍声势之大，场面之壮观。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找出群众激动、喜悦、兴奋的句子读一读，读出其中的感情。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抄写词语。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简要复述开国大典的过程，注意有条理。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六、</w:t>
      </w: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7.</w:t>
      </w:r>
      <w:r w:rsidRPr="00045E71">
        <w:rPr>
          <w:rFonts w:ascii="Tahoma" w:hAnsi="Tahoma" w:cs="Tahoma" w:hint="eastAsia"/>
          <w:b/>
          <w:color w:val="000000"/>
          <w:kern w:val="0"/>
          <w:szCs w:val="21"/>
          <w:shd w:val="clear" w:color="auto" w:fill="FFFFFF"/>
        </w:rPr>
        <w:t>开国大典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会前：广场布置群众入场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典礼：开始</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奏国歌</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宣布新中国成立</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升国旗</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宣读政府公告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阅兵式：检阅部队群众欢呼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群众游行：天上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地上</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光明充满北京城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七、教学反思：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8.</w:t>
      </w:r>
      <w:r w:rsidRPr="00045E71">
        <w:rPr>
          <w:rFonts w:ascii="Tahoma" w:hAnsi="Tahoma" w:cs="Tahoma" w:hint="eastAsia"/>
          <w:b/>
          <w:color w:val="000000"/>
          <w:kern w:val="0"/>
          <w:szCs w:val="21"/>
          <w:shd w:val="clear" w:color="auto" w:fill="FFFFFF"/>
        </w:rPr>
        <w:t>灯光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个生字，理解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璀璨、千钧一发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等词语的意思。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．朗读课文，理解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灯光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的含义，并从课文中找到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灯光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相关的语句，并深入理解。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懂得今天的幸福生活来之不易，要加倍珍惜的道理。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重点：理解郝副营长广阔的胸怀和对未来美好的憧憬，以及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灯光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的联系与含义。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难点：关注场面描写的作用。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关于灯光的一段视频。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一、导入新课，激发兴趣。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．出示灯光的一段视频。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．教师小结，导入。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这千万盏灯是和平的象征，让人们感到很安宁，很温馨。但这灯光的背后还有一段耐人寻味的故事了！今天，我们来学习这个故事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《灯光》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 xml:space="preserve">．板书课题　　</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 xml:space="preserve">灯光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介绍作者。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王愿坚是当代著名的作家。</w:t>
      </w:r>
      <w:r w:rsidRPr="00045E71">
        <w:rPr>
          <w:rFonts w:ascii="Tahoma" w:hAnsi="Tahoma" w:cs="Tahoma"/>
          <w:color w:val="000000"/>
          <w:kern w:val="0"/>
          <w:szCs w:val="21"/>
          <w:shd w:val="clear" w:color="auto" w:fill="FFFFFF"/>
        </w:rPr>
        <w:t>1945</w:t>
      </w:r>
      <w:r w:rsidRPr="00045E71">
        <w:rPr>
          <w:rFonts w:ascii="Tahoma" w:hAnsi="Tahoma" w:cs="Tahoma" w:hint="eastAsia"/>
          <w:color w:val="000000"/>
          <w:kern w:val="0"/>
          <w:szCs w:val="21"/>
          <w:shd w:val="clear" w:color="auto" w:fill="FFFFFF"/>
        </w:rPr>
        <w:t>年参加八路军。在抗日战争和解放战争中，当过随军记者，解放后创作了不少革命历史题材小说。曾担任《闪闪的红星》这部电影中的一个编剧。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这是一个怎样的故事呢？请同学们快速阅读课文，梳理课文内容。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二、初读课文，学习字词。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提出读书要求：默读课文，一边读一边画出不认识的字和不理解的词，并借助词典等学习工具书理解。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教师检查学生学习情况。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）检查生字读音。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围歼（</w:t>
      </w:r>
      <w:r w:rsidRPr="00045E71">
        <w:rPr>
          <w:rFonts w:ascii="Tahoma" w:hAnsi="Tahoma" w:cs="Tahoma"/>
          <w:color w:val="000000"/>
          <w:kern w:val="0"/>
          <w:szCs w:val="21"/>
          <w:shd w:val="clear" w:color="auto" w:fill="FFFFFF"/>
        </w:rPr>
        <w:t xml:space="preserve">  jiān  </w:t>
      </w:r>
      <w:r w:rsidRPr="00045E71">
        <w:rPr>
          <w:rFonts w:ascii="Tahoma" w:hAnsi="Tahoma" w:cs="Tahoma" w:hint="eastAsia"/>
          <w:color w:val="000000"/>
          <w:kern w:val="0"/>
          <w:szCs w:val="21"/>
          <w:shd w:val="clear" w:color="auto" w:fill="FFFFFF"/>
        </w:rPr>
        <w:t>）豫皖苏（</w:t>
      </w:r>
      <w:r w:rsidRPr="00045E71">
        <w:rPr>
          <w:rFonts w:ascii="Tahoma" w:hAnsi="Tahoma" w:cs="Tahoma"/>
          <w:color w:val="000000"/>
          <w:kern w:val="0"/>
          <w:szCs w:val="21"/>
          <w:shd w:val="clear" w:color="auto" w:fill="FFFFFF"/>
        </w:rPr>
        <w:t>w</w:t>
      </w:r>
      <w:r w:rsidRPr="00045E71">
        <w:rPr>
          <w:rFonts w:ascii="宋体" w:hAnsi="宋体" w:cs="宋体" w:hint="eastAsia"/>
          <w:color w:val="000000"/>
          <w:kern w:val="0"/>
          <w:szCs w:val="21"/>
          <w:shd w:val="clear" w:color="auto" w:fill="FFFFFF"/>
        </w:rPr>
        <w:t>ǎ</w:t>
      </w:r>
      <w:r w:rsidRPr="00045E71">
        <w:rPr>
          <w:rFonts w:ascii="Tahoma" w:hAnsi="Tahoma" w:cs="Tahoma"/>
          <w:color w:val="000000"/>
          <w:kern w:val="0"/>
          <w:szCs w:val="21"/>
          <w:shd w:val="clear" w:color="auto" w:fill="FFFFFF"/>
        </w:rPr>
        <w:t>n</w:t>
      </w:r>
      <w:r w:rsidRPr="00045E71">
        <w:rPr>
          <w:rFonts w:ascii="Tahoma" w:hAnsi="Tahoma" w:cs="Tahoma" w:hint="eastAsia"/>
          <w:color w:val="000000"/>
          <w:kern w:val="0"/>
          <w:szCs w:val="21"/>
          <w:shd w:val="clear" w:color="auto" w:fill="FFFFFF"/>
        </w:rPr>
        <w:t>）电钮（</w:t>
      </w:r>
      <w:r w:rsidRPr="00045E71">
        <w:rPr>
          <w:rFonts w:ascii="Tahoma" w:hAnsi="Tahoma" w:cs="Tahoma"/>
          <w:color w:val="000000"/>
          <w:kern w:val="0"/>
          <w:szCs w:val="21"/>
          <w:shd w:val="clear" w:color="auto" w:fill="FFFFFF"/>
        </w:rPr>
        <w:t xml:space="preserve"> ni</w:t>
      </w:r>
      <w:r w:rsidRPr="00045E71">
        <w:rPr>
          <w:rFonts w:ascii="宋体" w:hAnsi="宋体" w:cs="宋体" w:hint="eastAsia"/>
          <w:color w:val="000000"/>
          <w:kern w:val="0"/>
          <w:szCs w:val="21"/>
          <w:shd w:val="clear" w:color="auto" w:fill="FFFFFF"/>
        </w:rPr>
        <w:t>ǔ</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千钧一发（</w:t>
      </w:r>
      <w:r w:rsidRPr="00045E71">
        <w:rPr>
          <w:rFonts w:ascii="Tahoma" w:hAnsi="Tahoma" w:cs="Tahoma"/>
          <w:color w:val="000000"/>
          <w:kern w:val="0"/>
          <w:szCs w:val="21"/>
          <w:shd w:val="clear" w:color="auto" w:fill="FFFFFF"/>
        </w:rPr>
        <w:t xml:space="preserve"> jūn  </w:t>
      </w:r>
      <w:r w:rsidRPr="00045E71">
        <w:rPr>
          <w:rFonts w:ascii="Tahoma" w:hAnsi="Tahoma" w:cs="Tahoma" w:hint="eastAsia"/>
          <w:color w:val="000000"/>
          <w:kern w:val="0"/>
          <w:szCs w:val="21"/>
          <w:shd w:val="clear" w:color="auto" w:fill="FFFFFF"/>
        </w:rPr>
        <w:t>）璀璨（</w:t>
      </w:r>
      <w:r w:rsidRPr="00045E71">
        <w:rPr>
          <w:rFonts w:ascii="Tahoma" w:hAnsi="Tahoma" w:cs="Tahoma"/>
          <w:color w:val="000000"/>
          <w:kern w:val="0"/>
          <w:szCs w:val="21"/>
          <w:shd w:val="clear" w:color="auto" w:fill="FFFFFF"/>
        </w:rPr>
        <w:t xml:space="preserve"> cu</w:t>
      </w:r>
      <w:r w:rsidRPr="00045E71">
        <w:rPr>
          <w:rFonts w:ascii="宋体" w:hAnsi="宋体" w:cs="宋体" w:hint="eastAsia"/>
          <w:color w:val="000000"/>
          <w:kern w:val="0"/>
          <w:szCs w:val="21"/>
          <w:shd w:val="clear" w:color="auto" w:fill="FFFFFF"/>
        </w:rPr>
        <w:t>ǐ</w:t>
      </w:r>
      <w:r w:rsidRPr="00045E71">
        <w:rPr>
          <w:rFonts w:ascii="Tahoma" w:hAnsi="Tahoma" w:cs="Tahoma"/>
          <w:color w:val="000000"/>
          <w:kern w:val="0"/>
          <w:szCs w:val="21"/>
          <w:shd w:val="clear" w:color="auto" w:fill="FFFFFF"/>
        </w:rPr>
        <w:t xml:space="preserve">càn   </w:t>
      </w:r>
      <w:r w:rsidRPr="00045E71">
        <w:rPr>
          <w:rFonts w:ascii="Tahoma" w:hAnsi="Tahoma" w:cs="Tahoma" w:hint="eastAsia"/>
          <w:color w:val="000000"/>
          <w:kern w:val="0"/>
          <w:szCs w:val="21"/>
          <w:shd w:val="clear" w:color="auto" w:fill="FFFFFF"/>
        </w:rPr>
        <w:t>）黑魆魆（</w:t>
      </w:r>
      <w:r w:rsidRPr="00045E71">
        <w:rPr>
          <w:rFonts w:ascii="Tahoma" w:hAnsi="Tahoma" w:cs="Tahoma"/>
          <w:color w:val="000000"/>
          <w:kern w:val="0"/>
          <w:szCs w:val="21"/>
          <w:shd w:val="clear" w:color="auto" w:fill="FFFFFF"/>
        </w:rPr>
        <w:t xml:space="preserve"> xū</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）检查词语的理解情况。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豫皖苏：豫，河南省。皖，安徽省。苏，江苏省。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千钧一发：钧：古代重量单位，一钧等于</w:t>
      </w:r>
      <w:r w:rsidRPr="00045E71">
        <w:rPr>
          <w:rFonts w:ascii="Tahoma" w:hAnsi="Tahoma" w:cs="Tahoma"/>
          <w:color w:val="000000"/>
          <w:kern w:val="0"/>
          <w:szCs w:val="21"/>
          <w:shd w:val="clear" w:color="auto" w:fill="FFFFFF"/>
        </w:rPr>
        <w:t>30</w:t>
      </w:r>
      <w:r w:rsidRPr="00045E71">
        <w:rPr>
          <w:rFonts w:ascii="Tahoma" w:hAnsi="Tahoma" w:cs="Tahoma" w:hint="eastAsia"/>
          <w:color w:val="000000"/>
          <w:kern w:val="0"/>
          <w:szCs w:val="21"/>
          <w:shd w:val="clear" w:color="auto" w:fill="FFFFFF"/>
        </w:rPr>
        <w:t>斤。千钧一发指千钧的重量系在一根头发上，比喻极其危险。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围歼战：包围起来歼灭敌人的战斗。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璀璨：形容珠玉等光彩鲜明。本课指天安门广场灯光耀眼。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憧憬：向往。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自由朗读课文，注意读通顺。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三、精读往事部分内容。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学生默读这部分内容，找出描写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灯光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的句子，用笔勾画下来。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学生汇报自己勾画的句子。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）广场上千万盏灯静静地照耀着天安门广场周围的宏伟建筑，使人心头感到光明，感到温暖。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）书上有一幅插图，画的是一盏吊着的电灯，一个孩子正在灯下聚精会神地读书。他注视着那幅图，默默地沉思着。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）他又划着一根火柴，点燃了烟，又望了一眼图画，深情地说：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赶明儿胜利了，咱们也能用上电灯，让孩子们都在那样亮和灯光底下学习，该多好啊！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他把头靠在胸墙上，望着漆黑的夜空，完全陷入了对未来的憧憬里。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）这位年轻的战友为了让孩子们能够在电灯底下学习，不惜牺牲自己的生命，他自己却没有来得及见一见电灯。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）在天安门前璀璨的华灯下面，我又想起这位亲爱的战友来。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学生就这些重点句子自读质疑，互相讨论。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）学生质疑：为什么看到这上千万盏灯，心头感到光明，感到温暖？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万盏灯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这么多得灯，大放光明，广场周围还有许多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宏伟的建筑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，说明祖国的建设突飞猛进，所以心头感到光明，感到温暖。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）学生质疑：郝副营长：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完全陷入对未来的憧憬里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，他在憧憬什么呢？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郝副营长的话道出了他的美好的心愿，反映了他崇高的精神境界，他想的是祖国的下一代，希望能够给他们创造一个优越的学习条件。郝副营长所说的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多好啊！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指孩子们在这光亮的灯下学习、生活是多么幸福啊！憧憬的内容可能是：等革命胜利后，劳动人民将为建设祖国、为创造自己的幸福生活而辛勤工作，不再为地主资本家卖命，他们的子女将有可能在舒适的环境中读书学习，不再像父辈那样被剥夺上学的权利</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重点讨论：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这位年轻的战友不惜自己的性命，为了让孩子们能够在电灯底下学习，他自己却没来得及见一见电灯。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对这句话是怎样理解的？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生：表现了革命先烈不惜牺牲自己性命为后代谋幸福的无私奉献精神。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生：体会到我们现在的幸福生活正是无数先烈用鲜血和生命换来的。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生：让我们知道：无数先烈正是为了后代的幸福而不惜牺牲自己生命的，因此我们要珍惜今天的幸福生活。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在讨论中，大家明白了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灯光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的含义，接着思考作者这样写有什么妙处呢？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生：让课文的内容相互联系，以一个线索贯穿。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生：让内容相互照应，联系更加紧凑。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生：起着点题的作用，让题目像珍珠一样闪亮！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四、复习写作方法。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课文中哪些内容运用点面结合的方法，举例说明。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激烈的围歼战是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的描写，郝副营长的思考与点燃火光是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的描写。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学生讨论交流。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五、总结全文，布置作业。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将描写灯光的语句找出来读一读。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写一段话。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郝副营长，我想对你说：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六、</w:t>
      </w: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8.</w:t>
      </w:r>
      <w:r w:rsidRPr="00045E71">
        <w:rPr>
          <w:rFonts w:ascii="Tahoma" w:hAnsi="Tahoma" w:cs="Tahoma" w:hint="eastAsia"/>
          <w:b/>
          <w:color w:val="000000"/>
          <w:kern w:val="0"/>
          <w:szCs w:val="21"/>
          <w:shd w:val="clear" w:color="auto" w:fill="FFFFFF"/>
        </w:rPr>
        <w:t>灯光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广场　　灯光　　一声赞叹　　　　幸福生活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阵地　　火光　　憧憬未来　　　　生命换取</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color w:val="000000"/>
          <w:szCs w:val="21"/>
        </w:rPr>
        <w:t>七、</w:t>
      </w: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语文园地二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交流平台：阅读文章，要抓住场面描写。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词句段运用：体会词句重复的妙处；谈谈人物说话时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的不同表达方式。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书写提示：举办书写作品展览，注意行款整齐、正确、工整。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通过理解、感悟、诵读，积累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爱国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的名人名言。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重点：阅读文章，关注场面描写；背诵关于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爱国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的名人名言。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难点：体会词句重复的妙处，以及说的不同表达方式。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准备书法作品的课件。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词句段运用课件。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 </w:t>
      </w: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一、揭题导入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今天我们学习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语文园地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的内容。（板书：语文园地）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交流平台</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复习本单元学习的课文。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本单元学习的方法。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关注场面描写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阅读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交流平台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的内容，你明白这段话的要点是什么吗？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）指导学生一边读，一边圈画重点语句。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）可以围绕重点写写批注，或感受。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4.</w:t>
      </w:r>
      <w:r w:rsidRPr="00045E71">
        <w:rPr>
          <w:rFonts w:ascii="Tahoma" w:hAnsi="Tahoma" w:cs="Tahoma" w:hint="eastAsia"/>
          <w:color w:val="000000"/>
          <w:kern w:val="0"/>
          <w:szCs w:val="21"/>
          <w:shd w:val="clear" w:color="auto" w:fill="FFFFFF"/>
        </w:rPr>
        <w:t>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）阅读文章，要关注场面描写。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）要学会在作文中进行场面描写。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怎样在习作中进行场面描写呢？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）注重对整个场面进行概括性地描写，这便是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的描写。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）注重对某个人物或具体的事情进行细致地描写，这是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的描写。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）注重点面结合，活动过程才会给人留下完整的印象，才能够把重点部分写具体。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阅读下面的一段话，谈谈场面描写的作用。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冼星海同志指挥得那样有气派，姿势优美，大方；动作有节奏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有感情。随着指挥棒的移动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上百人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上千人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还不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仿佛到位的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上万人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都一齐歌唱。歌声悠扬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淳朴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像谆谆的教诲</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又像娓娓的谈话</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一直唱到人们的心里，又从心里唱出来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弥漫整个广场。声浪碰到群山</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群山发出回响；声浪越过延河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河水演出伴奏；几番回荡往返</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一直辐射到遥远的地方。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生：这段话有点的描写，也有面的描写，有点有面，所以能够很生动地描绘出大合唱的气势雄壮，也能够反映出大家的团结一致。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生：这是对延安歌唱场面的描写。既有鸟瞰式的描绘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又有特写的镜头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点面结合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层次分明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把一个热闹非凡的伟大场面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写得十分动人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从而表现了延安军民的革命精神面貌。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词句段运用</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p</w:t>
      </w:r>
      <w:r w:rsidRPr="00045E71">
        <w:rPr>
          <w:rFonts w:ascii="Tahoma" w:hAnsi="Tahoma" w:cs="Tahoma" w:hint="eastAsia"/>
          <w:color w:val="000000"/>
          <w:kern w:val="0"/>
          <w:szCs w:val="21"/>
          <w:shd w:val="clear" w:color="auto" w:fill="FFFFFF"/>
        </w:rPr>
        <w:t>ｕ</w:t>
      </w:r>
      <w:r w:rsidRPr="00045E71">
        <w:rPr>
          <w:rFonts w:ascii="Tahoma" w:hAnsi="Tahoma" w:cs="Tahoma"/>
          <w:color w:val="000000"/>
          <w:kern w:val="0"/>
          <w:szCs w:val="21"/>
          <w:shd w:val="clear" w:color="auto" w:fill="FFFFFF"/>
        </w:rPr>
        <w:t>xuewang</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cOm</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读句子，注意红色画线的部分，说说这样写的好处。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A.</w:t>
      </w:r>
      <w:r w:rsidRPr="00045E71">
        <w:rPr>
          <w:rFonts w:ascii="Tahoma" w:hAnsi="Tahoma" w:cs="Tahoma" w:hint="eastAsia"/>
          <w:color w:val="000000"/>
          <w:kern w:val="0"/>
          <w:szCs w:val="21"/>
          <w:shd w:val="clear" w:color="auto" w:fill="FFFFFF"/>
        </w:rPr>
        <w:t>起初是全场肃静，</w:t>
      </w:r>
      <w:r w:rsidRPr="00045E71">
        <w:rPr>
          <w:rFonts w:ascii="Tahoma" w:hAnsi="Tahoma" w:cs="Tahoma" w:hint="eastAsia"/>
          <w:color w:val="000000"/>
          <w:kern w:val="0"/>
          <w:szCs w:val="21"/>
          <w:u w:val="single"/>
          <w:shd w:val="clear" w:color="auto" w:fill="FFFFFF"/>
        </w:rPr>
        <w:t>只听见</w:t>
      </w:r>
      <w:r w:rsidRPr="00045E71">
        <w:rPr>
          <w:rFonts w:ascii="Tahoma" w:hAnsi="Tahoma" w:cs="Tahoma" w:hint="eastAsia"/>
          <w:color w:val="000000"/>
          <w:kern w:val="0"/>
          <w:szCs w:val="21"/>
          <w:shd w:val="clear" w:color="auto" w:fill="FFFFFF"/>
        </w:rPr>
        <w:t>炮声，</w:t>
      </w:r>
      <w:r w:rsidRPr="00045E71">
        <w:rPr>
          <w:rFonts w:ascii="Tahoma" w:hAnsi="Tahoma" w:cs="Tahoma" w:hint="eastAsia"/>
          <w:color w:val="000000"/>
          <w:kern w:val="0"/>
          <w:szCs w:val="21"/>
          <w:u w:val="single"/>
          <w:shd w:val="clear" w:color="auto" w:fill="FFFFFF"/>
        </w:rPr>
        <w:t>只听见</w:t>
      </w:r>
      <w:r w:rsidRPr="00045E71">
        <w:rPr>
          <w:rFonts w:ascii="Tahoma" w:hAnsi="Tahoma" w:cs="Tahoma" w:hint="eastAsia"/>
          <w:color w:val="000000"/>
          <w:kern w:val="0"/>
          <w:szCs w:val="21"/>
          <w:shd w:val="clear" w:color="auto" w:fill="FFFFFF"/>
        </w:rPr>
        <w:t>国旗和许多旗帜飘拂的声音。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B.</w:t>
      </w:r>
      <w:r w:rsidRPr="00045E71">
        <w:rPr>
          <w:rFonts w:ascii="Tahoma" w:hAnsi="Tahoma" w:cs="Tahoma" w:hint="eastAsia"/>
          <w:color w:val="000000"/>
          <w:kern w:val="0"/>
          <w:szCs w:val="21"/>
          <w:shd w:val="clear" w:color="auto" w:fill="FFFFFF"/>
        </w:rPr>
        <w:t>那里的天比别处的更可爱，空气</w:t>
      </w:r>
      <w:r w:rsidRPr="00045E71">
        <w:rPr>
          <w:rFonts w:ascii="Tahoma" w:hAnsi="Tahoma" w:cs="Tahoma" w:hint="eastAsia"/>
          <w:color w:val="000000"/>
          <w:kern w:val="0"/>
          <w:szCs w:val="21"/>
          <w:u w:val="single"/>
          <w:shd w:val="clear" w:color="auto" w:fill="FFFFFF"/>
        </w:rPr>
        <w:t>是那么</w:t>
      </w:r>
      <w:r w:rsidRPr="00045E71">
        <w:rPr>
          <w:rFonts w:ascii="Tahoma" w:hAnsi="Tahoma" w:cs="Tahoma" w:hint="eastAsia"/>
          <w:color w:val="000000"/>
          <w:kern w:val="0"/>
          <w:szCs w:val="21"/>
          <w:shd w:val="clear" w:color="auto" w:fill="FFFFFF"/>
        </w:rPr>
        <w:t>清鲜</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天空</w:t>
      </w:r>
      <w:r w:rsidRPr="00045E71">
        <w:rPr>
          <w:rFonts w:ascii="Tahoma" w:hAnsi="Tahoma" w:cs="Tahoma" w:hint="eastAsia"/>
          <w:color w:val="000000"/>
          <w:kern w:val="0"/>
          <w:szCs w:val="21"/>
          <w:u w:val="single"/>
          <w:shd w:val="clear" w:color="auto" w:fill="FFFFFF"/>
        </w:rPr>
        <w:t>是那么</w:t>
      </w:r>
      <w:r w:rsidRPr="00045E71">
        <w:rPr>
          <w:rFonts w:ascii="Tahoma" w:hAnsi="Tahoma" w:cs="Tahoma" w:hint="eastAsia"/>
          <w:color w:val="000000"/>
          <w:kern w:val="0"/>
          <w:szCs w:val="21"/>
          <w:shd w:val="clear" w:color="auto" w:fill="FFFFFF"/>
        </w:rPr>
        <w:t>明朗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使我总想高歌一曲</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表示我满心的愉快。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朗读，理解句子意思。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讨论词句反复运用的妙处。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反复，是根据表达需要，有意让一个句子或词语重复出现的修辞方法，反复就是为了强调某种意思，突出某种情感，特意重复使用某些词语、句子或者段落等。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反复与排比的不同。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数量不一样，反复，相同的词语出现两次就行。排比，结构相似的短语或句子必须三项，或三项以上。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四、继续学习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词句段运用</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词句段运用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写人物说话时，可以不用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来表达。读句子，仿照着写一写。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A.</w:t>
      </w:r>
      <w:r w:rsidRPr="00045E71">
        <w:rPr>
          <w:rFonts w:ascii="Tahoma" w:hAnsi="Tahoma" w:cs="Tahoma" w:hint="eastAsia"/>
          <w:color w:val="000000"/>
          <w:kern w:val="0"/>
          <w:szCs w:val="21"/>
          <w:shd w:val="clear" w:color="auto" w:fill="FFFFFF"/>
        </w:rPr>
        <w:t>清明节前的一个晚上，我又漫步在广场上，忽然背后传来一声赞叹：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多好啊！</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B.“</w:t>
      </w:r>
      <w:r w:rsidRPr="00045E71">
        <w:rPr>
          <w:rFonts w:ascii="Tahoma" w:hAnsi="Tahoma" w:cs="Tahoma" w:hint="eastAsia"/>
          <w:color w:val="000000"/>
          <w:kern w:val="0"/>
          <w:szCs w:val="21"/>
          <w:shd w:val="clear" w:color="auto" w:fill="FFFFFF"/>
        </w:rPr>
        <w:t>我还有作业没完成，不能和你一起去玩了。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我婉言谢绝了伙伴的邀请。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C.“</w:t>
      </w:r>
      <w:r w:rsidRPr="00045E71">
        <w:rPr>
          <w:rFonts w:ascii="Tahoma" w:hAnsi="Tahoma" w:cs="Tahoma" w:hint="eastAsia"/>
          <w:color w:val="000000"/>
          <w:kern w:val="0"/>
          <w:szCs w:val="21"/>
          <w:shd w:val="clear" w:color="auto" w:fill="FFFFFF"/>
        </w:rPr>
        <w:t>既然这样，你以后再也不要来找我玩了！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话一出口，我就后悔了。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D.</w:t>
      </w:r>
      <w:r w:rsidRPr="00045E71">
        <w:rPr>
          <w:rFonts w:ascii="Tahoma" w:hAnsi="Tahoma" w:cs="Tahoma" w:hint="eastAsia"/>
          <w:color w:val="000000"/>
          <w:kern w:val="0"/>
          <w:szCs w:val="21"/>
          <w:shd w:val="clear" w:color="auto" w:fill="FFFFFF"/>
        </w:rPr>
        <w:t>满腹下甚至盯着我的眼睛，一脸焦急：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你的眼睛怎么肿了？</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朗读，理解其意思。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分析不同的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A</w:t>
      </w:r>
      <w:r w:rsidRPr="00045E71">
        <w:rPr>
          <w:rFonts w:ascii="Tahoma" w:hAnsi="Tahoma" w:cs="Tahoma" w:hint="eastAsia"/>
          <w:color w:val="000000"/>
          <w:kern w:val="0"/>
          <w:szCs w:val="21"/>
          <w:shd w:val="clear" w:color="auto" w:fill="FFFFFF"/>
        </w:rPr>
        <w:t>句是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赞叹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B</w:t>
      </w:r>
      <w:r w:rsidRPr="00045E71">
        <w:rPr>
          <w:rFonts w:ascii="Tahoma" w:hAnsi="Tahoma" w:cs="Tahoma" w:hint="eastAsia"/>
          <w:color w:val="000000"/>
          <w:kern w:val="0"/>
          <w:szCs w:val="21"/>
          <w:shd w:val="clear" w:color="auto" w:fill="FFFFFF"/>
        </w:rPr>
        <w:t>句是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婉言谢绝</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 xml:space="preserve">c </w:t>
      </w:r>
      <w:r w:rsidRPr="00045E71">
        <w:rPr>
          <w:rFonts w:ascii="Tahoma" w:hAnsi="Tahoma" w:cs="Tahoma" w:hint="eastAsia"/>
          <w:color w:val="000000"/>
          <w:kern w:val="0"/>
          <w:szCs w:val="21"/>
          <w:shd w:val="clear" w:color="auto" w:fill="FFFFFF"/>
        </w:rPr>
        <w:t>句是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话一出口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D</w:t>
      </w:r>
      <w:r w:rsidRPr="00045E71">
        <w:rPr>
          <w:rFonts w:ascii="Tahoma" w:hAnsi="Tahoma" w:cs="Tahoma" w:hint="eastAsia"/>
          <w:color w:val="000000"/>
          <w:kern w:val="0"/>
          <w:szCs w:val="21"/>
          <w:shd w:val="clear" w:color="auto" w:fill="FFFFFF"/>
        </w:rPr>
        <w:t>句没有用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，只是用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引出说的内容。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生活中形容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的词语比较多，如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窃窃私语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谈论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争吵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请选择表示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的一个词语写人物的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五、总结训练点，布置作业。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本节课学习了阅读文章要关注场面描写，以及词语反复的妙处。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可以用不同方式加以表达，请写一句人物的说话。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一、复习旧知，导入新课。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交流词语反复的妙处。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谈谈课文《开国大典》中的场面描写。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书写提示</w:t>
      </w:r>
      <w:r w:rsidRPr="00045E71">
        <w:rPr>
          <w:rFonts w:ascii="Tahoma" w:hAnsi="Tahoma" w:cs="Tahom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出示书法作品的课件。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学生朗读。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交流两幅书法作品的相同点、不同点和妙处。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相同点：作品后面都有题款。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不同点：《游子吟》是一首诗，是竖着写的。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《草原》（节选）是课文的一句话，是横着写的。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妙处：字迹工整，条理清晰，注意行距，给人以整齐端庄的感觉。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老师指导：完成书法作品时，要注意选择合理的款式，同时要全面。另外要注意以下几点：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）行款整齐，布局合理。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）书写正确，不出现错别字，不规范的字。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）养成自我检视的习惯，不断提高书写水平。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学生临摹，注意要求。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老师及时点拨。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三、学习</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日积月累</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旧知导入。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人生自古谁无死，留取丹心照汗青</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这句诗选自文天祥的《过零丁洋》，这句诗诠释了文天祥的爱国之心，捍卫了中华民族的尊严，证明了中国人是有民族骨气的！接下来我们再来学习几则爱国名言。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教师范读。</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学生齐读。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鞠躬尽瘁，死而后已。</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【三国】诸葛亮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捐躯赴国难，视死忽如归。</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【三国】曹植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祖宗疆土，当以死守，不可以尺寸与人。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【宋】李纲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位卑未敢忘忧国。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【宋】陆游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学生理解意思，交流感受。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鞠躬：弯着身子，表示恭敬、谨慎；尽瘁：竭尽劳苦；已：停止。指全心全意地贡献出全部力量；到死为止。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为了解除国难献身，把死亡看作回家一样。这句话可以看出曹植非常的热爱国家。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祖宗留下来的土地，我们无论如何也要守住，一寸土地也不能让给别人。这句话告诉了后人要保卫祖国的疆土，神圣不可让敌人侵犯。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尽管地位低下，但不敢忘记处于患难中的国家。这句话充分说明了每个人都有为祖国担忧的意识，因为维护祖国的尊严是中华儿女的责任！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讲一则爱国故事，学生谈感悟。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爱国的杜子威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在苏州，流传着一位归国博士的动人事迹。他叫杜子威，是苏州医学院副院长。他出生在日本，在东京获得博士学位。</w:t>
      </w:r>
      <w:r w:rsidRPr="00045E71">
        <w:rPr>
          <w:rFonts w:ascii="Tahoma" w:hAnsi="Tahoma" w:cs="Tahoma"/>
          <w:color w:val="000000"/>
          <w:kern w:val="0"/>
          <w:szCs w:val="21"/>
          <w:shd w:val="clear" w:color="auto" w:fill="FFFFFF"/>
        </w:rPr>
        <w:t>1972</w:t>
      </w:r>
      <w:r w:rsidRPr="00045E71">
        <w:rPr>
          <w:rFonts w:ascii="Tahoma" w:hAnsi="Tahoma" w:cs="Tahoma" w:hint="eastAsia"/>
          <w:color w:val="000000"/>
          <w:kern w:val="0"/>
          <w:szCs w:val="21"/>
          <w:shd w:val="clear" w:color="auto" w:fill="FFFFFF"/>
        </w:rPr>
        <w:t>年，他离开日本，和妻子一起回到了祖国。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侨居在日本的父亲为杜子威苏州医学院附属医院建造了一座研究室花了整整一百万元人民币。杜子威不要一点报酬，把研究室献给了国家。有人以为杜子威很有钱，问他：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你戴的是什么牌的手表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他爽朗地笑道：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国产的，苏州牌，才</w:t>
      </w:r>
      <w:r w:rsidRPr="00045E71">
        <w:rPr>
          <w:rFonts w:ascii="Tahoma" w:hAnsi="Tahoma" w:cs="Tahoma"/>
          <w:color w:val="000000"/>
          <w:kern w:val="0"/>
          <w:szCs w:val="21"/>
          <w:shd w:val="clear" w:color="auto" w:fill="FFFFFF"/>
        </w:rPr>
        <w:t>45</w:t>
      </w:r>
      <w:r w:rsidRPr="00045E71">
        <w:rPr>
          <w:rFonts w:ascii="Tahoma" w:hAnsi="Tahoma" w:cs="Tahoma" w:hint="eastAsia"/>
          <w:color w:val="000000"/>
          <w:kern w:val="0"/>
          <w:szCs w:val="21"/>
          <w:shd w:val="clear" w:color="auto" w:fill="FFFFFF"/>
        </w:rPr>
        <w:t>元，走得相当准。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杜子威把价值一百万元的研究室献给了国家，自己却省吃俭用戴的是</w:t>
      </w:r>
      <w:r w:rsidRPr="00045E71">
        <w:rPr>
          <w:rFonts w:ascii="Tahoma" w:hAnsi="Tahoma" w:cs="Tahoma"/>
          <w:color w:val="000000"/>
          <w:kern w:val="0"/>
          <w:szCs w:val="21"/>
          <w:shd w:val="clear" w:color="auto" w:fill="FFFFFF"/>
        </w:rPr>
        <w:t>45</w:t>
      </w:r>
      <w:r w:rsidRPr="00045E71">
        <w:rPr>
          <w:rFonts w:ascii="Tahoma" w:hAnsi="Tahoma" w:cs="Tahoma" w:hint="eastAsia"/>
          <w:color w:val="000000"/>
          <w:kern w:val="0"/>
          <w:szCs w:val="21"/>
          <w:shd w:val="clear" w:color="auto" w:fill="FFFFFF"/>
        </w:rPr>
        <w:t>元的手表。人们被他这种崇高精神所感动。敬佩地伸出了大拇指。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1979</w:t>
      </w:r>
      <w:r w:rsidRPr="00045E71">
        <w:rPr>
          <w:rFonts w:ascii="Tahoma" w:hAnsi="Tahoma" w:cs="Tahoma" w:hint="eastAsia"/>
          <w:color w:val="000000"/>
          <w:kern w:val="0"/>
          <w:szCs w:val="21"/>
          <w:shd w:val="clear" w:color="auto" w:fill="FFFFFF"/>
        </w:rPr>
        <w:t>年，杜子威率领医学代表闭访问日本，他离开日本七年了，家里听到这个消息，高兴极了，准备好饭菜等着他。可是，等了好几天，也不见他的身影。原来，访日时间只有半个月。杜子威舍不得这点宝贵的时间，全安排了工作，只是在归国的前一天，代表团的其他同志上街参观去了，他才回家吃了一顿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1982</w:t>
      </w:r>
      <w:r w:rsidRPr="00045E71">
        <w:rPr>
          <w:rFonts w:ascii="Tahoma" w:hAnsi="Tahoma" w:cs="Tahoma" w:hint="eastAsia"/>
          <w:color w:val="000000"/>
          <w:kern w:val="0"/>
          <w:szCs w:val="21"/>
          <w:shd w:val="clear" w:color="auto" w:fill="FFFFFF"/>
        </w:rPr>
        <w:t>年，杜子威再次到日本。他为了给国家节省外汇，从宾馆搬到父母家住。临走前，父亲给他一台彩色电视机。杜子威却说：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电视机我有了，我缺的是专业资料，今后给我寄点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四、总结训练点，布置作业。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书写作品要行款整齐、布局合理，还要正确。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理解、背诵关于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爱国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的名言。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五、</w:t>
      </w: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语文园地二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阅读文章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关注场面描写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词语反复不同的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书写提示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行款整齐、布局合理、正确规范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爱国名言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六、</w:t>
      </w: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口语交际：演讲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．准备好演讲稿，做到材料合适，观点明确。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．演讲时要做到语气、语调适当，姿态大方。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3. </w:t>
      </w:r>
      <w:r w:rsidRPr="00045E71">
        <w:rPr>
          <w:rFonts w:ascii="Tahoma" w:hAnsi="Tahoma" w:cs="Tahoma" w:hint="eastAsia"/>
          <w:color w:val="000000"/>
          <w:kern w:val="0"/>
          <w:szCs w:val="21"/>
          <w:shd w:val="clear" w:color="auto" w:fill="FFFFFF"/>
        </w:rPr>
        <w:t>演讲时要注意感情恰当，增强表现力。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重点：写好演讲稿，让演讲有说服力。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）根据题目，选择合适的材料，例举生动的故事。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）注意停顿、重复或者辅以动作，增强演讲的表现力。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名人演讲的视频。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一、激趣导入。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出示一段名人演讲的视频。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学生交流体会或感悟。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导入口语交际</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演讲。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二、师生交流。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出示演讲的题目。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科学读书锻炼身体健康饮食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请选择一个话题进行演讲，怎样才能演讲更精彩呢？请大家交流观点。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学生交流，老师提炼观点。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）演讲的内容要精彩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事例多有代表性、引用名言警句、语言要真挚等。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）演讲的水平高超</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态度要和蔼、巧妙注意感情渲染、辅以动作等。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出示一段演讲稿，学生评析。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书是人类进步的阶梯。古语有云：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书中自有黄金屋，书中自有颜如玉。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书是人类精神的粮食。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我是在读书中享受艺术美，享受其带来的无穷乐趣。我可以畅游在书的海洋里，坐着轻舟在三峡中勇进，去感受李白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两岸猿声啼不住，轻舟已过万重山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的喜悦，也可以漫步于塞外广漠的草原之上，去领略王维所点燃的直冲云霄的孤烟，欣赏那动人且让人流连忘返的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长河落日圆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，还可以欣赏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衔远山，吞长江，浩浩荡荡，横无际涯，朝晖夕阳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如此壮阔的岳阳楼。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学生交流演讲稿的特色之处。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）运用排比的修辞手法，很有感染力。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）富有文采，让人感受到演讲稿的深刻内涵。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）观点明确，事例较多，有说服力！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三、准备演讲稿。</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分小组进行。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各人整理演讲稿的内容与提纲。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整理好事例、警句等。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四、现场演讲。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每小组选取一人进行演讲。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设立评委打分。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评委点评演讲者的优点与不足之处。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公布演讲比赛的成绩。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五、教师总结。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生活中离不开演讲，演讲能够让陈述的观点更加明确，让表达的意思更加鲜明。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演讲时的注意点。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）语言通俗易懂，不要生硬，书面化。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）速度要慢，有感情，要能够让听众理解。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）增加排比句，以渲染气氛，强化感情，引起听众的共鸣。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）服饰要整洁，不要五颜六色。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六、教学反思</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七、板书设计：</w:t>
      </w:r>
    </w:p>
    <w:p w:rsidR="00487391" w:rsidRPr="00045E71" w:rsidRDefault="00487391" w:rsidP="00016BC9">
      <w:pPr>
        <w:pStyle w:val="NormalWeb"/>
        <w:widowControl/>
        <w:spacing w:beforeAutospacing="0" w:afterAutospacing="0"/>
        <w:rPr>
          <w:color w:val="000000"/>
        </w:rPr>
      </w:pPr>
      <w:hyperlink r:id="rId23" w:history="1">
        <w:r w:rsidRPr="00045E71">
          <w:rPr>
            <w:color w:val="000000"/>
            <w:shd w:val="clear" w:color="auto" w:fill="FFFFFF"/>
          </w:rPr>
          <w:pict>
            <v:shape id="_x0000_i1033" type="#_x0000_t75" alt="IMG_256" style="width:333pt;height:55.5pt;mso-position-horizontal-relative:page;mso-position-vertical-relative:page" o:button="t">
              <v:fill o:detectmouseclick="t"/>
              <v:imagedata r:id="rId24" o:title=""/>
            </v:shape>
          </w:pict>
        </w:r>
      </w:hyperlink>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习作：多彩的活动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．认真审题，明白作文要求是写多彩的活动。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．注重点面结合，有点有面更加具体。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3.  </w:t>
      </w:r>
      <w:r w:rsidRPr="00045E71">
        <w:rPr>
          <w:rFonts w:ascii="Tahoma" w:hAnsi="Tahoma" w:cs="Tahoma" w:hint="eastAsia"/>
          <w:color w:val="000000"/>
          <w:kern w:val="0"/>
          <w:szCs w:val="21"/>
          <w:shd w:val="clear" w:color="auto" w:fill="FFFFFF"/>
        </w:rPr>
        <w:t>把活动过程中印象深刻的部分作为重点来写，还要写清楚活动中人物的神态、动作、语言等。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重点：写活动场面时，既要关注整个场景，也要注意同学的表现。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难点：要写清楚活动的体会，写明这次活动告诉的道理，这样才能让游戏活动有个明确的主题。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准备作文要求的课件。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放一段关于活动的视频。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一、激发兴趣，导入话题。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出示一段活动的视频。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猜一猜，这是什么活动？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老鹰捉小鸡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活动真是太有趣了！给我们的童年带来了无限的乐趣！活动真是太好玩了，让美好的时光匆匆而逝！你喜欢什么样的活动呢？请回忆生活，说一说你最喜欢的活动，并写一写你喜欢的活动。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4.</w:t>
      </w:r>
      <w:r w:rsidRPr="00045E71">
        <w:rPr>
          <w:rFonts w:ascii="Tahoma" w:hAnsi="Tahoma" w:cs="Tahoma" w:hint="eastAsia"/>
          <w:color w:val="000000"/>
          <w:kern w:val="0"/>
          <w:szCs w:val="21"/>
          <w:shd w:val="clear" w:color="auto" w:fill="FFFFFF"/>
        </w:rPr>
        <w:t>出示作文要求的课件。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记一次活动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我们先一起来玩一个活动。这个活动可以是室内的，也可以是室外的；可以是个传统活动，也可以是个新活动。如果大家能自己创编一个活动，就更好了。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我们可以这样来写活动：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写清楚活动是怎么玩的。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写活动的过程，把印象深刻的部分作为重点来写。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写活动的场面时，既要关注整个场景，也要注意同学的表现，写一写他们的神态、动作、语言。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把你在这次活动中的体会写下来。如，应遵守规则，伙伴间要团结协作，遇事要勇敢果断、坚持到底</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写完后读给同学听，根据他们的建议，用修改符号修改自己的习作。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二、分析题意，明确写作要点。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一起举行活动。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）分小组进行。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）提出要求：要一边玩一边观察，一边玩一边思考。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交流活动的感受。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如果写这个活动，该怎样写呢？有哪些内容必须要写呢？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4.</w:t>
      </w:r>
      <w:r w:rsidRPr="00045E71">
        <w:rPr>
          <w:rFonts w:ascii="Tahoma" w:hAnsi="Tahoma" w:cs="Tahoma" w:hint="eastAsia"/>
          <w:color w:val="000000"/>
          <w:kern w:val="0"/>
          <w:szCs w:val="21"/>
          <w:shd w:val="clear" w:color="auto" w:fill="FFFFFF"/>
        </w:rPr>
        <w:t>学生交流。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）活动的规则要写。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）举行活动的过程要写。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）活动时还要关注人的动作、语言、神态等，并把人物写具体，这样便有趣了！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5.</w:t>
      </w:r>
      <w:r w:rsidRPr="00045E71">
        <w:rPr>
          <w:rFonts w:ascii="Tahoma" w:hAnsi="Tahoma" w:cs="Tahoma" w:hint="eastAsia"/>
          <w:color w:val="000000"/>
          <w:kern w:val="0"/>
          <w:szCs w:val="21"/>
          <w:shd w:val="clear" w:color="auto" w:fill="FFFFFF"/>
        </w:rPr>
        <w:t>教师相机提问。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）活动过程中会反复进行，进行很多次？莫非一个一个地写吗？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生交流讨论。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当然不能一个一个地写，要选择印象深刻的部分作为重点来写，可以写两个，也可以写三个，但不能面面俱到。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）活动中有很多人物，怎么写呢？是不是一个一个地写呢？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生交流讨论。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也不能一个人一个人地写，应该注重写场面的方法，既要关注整个场景，也要注意同学的表现。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可以对整个人物活动场面进行概括地描写，然后具体描写一个或两个同学的具体活动以及表现。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6.</w:t>
      </w:r>
      <w:r w:rsidRPr="00045E71">
        <w:rPr>
          <w:rFonts w:ascii="Tahoma" w:hAnsi="Tahoma" w:cs="Tahoma" w:hint="eastAsia"/>
          <w:color w:val="000000"/>
          <w:kern w:val="0"/>
          <w:szCs w:val="21"/>
          <w:shd w:val="clear" w:color="auto" w:fill="FFFFFF"/>
        </w:rPr>
        <w:t>在老师点拨基础上重新构思。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三、学生编写活动作文。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根据自己的感受理清活动的顺序。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选择印象深刻的活动写具体。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老师适时点拨。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修改作文。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四、老师点评作文。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五、学生再次修改作文。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六、</w:t>
      </w: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多彩的活动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活动规则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印象深刻的过程</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点面结合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活动的体会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七、精彩范文：</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b/>
          <w:color w:val="000000"/>
          <w:kern w:val="0"/>
          <w:szCs w:val="21"/>
          <w:shd w:val="clear" w:color="auto" w:fill="FFFFFF"/>
        </w:rPr>
        <w:t>捉迷藏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童年是令人向往的，是充满诗情画意的。课余时，我们几个小朋友经常做一些有趣的游戏，什么打仗呀，捉迷藏呀，打玉球呀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玩得不亦乐乎。看，激动人心的捉迷藏正慢慢到拉开了序幕。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那是一个傍晚，铁牛、书呆子和胖子到我家捉迷藏。首先是胖子捉，我们三人躲。铁牛对我家最熟悉，悄悄地钻进了空米缸中。书呆子小心翼翼地爬上了平台。只剩下我了？我想最危险的地方就是最安全的。对，我索性躲到大门的后面。过了一会儿，铁牛在米缸里大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躲</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少顷，胖子推开门，像过街的老鼠东张张西望望。怎么一点动静也没有呢？于是胖子就坐下来大声地讲笑话。铁牛实在控制不住，便笑出声音来。胖子够狡猾的，循着声音将铁牛从米缸中拖了出来。后来他们窃窃私语，好象在嘀咕着什么。这胖子就是坏，假装没有看见我，一步一步地向我靠近。顿时，他跑过来挤在么上大声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快出来，不然休怪我把你压成大烧饼。</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我乖乖地走了出来。此时胖子头对着天，大声呼唤：</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书呆子，快出来！我已经看见你了！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书呆子因为胆小，果然从楼上傻乎乎地跑下来。我们都哈哈大笑：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书呆子，你真呆。他是吓唬你的！</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后来铁牛捉、书呆子捉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每人捉都有一个个有趣的故事，有时让我们捧腹大笑，有时让我们感到很惊讶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总之，捉迷藏真是快乐无比！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啊！捉迷藏真是太有趣了，如一幅幅画刻在我们脑海里，永远也忘不掉！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八、教学反思：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9.</w:t>
      </w:r>
      <w:r w:rsidRPr="00045E71">
        <w:rPr>
          <w:rFonts w:ascii="Tahoma" w:hAnsi="Tahoma" w:cs="Tahoma" w:hint="eastAsia"/>
          <w:b/>
          <w:color w:val="000000"/>
          <w:kern w:val="0"/>
          <w:szCs w:val="21"/>
          <w:shd w:val="clear" w:color="auto" w:fill="FFFFFF"/>
        </w:rPr>
        <w:t>竹节人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颓、疙、瘩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13</w:t>
      </w:r>
      <w:r w:rsidRPr="00045E71">
        <w:rPr>
          <w:rFonts w:ascii="Tahoma" w:hAnsi="Tahoma" w:cs="Tahoma" w:hint="eastAsia"/>
          <w:color w:val="000000"/>
          <w:kern w:val="0"/>
          <w:szCs w:val="21"/>
          <w:shd w:val="clear" w:color="auto" w:fill="FFFFFF"/>
        </w:rPr>
        <w:t>个生字，会写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豁、凛、磕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16</w:t>
      </w:r>
      <w:r w:rsidRPr="00045E71">
        <w:rPr>
          <w:rFonts w:ascii="Tahoma" w:hAnsi="Tahoma" w:cs="Tahoma" w:hint="eastAsia"/>
          <w:color w:val="000000"/>
          <w:kern w:val="0"/>
          <w:szCs w:val="21"/>
          <w:shd w:val="clear" w:color="auto" w:fill="FFFFFF"/>
        </w:rPr>
        <w:t>个生字。会写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威风凛凛、疲倦、跺脚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18</w:t>
      </w:r>
      <w:r w:rsidRPr="00045E71">
        <w:rPr>
          <w:rFonts w:ascii="Tahoma" w:hAnsi="Tahoma" w:cs="Tahoma" w:hint="eastAsia"/>
          <w:color w:val="000000"/>
          <w:kern w:val="0"/>
          <w:szCs w:val="21"/>
          <w:shd w:val="clear" w:color="auto" w:fill="FFFFFF"/>
        </w:rPr>
        <w:t>个词语。</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．根据不同的阅读目的，选用恰当的阅读方法，体会作者语言的夸张色彩和幽默诙谐。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．能概括故事情节，理清行文思路，感受作者对竹节人游戏的喜爱和对童年生活的眷恋，体会传统玩具给人们带来的乐趣。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4. </w:t>
      </w:r>
      <w:r w:rsidRPr="00045E71">
        <w:rPr>
          <w:rFonts w:ascii="Tahoma" w:hAnsi="Tahoma" w:cs="Tahoma" w:hint="eastAsia"/>
          <w:color w:val="000000"/>
          <w:kern w:val="0"/>
          <w:szCs w:val="21"/>
          <w:shd w:val="clear" w:color="auto" w:fill="FFFFFF"/>
        </w:rPr>
        <w:t>能讲述一个有关老师的故事，融入感情，表达看法。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教学重难点：</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本课的重点是引导学生根据不同的阅读目的，选用恰当的阅读方法，并能概括故事情节。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）通过学习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的制作指南和教别人玩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游戏的内容，体会传统玩具给人们带来的乐趣。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）能讲述一个有关老师的故事，融入感情，表达看法。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．布置学生搜集自己童年玩具的图片、文字资料。</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．教师准备《童年》音频、微课《快乐的童年》、童年玩过的玩具图片资料、生字卡片。</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教学课时：</w:t>
      </w: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课时</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一、导入新课，激发兴趣。</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课件播放《童年》音频）师伴随着音乐导入新课：每个人都有一个美好的童年，你的童年都玩过哪些玩具？（生自由回答）你们想不想知道范锡林的童年玩过什么玩具？范锡林小的时候，家里很穷，他非常聪明，就自己动手制作了一个竹节人的玩具。你瞧，（课件出示竹节人的图片）这就是竹节人，你们玩过吗？想不想知道怎么玩呢？让我们一起走进文本看看，范锡林和小伙伴们是怎么玩的吧！生齐读课题：《竹节人》，师板书课题。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二、初读课文，扫清字词障碍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提出读书要求：请同学们有感情的朗读课文，借助工具书等掌握不认识的字，并标注读一读。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以开火车的形式读生字，指名读生字。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重点指导：风靡（</w:t>
      </w:r>
      <w:r w:rsidRPr="00045E71">
        <w:rPr>
          <w:rFonts w:ascii="Tahoma" w:hAnsi="Tahoma" w:cs="Tahoma"/>
          <w:color w:val="000000"/>
          <w:kern w:val="0"/>
          <w:szCs w:val="21"/>
          <w:shd w:val="clear" w:color="auto" w:fill="FFFFFF"/>
        </w:rPr>
        <w:t>m</w:t>
      </w:r>
      <w:r w:rsidRPr="00045E71">
        <w:rPr>
          <w:rFonts w:ascii="宋体" w:hAnsi="宋体" w:cs="宋体" w:hint="eastAsia"/>
          <w:color w:val="000000"/>
          <w:kern w:val="0"/>
          <w:szCs w:val="21"/>
          <w:shd w:val="clear" w:color="auto" w:fill="FFFFFF"/>
        </w:rPr>
        <w:t>ǐ</w:t>
      </w:r>
      <w:r w:rsidRPr="00045E71">
        <w:rPr>
          <w:rFonts w:ascii="Tahoma" w:hAnsi="Tahoma" w:cs="Tahoma" w:hint="eastAsia"/>
          <w:color w:val="000000"/>
          <w:kern w:val="0"/>
          <w:szCs w:val="21"/>
          <w:shd w:val="clear" w:color="auto" w:fill="FFFFFF"/>
        </w:rPr>
        <w:t>）叉（</w:t>
      </w:r>
      <w:r w:rsidRPr="00045E71">
        <w:rPr>
          <w:rFonts w:ascii="Tahoma" w:hAnsi="Tahoma" w:cs="Tahoma"/>
          <w:color w:val="000000"/>
          <w:kern w:val="0"/>
          <w:szCs w:val="21"/>
          <w:shd w:val="clear" w:color="auto" w:fill="FFFFFF"/>
        </w:rPr>
        <w:t>chā</w:t>
      </w:r>
      <w:r w:rsidRPr="00045E71">
        <w:rPr>
          <w:rFonts w:ascii="Tahoma" w:hAnsi="Tahoma" w:cs="Tahoma" w:hint="eastAsia"/>
          <w:color w:val="000000"/>
          <w:kern w:val="0"/>
          <w:szCs w:val="21"/>
          <w:shd w:val="clear" w:color="auto" w:fill="FFFFFF"/>
        </w:rPr>
        <w:t>）腿</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金箍（</w:t>
      </w:r>
      <w:r w:rsidRPr="00045E71">
        <w:rPr>
          <w:rFonts w:ascii="Tahoma" w:hAnsi="Tahoma" w:cs="Tahoma"/>
          <w:color w:val="000000"/>
          <w:kern w:val="0"/>
          <w:szCs w:val="21"/>
          <w:shd w:val="clear" w:color="auto" w:fill="FFFFFF"/>
        </w:rPr>
        <w:t>gū</w:t>
      </w:r>
      <w:r w:rsidRPr="00045E71">
        <w:rPr>
          <w:rFonts w:ascii="Tahoma" w:hAnsi="Tahoma" w:cs="Tahoma" w:hint="eastAsia"/>
          <w:color w:val="000000"/>
          <w:kern w:val="0"/>
          <w:szCs w:val="21"/>
          <w:shd w:val="clear" w:color="auto" w:fill="FFFFFF"/>
        </w:rPr>
        <w:t>）棒</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窦（</w:t>
      </w:r>
      <w:r w:rsidRPr="00045E71">
        <w:rPr>
          <w:rFonts w:ascii="Tahoma" w:hAnsi="Tahoma" w:cs="Tahoma"/>
          <w:color w:val="000000"/>
          <w:kern w:val="0"/>
          <w:szCs w:val="21"/>
          <w:shd w:val="clear" w:color="auto" w:fill="FFFFFF"/>
        </w:rPr>
        <w:t>dóu</w:t>
      </w:r>
      <w:r w:rsidRPr="00045E71">
        <w:rPr>
          <w:rFonts w:ascii="Tahoma" w:hAnsi="Tahoma" w:cs="Tahoma" w:hint="eastAsia"/>
          <w:color w:val="000000"/>
          <w:kern w:val="0"/>
          <w:szCs w:val="21"/>
          <w:shd w:val="clear" w:color="auto" w:fill="FFFFFF"/>
        </w:rPr>
        <w:t>）尔敦（</w:t>
      </w:r>
      <w:r w:rsidRPr="00045E71">
        <w:rPr>
          <w:rFonts w:ascii="Tahoma" w:hAnsi="Tahoma" w:cs="Tahoma"/>
          <w:color w:val="000000"/>
          <w:kern w:val="0"/>
          <w:szCs w:val="21"/>
          <w:shd w:val="clear" w:color="auto" w:fill="FFFFFF"/>
        </w:rPr>
        <w:t>dūn</w:t>
      </w:r>
      <w:r w:rsidRPr="00045E71">
        <w:rPr>
          <w:rFonts w:ascii="Tahoma" w:hAnsi="Tahoma" w:cs="Tahoma" w:hint="eastAsia"/>
          <w:color w:val="000000"/>
          <w:kern w:val="0"/>
          <w:szCs w:val="21"/>
          <w:shd w:val="clear" w:color="auto" w:fill="FFFFFF"/>
        </w:rPr>
        <w:t>）俨（</w:t>
      </w:r>
      <w:r w:rsidRPr="00045E71">
        <w:rPr>
          <w:rFonts w:ascii="Tahoma" w:hAnsi="Tahoma" w:cs="Tahoma"/>
          <w:color w:val="000000"/>
          <w:kern w:val="0"/>
          <w:szCs w:val="21"/>
          <w:shd w:val="clear" w:color="auto" w:fill="FFFFFF"/>
        </w:rPr>
        <w:t>y</w:t>
      </w:r>
      <w:r w:rsidRPr="00045E71">
        <w:rPr>
          <w:rFonts w:ascii="宋体" w:hAnsi="宋体" w:cs="宋体" w:hint="eastAsia"/>
          <w:color w:val="000000"/>
          <w:kern w:val="0"/>
          <w:szCs w:val="21"/>
          <w:shd w:val="clear" w:color="auto" w:fill="FFFFFF"/>
        </w:rPr>
        <w:t>ǎ</w:t>
      </w:r>
      <w:r w:rsidRPr="00045E71">
        <w:rPr>
          <w:rFonts w:ascii="Tahoma" w:hAnsi="Tahoma" w:cs="Tahoma"/>
          <w:color w:val="000000"/>
          <w:kern w:val="0"/>
          <w:szCs w:val="21"/>
          <w:shd w:val="clear" w:color="auto" w:fill="FFFFFF"/>
        </w:rPr>
        <w:t>n</w:t>
      </w:r>
      <w:r w:rsidRPr="00045E71">
        <w:rPr>
          <w:rFonts w:ascii="Tahoma" w:hAnsi="Tahoma" w:cs="Tahoma" w:hint="eastAsia"/>
          <w:color w:val="000000"/>
          <w:kern w:val="0"/>
          <w:szCs w:val="21"/>
          <w:shd w:val="clear" w:color="auto" w:fill="FFFFFF"/>
        </w:rPr>
        <w:t>）然</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指导书写课后田字格中的字。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着重分析指导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豁、凛、雕、磕、跺、颓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。并且在黑板上田字格中示范。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是左右结构，注意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，相互要结合紧凑。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是左右结构，右边书写时要瘦一点写。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是左右结构，左右书写时要紧凑一些。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是左右结构，书写时左边要小一点。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是左右结构，右边是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，注意正确写法。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是左右结构，左边下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最后一笔是提，右边的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要瘦一点最后一笔是点。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 xml:space="preserve">趣味识字词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威风凛凛</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叱咤风云</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弄巧成拙</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虎视眈眈</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赫赫伟绩</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津津有味</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全神贯注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）指名读，正音。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）开火车，练读。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）做游戏巩固字词。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a.“</w:t>
      </w:r>
      <w:r w:rsidRPr="00045E71">
        <w:rPr>
          <w:rFonts w:ascii="Tahoma" w:hAnsi="Tahoma" w:cs="Tahoma" w:hint="eastAsia"/>
          <w:color w:val="000000"/>
          <w:kern w:val="0"/>
          <w:szCs w:val="21"/>
          <w:shd w:val="clear" w:color="auto" w:fill="FFFFFF"/>
        </w:rPr>
        <w:t>贴字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游戏：教师出示图片，请学生根据图片找到和图片有关的生词。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b.</w:t>
      </w:r>
      <w:r w:rsidRPr="00045E71">
        <w:rPr>
          <w:rFonts w:ascii="Tahoma" w:hAnsi="Tahoma" w:cs="Tahoma" w:hint="eastAsia"/>
          <w:color w:val="000000"/>
          <w:kern w:val="0"/>
          <w:szCs w:val="21"/>
          <w:shd w:val="clear" w:color="auto" w:fill="FFFFFF"/>
        </w:rPr>
        <w:t>玩找字游戏：抽出生字，教师读生字，学生找到相应的卡片贴在黑板上。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三、再读课文，整体感知。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指导学生感情饱满的朗读课文。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温馨提示：请同学们读准字音，读通句子，不丢字，不添字，长句子注意停顿。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把穿着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九个竹节的鞋线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嵌入课桌裂缝里，在下面一拉紧，那立在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裂缝上的竹节们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就站成一个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壮士模样。</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引导学生整体把握课文内容、理清课文脉络。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同学们，全文围绕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我们都迷上了斗竹节人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展开了描写，仔细阅读全文，标注段落，说说课文可以分成几部分？请简要概括各部分的主要内容。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学生交流分享：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根据学生的交流分享，概括为：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第一部分（</w:t>
      </w:r>
      <w:r w:rsidRPr="00045E71">
        <w:rPr>
          <w:rFonts w:ascii="Tahoma" w:hAnsi="Tahoma" w:cs="Tahoma"/>
          <w:color w:val="000000"/>
          <w:kern w:val="0"/>
          <w:szCs w:val="21"/>
          <w:shd w:val="clear" w:color="auto" w:fill="FFFFFF"/>
        </w:rPr>
        <w:t>1-2</w:t>
      </w:r>
      <w:r w:rsidRPr="00045E71">
        <w:rPr>
          <w:rFonts w:ascii="Tahoma" w:hAnsi="Tahoma" w:cs="Tahoma" w:hint="eastAsia"/>
          <w:color w:val="000000"/>
          <w:kern w:val="0"/>
          <w:szCs w:val="21"/>
          <w:shd w:val="clear" w:color="auto" w:fill="FFFFFF"/>
        </w:rPr>
        <w:t>自然段）：写小时候，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和小伙伴自己做玩具，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全都迷上了玩竹节人。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第二部分（</w:t>
      </w:r>
      <w:r w:rsidRPr="00045E71">
        <w:rPr>
          <w:rFonts w:ascii="Tahoma" w:hAnsi="Tahoma" w:cs="Tahoma"/>
          <w:color w:val="000000"/>
          <w:kern w:val="0"/>
          <w:szCs w:val="21"/>
          <w:shd w:val="clear" w:color="auto" w:fill="FFFFFF"/>
        </w:rPr>
        <w:t>3-19</w:t>
      </w:r>
      <w:r w:rsidRPr="00045E71">
        <w:rPr>
          <w:rFonts w:ascii="Tahoma" w:hAnsi="Tahoma" w:cs="Tahoma" w:hint="eastAsia"/>
          <w:color w:val="000000"/>
          <w:kern w:val="0"/>
          <w:szCs w:val="21"/>
          <w:shd w:val="clear" w:color="auto" w:fill="FFFFFF"/>
        </w:rPr>
        <w:t>自然段）：介绍竹节人的制作方法及玩法，突出了斗竹节人给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打童年带来的快乐。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第三部分（</w:t>
      </w:r>
      <w:r w:rsidRPr="00045E71">
        <w:rPr>
          <w:rFonts w:ascii="Tahoma" w:hAnsi="Tahoma" w:cs="Tahoma"/>
          <w:color w:val="000000"/>
          <w:kern w:val="0"/>
          <w:szCs w:val="21"/>
          <w:shd w:val="clear" w:color="auto" w:fill="FFFFFF"/>
        </w:rPr>
        <w:t>20-29</w:t>
      </w:r>
      <w:r w:rsidRPr="00045E71">
        <w:rPr>
          <w:rFonts w:ascii="Tahoma" w:hAnsi="Tahoma" w:cs="Tahoma" w:hint="eastAsia"/>
          <w:color w:val="000000"/>
          <w:kern w:val="0"/>
          <w:szCs w:val="21"/>
          <w:shd w:val="clear" w:color="auto" w:fill="FFFFFF"/>
        </w:rPr>
        <w:t>自然段）：叙述了老师没收竹节人，却也偷偷玩竹节人，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和同桌在办公室外看到，从沮丧到心满意足的情感变化。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复述课文的主要内容。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师：谁能说说课文主要讲了一个什么故事？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生交流：『</w:t>
      </w:r>
      <w:r w:rsidRPr="00045E71">
        <w:rPr>
          <w:rFonts w:ascii="Tahoma" w:hAnsi="Tahoma" w:cs="Tahoma"/>
          <w:color w:val="000000"/>
          <w:kern w:val="0"/>
          <w:szCs w:val="21"/>
          <w:shd w:val="clear" w:color="auto" w:fill="FFFFFF"/>
        </w:rPr>
        <w:t>puXuewaNG</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co</w:t>
      </w:r>
      <w:r w:rsidRPr="00045E71">
        <w:rPr>
          <w:rFonts w:ascii="Tahoma" w:hAnsi="Tahoma" w:cs="Tahoma" w:hint="eastAsia"/>
          <w:color w:val="000000"/>
          <w:kern w:val="0"/>
          <w:szCs w:val="21"/>
          <w:shd w:val="clear" w:color="auto" w:fill="FFFFFF"/>
        </w:rPr>
        <w:t>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师总结：《竹节人》讲的是作者小时候和小伙伴们制作竹节人、斗竹节人、迷上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竹节人和老师没收竹节人，我和同桌想从老师那里拿回竹节人，结果却看到老师也在玩竹节人，心满意足。</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一、复习旧课，导入新课。</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．指名朗读生字、新词，检查生字、新词掌握情况。</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．复习旧知：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同学们，上节课我们学习了《竹节人》，谁能复述这篇课文主要写了一个什么故事呢？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生：回忆课文内容并复述。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通过上节课的学习，我们已经感受到作者对竹节人游戏的喜爱和对童年生活的眷恋，这节课我们来继续学习这篇课文，根据不同的阅读目的，选用恰当的阅读方法，学习作者语言的夸张色彩和幽默诙谐，体会传统玩具给人们带来的乐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二、品读感悟，体会情感。</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（一）小声朗读课文，整体把握课文内容，完成表格。</w:t>
      </w:r>
    </w:p>
    <w:p w:rsidR="00487391" w:rsidRPr="00045E71" w:rsidRDefault="00487391" w:rsidP="00016BC9">
      <w:pPr>
        <w:pStyle w:val="NormalWeb"/>
        <w:widowControl/>
        <w:spacing w:beforeAutospacing="0" w:afterAutospacing="0"/>
        <w:rPr>
          <w:color w:val="000000"/>
        </w:rPr>
      </w:pPr>
      <w:hyperlink r:id="rId25" w:history="1">
        <w:r w:rsidRPr="00045E71">
          <w:rPr>
            <w:rFonts w:ascii="Tahoma" w:hAnsi="Tahoma" w:cs="Tahoma"/>
            <w:color w:val="000000"/>
            <w:sz w:val="21"/>
            <w:szCs w:val="21"/>
            <w:shd w:val="clear" w:color="auto" w:fill="FFFFFF"/>
          </w:rPr>
          <w:pict>
            <v:shape id="_x0000_i1034" type="#_x0000_t75" alt="IMG_256" style="width:374.25pt;height:107.25pt;mso-position-horizontal-relative:page;mso-position-vertical-relative:page" o:button="t">
              <v:fill o:detectmouseclick="t"/>
              <v:imagedata r:id="rId26"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讲一个有关老师的故事</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）师：引导学生根据不同的阅读目的，选用恰当的阅读方法，关注课文内容。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）生交流完成表格内容。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师点拨：『ｐｕ</w:t>
      </w:r>
      <w:r w:rsidRPr="00045E71">
        <w:rPr>
          <w:rFonts w:ascii="Tahoma" w:hAnsi="Tahoma" w:cs="Tahoma"/>
          <w:color w:val="000000"/>
          <w:kern w:val="0"/>
          <w:szCs w:val="21"/>
          <w:shd w:val="clear" w:color="auto" w:fill="FFFFFF"/>
        </w:rPr>
        <w:t>xuewan</w:t>
      </w:r>
      <w:r w:rsidRPr="00045E71">
        <w:rPr>
          <w:rFonts w:ascii="Tahoma" w:hAnsi="Tahoma" w:cs="Tahoma" w:hint="eastAsia"/>
          <w:color w:val="000000"/>
          <w:kern w:val="0"/>
          <w:szCs w:val="21"/>
          <w:shd w:val="clear" w:color="auto" w:fill="FFFFFF"/>
        </w:rPr>
        <w:t>ｇ．</w:t>
      </w:r>
      <w:r w:rsidRPr="00045E71">
        <w:rPr>
          <w:rFonts w:ascii="Tahoma" w:hAnsi="Tahoma" w:cs="Tahoma"/>
          <w:color w:val="000000"/>
          <w:kern w:val="0"/>
          <w:szCs w:val="21"/>
          <w:shd w:val="clear" w:color="auto" w:fill="FFFFFF"/>
        </w:rPr>
        <w:t>com</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作者写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制作指南时，可采用快速阅读的方法，关注如何制作</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的步骤内容。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作者写教别人玩这种玩具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游戏时，可采用仔细阅读和反复阅读的方法，关注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游戏入迷的细节描写，体会传统玩具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游戏给人们带来的乐趣。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作者在写老师没收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玩具后的故事时，可采用浏览阅读的方法，关注老师没收玩具，玩玩具的内容，重点梳理故事的起因、经过、结果。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（二）研读课文第一部分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请同学们有感情的大声朗读课文</w:t>
      </w:r>
      <w:r w:rsidRPr="00045E71">
        <w:rPr>
          <w:rFonts w:ascii="Tahoma" w:hAnsi="Tahoma" w:cs="Tahoma"/>
          <w:color w:val="000000"/>
          <w:kern w:val="0"/>
          <w:szCs w:val="21"/>
          <w:shd w:val="clear" w:color="auto" w:fill="FFFFFF"/>
        </w:rPr>
        <w:t>1—2</w:t>
      </w:r>
      <w:r w:rsidRPr="00045E71">
        <w:rPr>
          <w:rFonts w:ascii="Tahoma" w:hAnsi="Tahoma" w:cs="Tahoma" w:hint="eastAsia"/>
          <w:color w:val="000000"/>
          <w:kern w:val="0"/>
          <w:szCs w:val="21"/>
          <w:shd w:val="clear" w:color="auto" w:fill="FFFFFF"/>
        </w:rPr>
        <w:t>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）思考：你都获得哪些信息？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师：引导学生从写作方法分析。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学生交流：开篇直接点题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小的时候自己制作玩具，有一段时间我们迷上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的游戏。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）这样的写法有什么好处呢？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学生交流：这样开篇直接点出主题来写，能激发读者的阅读兴趣，起到引起下文的作用。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（三）研读课文第二部分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请同学们快速阅读</w:t>
      </w:r>
      <w:r w:rsidRPr="00045E71">
        <w:rPr>
          <w:rFonts w:ascii="Tahoma" w:hAnsi="Tahoma" w:cs="Tahoma"/>
          <w:color w:val="000000"/>
          <w:kern w:val="0"/>
          <w:szCs w:val="21"/>
          <w:shd w:val="clear" w:color="auto" w:fill="FFFFFF"/>
        </w:rPr>
        <w:t>3-19</w:t>
      </w:r>
      <w:r w:rsidRPr="00045E71">
        <w:rPr>
          <w:rFonts w:ascii="Tahoma" w:hAnsi="Tahoma" w:cs="Tahoma" w:hint="eastAsia"/>
          <w:color w:val="000000"/>
          <w:kern w:val="0"/>
          <w:szCs w:val="21"/>
          <w:shd w:val="clear" w:color="auto" w:fill="FFFFFF"/>
        </w:rPr>
        <w:t>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）思考：竹节人是怎样制作的呢？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师：引导学生用原文来回答问题。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学生找：第</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自然段，用毛笔竿锯成寸把长一截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弄不好一个个崩裂，前功尽弃。（课件出示：竹节人图片，及制作方法的字幕，让学生齐读。）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）仔细阅读课文第</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自然段，思考：作者运用了哪些修辞方法？谈谈作者这样写有什么好处？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师：引导学生找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桌面上是一道道豁开的裂缝，像黄河长江，一不小心，铅笔就从裂缝里掉下去了。</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学生通过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黄河长江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两个关键词说出：作者运用了比喻和考张的修辞。这样写的好处是：把桌子上的裂缝比喻成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黄河长江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生动形象的写出豁口很大，也表现出课桌的破旧，语言幽默诙谐，为文章增添了色彩。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）仔细阅读课文第</w:t>
      </w:r>
      <w:r w:rsidRPr="00045E71">
        <w:rPr>
          <w:rFonts w:ascii="Tahoma" w:hAnsi="Tahoma" w:cs="Tahoma"/>
          <w:color w:val="000000"/>
          <w:kern w:val="0"/>
          <w:szCs w:val="21"/>
          <w:shd w:val="clear" w:color="auto" w:fill="FFFFFF"/>
        </w:rPr>
        <w:t>17</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18</w:t>
      </w:r>
      <w:r w:rsidRPr="00045E71">
        <w:rPr>
          <w:rFonts w:ascii="Tahoma" w:hAnsi="Tahoma" w:cs="Tahoma" w:hint="eastAsia"/>
          <w:color w:val="000000"/>
          <w:kern w:val="0"/>
          <w:szCs w:val="21"/>
          <w:shd w:val="clear" w:color="auto" w:fill="FFFFFF"/>
        </w:rPr>
        <w:t>自然段。思考：作者采用了什么写作方法？这样写有什么好处？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学生找：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黑虎掏心！泰山压顶！双龙抢珠！咚锵咚锵咚咚锵！咚咚锵！</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生交流：作者运用五个感叹号。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师：引导学生谈出这样写的好处。（营造出一种紧张、热烈的氛围，仿佛一场激战即将开始，衬托出孩子们跃跃欲试的激动心情。表现出孩子们对斗竹节人的投入、痴迷和喜爱。）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）反复阅读课文第</w:t>
      </w:r>
      <w:r w:rsidRPr="00045E71">
        <w:rPr>
          <w:rFonts w:ascii="Tahoma" w:hAnsi="Tahoma" w:cs="Tahoma"/>
          <w:color w:val="000000"/>
          <w:kern w:val="0"/>
          <w:szCs w:val="21"/>
          <w:shd w:val="clear" w:color="auto" w:fill="FFFFFF"/>
        </w:rPr>
        <w:t>19</w:t>
      </w:r>
      <w:r w:rsidRPr="00045E71">
        <w:rPr>
          <w:rFonts w:ascii="Tahoma" w:hAnsi="Tahoma" w:cs="Tahoma" w:hint="eastAsia"/>
          <w:color w:val="000000"/>
          <w:kern w:val="0"/>
          <w:szCs w:val="21"/>
          <w:shd w:val="clear" w:color="auto" w:fill="FFFFFF"/>
        </w:rPr>
        <w:t>自然段。思考：作者运用了什么写作方法？作者这样写有什么好处？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师：引导学生抓住关键词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攒着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跺脚拍手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咋咋呼呼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来分析写作方法。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学生通过引导谈出方法：作者运用了动作描写和侧面描写。这样写的好处是：通过这些细节描写，烘托出我们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的入迷，表现出传统玩具给人们带来的乐趣。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师：采用分组读、齐读、师生合作读，来反复朗读，读出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投入地做玩具，玩玩具的部分，用声音表现出我们的入迷，体会传统玩具给人们带来的乐趣。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（四）研读课文第三部分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请同学们浏览阅读课文</w:t>
      </w:r>
      <w:r w:rsidRPr="00045E71">
        <w:rPr>
          <w:rFonts w:ascii="Tahoma" w:hAnsi="Tahoma" w:cs="Tahoma"/>
          <w:color w:val="000000"/>
          <w:kern w:val="0"/>
          <w:szCs w:val="21"/>
          <w:shd w:val="clear" w:color="auto" w:fill="FFFFFF"/>
        </w:rPr>
        <w:t>20—29</w:t>
      </w:r>
      <w:r w:rsidRPr="00045E71">
        <w:rPr>
          <w:rFonts w:ascii="Tahoma" w:hAnsi="Tahoma" w:cs="Tahoma" w:hint="eastAsia"/>
          <w:color w:val="000000"/>
          <w:kern w:val="0"/>
          <w:szCs w:val="21"/>
          <w:shd w:val="clear" w:color="auto" w:fill="FFFFFF"/>
        </w:rPr>
        <w:t>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思考：老师把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没收后，怎么做的？你怎么看待老师的行为？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师：引导学生关注老师没收玩具、玩玩具的内容，重点梳理故事的起因、经过、结果以及正确看待老师的态度。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畅所欲言：老师没收后自己玩竹节人了。我觉得竹节人得到老师的青睐，让我们感到自豪，同时也能感受到与老师志趣相近、心灵契合，拉近了师生之间的距离，突出老师童心未泯，活泼亲切的形象。（意思对即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三、开展活动，升华主题。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播放微课《快乐的童年》拓宽学生的视野面。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学生谈谈观看后的感想，也能介绍出一种自己童年入迷玩的玩具。表达出真情实感即可。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引导学生介绍一个有关老师的故事。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你的老师是什么样的性格？和你发生过怎样的故事，令你难忘？选择一件有意义的事情来讲。</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学习上</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xml:space="preserve">  </w:t>
      </w: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生活中</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话语里</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心理上</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句式练习：学习上对我的细心引导</w:t>
      </w:r>
      <w:r w:rsidRPr="00045E71">
        <w:rPr>
          <w:rFonts w:ascii="Tahoma" w:hAnsi="Tahoma" w:cs="Tahoma"/>
          <w:color w:val="000000"/>
          <w:kern w:val="0"/>
          <w:szCs w:val="21"/>
          <w:shd w:val="clear" w:color="auto" w:fill="FFFFFF"/>
        </w:rPr>
        <w:t>……</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生活中对我的亲切关怀</w:t>
      </w:r>
      <w:r w:rsidRPr="00045E71">
        <w:rPr>
          <w:rFonts w:ascii="Tahoma" w:hAnsi="Tahoma" w:cs="Tahoma"/>
          <w:color w:val="000000"/>
          <w:kern w:val="0"/>
          <w:szCs w:val="21"/>
          <w:shd w:val="clear" w:color="auto" w:fill="FFFFFF"/>
        </w:rPr>
        <w:t>……</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话语里对我的鼓励支持</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心理上我对老师的感激</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四、巩固延伸，作业设计。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推荐阅读：《你不是灰姑娘》。</w:t>
      </w:r>
      <w:r w:rsidRPr="00045E71">
        <w:rPr>
          <w:rFonts w:ascii="Tahoma" w:hAnsi="Tahoma" w:cs="Tahoma"/>
          <w:color w:val="000000"/>
          <w:kern w:val="0"/>
          <w:szCs w:val="21"/>
          <w:shd w:val="clear" w:color="auto" w:fill="FFFFFF"/>
        </w:rPr>
        <w:t>1985</w:t>
      </w:r>
      <w:r w:rsidRPr="00045E71">
        <w:rPr>
          <w:rFonts w:ascii="Tahoma" w:hAnsi="Tahoma" w:cs="Tahoma" w:hint="eastAsia"/>
          <w:color w:val="000000"/>
          <w:kern w:val="0"/>
          <w:szCs w:val="21"/>
          <w:shd w:val="clear" w:color="auto" w:fill="FFFFFF"/>
        </w:rPr>
        <w:t>年范锡林获儿童文学优秀奖的作品。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小练笔：写一篇有关老师的故事。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要求：（</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）题目自拟。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）能运用上本节课所学的修辞和描写等写作方法，给语言增添色彩。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）记叙一件具体的事情，表达出真情实感。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）书写认真，卷面规范、整洁、大方。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五、板书设计</w:t>
      </w:r>
    </w:p>
    <w:p w:rsidR="00487391" w:rsidRPr="00045E71" w:rsidRDefault="00487391" w:rsidP="00016BC9">
      <w:pPr>
        <w:widowControl/>
        <w:shd w:val="clear" w:color="auto" w:fill="FFFFFF"/>
        <w:jc w:val="left"/>
        <w:rPr>
          <w:rFonts w:ascii="Tahoma" w:hAnsi="Tahoma" w:cs="Tahoma"/>
          <w:color w:val="000000"/>
          <w:szCs w:val="21"/>
        </w:rPr>
      </w:pPr>
      <w:hyperlink r:id="rId27" w:history="1">
        <w:r w:rsidRPr="00045E71">
          <w:rPr>
            <w:rFonts w:ascii="Tahoma" w:hAnsi="Tahoma" w:cs="Tahoma"/>
            <w:color w:val="000000"/>
            <w:szCs w:val="21"/>
            <w:shd w:val="clear" w:color="auto" w:fill="FFFFFF"/>
          </w:rPr>
          <w:pict>
            <v:shape id="_x0000_i1035" type="#_x0000_t75" alt="IMG_257" style="width:338.25pt;height:165.75pt;mso-position-horizontal-relative:page;mso-position-vertical-relative:page" o:button="t">
              <v:fill o:detectmouseclick="t"/>
              <v:imagedata r:id="rId28" o:title=""/>
            </v:shape>
          </w:pict>
        </w:r>
      </w:hyperlink>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六、教学反思：</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10.</w:t>
      </w:r>
      <w:r w:rsidRPr="00045E71">
        <w:rPr>
          <w:rFonts w:ascii="Tahoma" w:hAnsi="Tahoma" w:cs="Tahoma" w:hint="eastAsia"/>
          <w:b/>
          <w:color w:val="000000"/>
          <w:kern w:val="0"/>
          <w:szCs w:val="21"/>
          <w:shd w:val="clear" w:color="auto" w:fill="FFFFFF"/>
        </w:rPr>
        <w:t>宇宙生命之谜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酶、碳、析、揭、磁、陨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个生字，会写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谜、摄、磁、御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12</w:t>
      </w:r>
      <w:r w:rsidRPr="00045E71">
        <w:rPr>
          <w:rFonts w:ascii="Tahoma" w:hAnsi="Tahoma" w:cs="Tahoma" w:hint="eastAsia"/>
          <w:color w:val="000000"/>
          <w:kern w:val="0"/>
          <w:szCs w:val="21"/>
          <w:shd w:val="clear" w:color="auto" w:fill="FFFFFF"/>
        </w:rPr>
        <w:t>个生字。会写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揭开、轨道、拍摄、枯萎、稀薄、抵御、沧海一粟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个词语。</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．根据不同的阅读目的，选用恰当的阅读方法，了解课文围绕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地球之外是否有生命存在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这一问题讲了哪些科学知识？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．培养学生主动查阅相关资料，从小养成热爱科学、热爱地球、保护环境、探索未知的好奇心。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教学重难点：</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本课的重点是引导学生根据不同的阅读目的，选用恰当的阅读方法，了解课文围绕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地球之外是否有生命存在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这一问题讲了哪些科学知识？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难点是通过了解宇宙生命之谜，培养学生主动查阅相关资料，从小养成热爱科学、热爱地球、保护环境、探索未知的好奇心。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．布置学生搜集人类是否有可能移居火星的资料。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．教师准备《宇宙》音频、微课《宇宙之谜》、其他星球是否存在生命的资料、生字卡片。</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教学课时：</w:t>
      </w: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课时</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一、导入新课，激发兴趣。</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播放《宇宙》音频）师伴随着音乐导入新课：同学们，在茫茫宇宙中，除了地球之外，还有很多不可计数的星球，你来猜猜这些星球上有没有生命存在呢？（学生自由回答）你们的观点是否正确呢？今天这节课我们学习一篇科学知识的说明文《宇宙生命之谜》，文中向我们介绍了科学家们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地球之外有没有生命存在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 xml:space="preserve">这一课题的探索，让我们一起走进文本吧！生齐读课题：《宇宙生命之谜》，师板书课题。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二、初读课文，扫清字词障碍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提出读书要求：请同学们有感情的朗读课文，借助工具书等掌握不认识的字，并标注读一读。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以开火车的形式读生字，指名读生字。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重点指导：</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辐（</w:t>
      </w:r>
      <w:r w:rsidRPr="00045E71">
        <w:rPr>
          <w:rFonts w:ascii="Tahoma" w:hAnsi="Tahoma" w:cs="Tahoma"/>
          <w:color w:val="000000"/>
          <w:kern w:val="0"/>
          <w:szCs w:val="21"/>
          <w:shd w:val="clear" w:color="auto" w:fill="FFFFFF"/>
        </w:rPr>
        <w:t>fú</w:t>
      </w:r>
      <w:r w:rsidRPr="00045E71">
        <w:rPr>
          <w:rFonts w:ascii="Tahoma" w:hAnsi="Tahoma" w:cs="Tahoma" w:hint="eastAsia"/>
          <w:color w:val="000000"/>
          <w:kern w:val="0"/>
          <w:szCs w:val="21"/>
          <w:shd w:val="clear" w:color="auto" w:fill="FFFFFF"/>
        </w:rPr>
        <w:t>）射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轨（</w:t>
      </w:r>
      <w:r w:rsidRPr="00045E71">
        <w:rPr>
          <w:rFonts w:ascii="Tahoma" w:hAnsi="Tahoma" w:cs="Tahoma"/>
          <w:color w:val="000000"/>
          <w:kern w:val="0"/>
          <w:szCs w:val="21"/>
          <w:shd w:val="clear" w:color="auto" w:fill="FFFFFF"/>
        </w:rPr>
        <w:t>g</w:t>
      </w:r>
      <w:r w:rsidRPr="00045E71">
        <w:rPr>
          <w:rFonts w:ascii="宋体" w:hAnsi="宋体" w:cs="宋体" w:hint="eastAsia"/>
          <w:color w:val="000000"/>
          <w:kern w:val="0"/>
          <w:szCs w:val="21"/>
          <w:shd w:val="clear" w:color="auto" w:fill="FFFFFF"/>
        </w:rPr>
        <w:t>ǔ</w:t>
      </w:r>
      <w:r w:rsidRPr="00045E71">
        <w:rPr>
          <w:rFonts w:ascii="Tahoma" w:hAnsi="Tahoma" w:cs="Tahoma"/>
          <w:color w:val="000000"/>
          <w:kern w:val="0"/>
          <w:szCs w:val="21"/>
          <w:shd w:val="clear" w:color="auto" w:fill="FFFFFF"/>
        </w:rPr>
        <w:t>i</w:t>
      </w:r>
      <w:r w:rsidRPr="00045E71">
        <w:rPr>
          <w:rFonts w:ascii="Tahoma" w:hAnsi="Tahoma" w:cs="Tahoma" w:hint="eastAsia"/>
          <w:color w:val="000000"/>
          <w:kern w:val="0"/>
          <w:szCs w:val="21"/>
          <w:shd w:val="clear" w:color="auto" w:fill="FFFFFF"/>
        </w:rPr>
        <w:t>）道</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土壤（</w:t>
      </w:r>
      <w:r w:rsidRPr="00045E71">
        <w:rPr>
          <w:rFonts w:ascii="Tahoma" w:hAnsi="Tahoma" w:cs="Tahoma"/>
          <w:color w:val="000000"/>
          <w:kern w:val="0"/>
          <w:szCs w:val="21"/>
          <w:shd w:val="clear" w:color="auto" w:fill="FFFFFF"/>
        </w:rPr>
        <w:t>r</w:t>
      </w:r>
      <w:r w:rsidRPr="00045E71">
        <w:rPr>
          <w:rFonts w:ascii="宋体" w:hAnsi="宋体" w:cs="宋体" w:hint="eastAsia"/>
          <w:color w:val="000000"/>
          <w:kern w:val="0"/>
          <w:szCs w:val="21"/>
          <w:shd w:val="clear" w:color="auto" w:fill="FFFFFF"/>
        </w:rPr>
        <w:t>ǎ</w:t>
      </w:r>
      <w:r w:rsidRPr="00045E71">
        <w:rPr>
          <w:rFonts w:ascii="Tahoma" w:hAnsi="Tahoma" w:cs="Tahoma"/>
          <w:color w:val="000000"/>
          <w:kern w:val="0"/>
          <w:szCs w:val="21"/>
          <w:shd w:val="clear" w:color="auto" w:fill="FFFFFF"/>
        </w:rPr>
        <w:t>ng</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陨（</w:t>
      </w:r>
      <w:r w:rsidRPr="00045E71">
        <w:rPr>
          <w:rFonts w:ascii="Tahoma" w:hAnsi="Tahoma" w:cs="Tahoma"/>
          <w:color w:val="000000"/>
          <w:kern w:val="0"/>
          <w:szCs w:val="21"/>
          <w:shd w:val="clear" w:color="auto" w:fill="FFFFFF"/>
        </w:rPr>
        <w:t>y</w:t>
      </w:r>
      <w:r w:rsidRPr="00045E71">
        <w:rPr>
          <w:rFonts w:ascii="宋体" w:hAnsi="宋体" w:cs="宋体" w:hint="eastAsia"/>
          <w:color w:val="000000"/>
          <w:kern w:val="0"/>
          <w:szCs w:val="21"/>
          <w:shd w:val="clear" w:color="auto" w:fill="FFFFFF"/>
        </w:rPr>
        <w:t>ǔ</w:t>
      </w:r>
      <w:r w:rsidRPr="00045E71">
        <w:rPr>
          <w:rFonts w:ascii="Tahoma" w:hAnsi="Tahoma" w:cs="Tahoma"/>
          <w:color w:val="000000"/>
          <w:kern w:val="0"/>
          <w:szCs w:val="21"/>
          <w:shd w:val="clear" w:color="auto" w:fill="FFFFFF"/>
        </w:rPr>
        <w:t>n</w:t>
      </w:r>
      <w:r w:rsidRPr="00045E71">
        <w:rPr>
          <w:rFonts w:ascii="Tahoma" w:hAnsi="Tahoma" w:cs="Tahoma" w:hint="eastAsia"/>
          <w:color w:val="000000"/>
          <w:kern w:val="0"/>
          <w:szCs w:val="21"/>
          <w:shd w:val="clear" w:color="auto" w:fill="FFFFFF"/>
        </w:rPr>
        <w:t>）石</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厌氧（</w:t>
      </w:r>
      <w:r w:rsidRPr="00045E71">
        <w:rPr>
          <w:rFonts w:ascii="Tahoma" w:hAnsi="Tahoma" w:cs="Tahoma"/>
          <w:color w:val="000000"/>
          <w:kern w:val="0"/>
          <w:szCs w:val="21"/>
          <w:shd w:val="clear" w:color="auto" w:fill="FFFFFF"/>
        </w:rPr>
        <w:t>y</w:t>
      </w:r>
      <w:r w:rsidRPr="00045E71">
        <w:rPr>
          <w:rFonts w:ascii="宋体" w:hAnsi="宋体" w:cs="宋体" w:hint="eastAsia"/>
          <w:color w:val="000000"/>
          <w:kern w:val="0"/>
          <w:szCs w:val="21"/>
          <w:shd w:val="clear" w:color="auto" w:fill="FFFFFF"/>
        </w:rPr>
        <w:t>ǎ</w:t>
      </w:r>
      <w:r w:rsidRPr="00045E71">
        <w:rPr>
          <w:rFonts w:ascii="Tahoma" w:hAnsi="Tahoma" w:cs="Tahoma"/>
          <w:color w:val="000000"/>
          <w:kern w:val="0"/>
          <w:szCs w:val="21"/>
          <w:shd w:val="clear" w:color="auto" w:fill="FFFFFF"/>
        </w:rPr>
        <w:t>ng</w:t>
      </w:r>
      <w:r w:rsidRPr="00045E71">
        <w:rPr>
          <w:rFonts w:ascii="Tahoma" w:hAnsi="Tahoma" w:cs="Tahoma" w:hint="eastAsia"/>
          <w:color w:val="000000"/>
          <w:kern w:val="0"/>
          <w:szCs w:val="21"/>
          <w:shd w:val="clear" w:color="auto" w:fill="FFFFFF"/>
        </w:rPr>
        <w:t>）菌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指导书写课后田字格中的字。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着重分析指导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谜、嫦、揭、摄、御、倾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。并且在黑板上田字格中示范。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谜</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是左右结构，注意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，相互要结合紧凑。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是左右结构，右边书写时要瘦一点写。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是左右结构，右边里面是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字，书写时要注意。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是左右结构，书写时右边要紧凑。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是左右结构，注意中间下是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，书写时要正确。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是左右结构，右边最后一笔是点，书写时要注意。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 xml:space="preserve">趣味识字词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揭开</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轨道</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拍摄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枯萎</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稀薄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抵御</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沧海一粟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）指名读，正音。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）开火车，练读。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）做游戏巩固字词。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 xml:space="preserve"> a.“</w:t>
      </w:r>
      <w:r w:rsidRPr="00045E71">
        <w:rPr>
          <w:rFonts w:ascii="Tahoma" w:hAnsi="Tahoma" w:cs="Tahoma" w:hint="eastAsia"/>
          <w:color w:val="000000"/>
          <w:kern w:val="0"/>
          <w:szCs w:val="21"/>
          <w:shd w:val="clear" w:color="auto" w:fill="FFFFFF"/>
        </w:rPr>
        <w:t>贴字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游戏：教师出示图片，请学生根据图片找到和图片有关的生词。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 xml:space="preserve"> b.</w:t>
      </w:r>
      <w:r w:rsidRPr="00045E71">
        <w:rPr>
          <w:rFonts w:ascii="Tahoma" w:hAnsi="Tahoma" w:cs="Tahoma" w:hint="eastAsia"/>
          <w:color w:val="000000"/>
          <w:kern w:val="0"/>
          <w:szCs w:val="21"/>
          <w:shd w:val="clear" w:color="auto" w:fill="FFFFFF"/>
        </w:rPr>
        <w:t>玩找字游戏：抽出生字，教师读生字，学生找到相应的卡片贴在黑板上。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三、再读课文，整体感知。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指导学生根据不同的阅读目的，选用恰当的阅读方法朗读课文。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温馨提示：请同学们读准字音，读通句子，不丢字，不添字，长句子注意停顿。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整个银河系中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有几千亿颗恒星，类似太阳系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这样的天体系统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为数不少。</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引导学生整体把握课文内容、理清课文脉络。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同学们，全文围绕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地球之外有没有生命存在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展开说明，仔细阅读全文，标注段落，说说课文可以分成几部分？请简要概括各部分的主要内容。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学生交流分享：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根据学生的交流分享，概括为：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第一部分（</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自然段）：提出问题：从古至今地球之外有没有生命一直是一个吸引人的问题。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第二部分（</w:t>
      </w:r>
      <w:r w:rsidRPr="00045E71">
        <w:rPr>
          <w:rFonts w:ascii="Tahoma" w:hAnsi="Tahoma" w:cs="Tahoma"/>
          <w:color w:val="000000"/>
          <w:kern w:val="0"/>
          <w:szCs w:val="21"/>
          <w:shd w:val="clear" w:color="auto" w:fill="FFFFFF"/>
        </w:rPr>
        <w:t>2-9</w:t>
      </w:r>
      <w:r w:rsidRPr="00045E71">
        <w:rPr>
          <w:rFonts w:ascii="Tahoma" w:hAnsi="Tahoma" w:cs="Tahoma" w:hint="eastAsia"/>
          <w:color w:val="000000"/>
          <w:kern w:val="0"/>
          <w:szCs w:val="21"/>
          <w:shd w:val="clear" w:color="auto" w:fill="FFFFFF"/>
        </w:rPr>
        <w:t>自然段）：分析问题：宇宙有没有生命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第三部分（</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自然段）：得出结论：至今没有在地球之外找到生命，但是仍然相信有生命存在，一直在探索宇宙生命之谜。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复述课文的主要内容。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师：课文围绕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地球之外是否有生命存在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这一问题讲了哪些科学知识？</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总结：先提出问题：地球之外有没有生命存在。然后分析问题：生命存在至少有四个条件，根据这些条件进行推测，唯一有可能存在生命的就是火星，研究证明火星表面还没有生命存在，但仍相信地球以外的太空有生命存在。最后得出结论，这仍是一个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一、复习旧课，导入新课。</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．指名朗读生字、新词，检查生字、新词掌握情况。</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．复习旧知：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同学们，上节课我们学习了《宇宙生命之谜》，谁能复述这篇课文围绕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地球之外是否有生命存在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这一问题讲了哪些科学知识？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生：回忆课文内容并复述。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通过上节课的学习，我们已经了解到地球之外如果有生命存在，至少要有四个条件，根据这些条件进行推测，唯一有可能存在生命的就是火星，但研究证明火星表面还没有生命存在，这仍是一个谜。这节课我们来继续学习这篇课文，根据不同的阅读目的，选用恰当的阅读方法，学习作者的写作方法，体会科学知识小品文的语言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二、品读感悟，体会情感。</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（一）小声朗读课文，整体把握课文内容，完成表格。</w:t>
      </w:r>
    </w:p>
    <w:p w:rsidR="00487391" w:rsidRPr="00045E71" w:rsidRDefault="00487391" w:rsidP="00016BC9">
      <w:pPr>
        <w:pStyle w:val="NormalWeb"/>
        <w:widowControl/>
        <w:spacing w:beforeAutospacing="0" w:afterAutospacing="0"/>
        <w:rPr>
          <w:color w:val="000000"/>
        </w:rPr>
      </w:pPr>
      <w:hyperlink r:id="rId29" w:history="1">
        <w:r w:rsidRPr="00045E71">
          <w:rPr>
            <w:rFonts w:ascii="Tahoma" w:hAnsi="Tahoma" w:cs="Tahoma"/>
            <w:color w:val="000000"/>
            <w:sz w:val="21"/>
            <w:szCs w:val="21"/>
            <w:shd w:val="clear" w:color="auto" w:fill="FFFFFF"/>
          </w:rPr>
          <w:pict>
            <v:shape id="_x0000_i1036" type="#_x0000_t75" alt="IMG_256" style="width:370.5pt;height:128.25pt;mso-position-horizontal-relative:page;mso-position-vertical-relative:page" o:button="t">
              <v:fill o:detectmouseclick="t"/>
              <v:imagedata r:id="rId30"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）师：引导学生根据不同的阅读目的，选用恰当的阅读方法，关注课文内容。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）生交流完成表格内容。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师点拨：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为了了解其他星球是否存在生命，可采用浏览阅读的方法，关注其他星球是否存在生命这一问题。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作者写科学家是怎样判断其他星球有没有生命呢？可采用仔细阅读和反复阅读的方法，关注生命存在必须具备四个条件的内容。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人类是否有可能移居火星？可采用快速阅读的方法，关注科学家近年来对火星的研究新发现。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（二）研读课文第一部分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请同学们快速阅读课文第一段，思考：作者提出了一个什么问题？</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学生交流：地球之外的太空中是否有生命存在，仍然是一个吸引人的问题。</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（三）研读课文第二部分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请同学们仔细阅读第</w:t>
      </w:r>
      <w:r w:rsidRPr="00045E71">
        <w:rPr>
          <w:rFonts w:ascii="Tahoma" w:hAnsi="Tahoma" w:cs="Tahoma"/>
          <w:color w:val="000000"/>
          <w:kern w:val="0"/>
          <w:szCs w:val="21"/>
          <w:shd w:val="clear" w:color="auto" w:fill="FFFFFF"/>
        </w:rPr>
        <w:t>2—9</w:t>
      </w:r>
      <w:r w:rsidRPr="00045E71">
        <w:rPr>
          <w:rFonts w:ascii="Tahoma" w:hAnsi="Tahoma" w:cs="Tahoma" w:hint="eastAsia"/>
          <w:color w:val="000000"/>
          <w:kern w:val="0"/>
          <w:szCs w:val="21"/>
          <w:shd w:val="clear" w:color="auto" w:fill="FFFFFF"/>
        </w:rPr>
        <w:t>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）思考：科学家是怎样判断其他星球有没有生命呢？人类和生命存在需要具备哪些条件呢？</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师：引导学生用原文来回答问题。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学生找：第</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自然段，至少应有四个条件：一是保证一定的温度，二是有水分及生命物质，三是有适当的大气成分。四是有足够的光和热。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）仔细阅读课文第</w:t>
      </w:r>
      <w:r w:rsidRPr="00045E71">
        <w:rPr>
          <w:rFonts w:ascii="Tahoma" w:hAnsi="Tahoma" w:cs="Tahoma"/>
          <w:color w:val="000000"/>
          <w:kern w:val="0"/>
          <w:szCs w:val="21"/>
          <w:shd w:val="clear" w:color="auto" w:fill="FFFFFF"/>
        </w:rPr>
        <w:t>4.5</w:t>
      </w:r>
      <w:r w:rsidRPr="00045E71">
        <w:rPr>
          <w:rFonts w:ascii="Tahoma" w:hAnsi="Tahoma" w:cs="Tahoma" w:hint="eastAsia"/>
          <w:color w:val="000000"/>
          <w:kern w:val="0"/>
          <w:szCs w:val="21"/>
          <w:shd w:val="clear" w:color="auto" w:fill="FFFFFF"/>
        </w:rPr>
        <w:t>自然段，思考：作者提到地球外的哪些行星？它们符合生命存活的条件吗？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不符合条件的星球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水星、木星、土星、天王星、海王星、冥王星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学生通过排除法，知道作者根据四个条件证明，认为火星唯一符合这些条件，但却一直被科学家们所争论。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）仔细阅读课文第</w:t>
      </w:r>
      <w:r w:rsidRPr="00045E71">
        <w:rPr>
          <w:rFonts w:ascii="Tahoma" w:hAnsi="Tahoma" w:cs="Tahoma"/>
          <w:color w:val="000000"/>
          <w:kern w:val="0"/>
          <w:szCs w:val="21"/>
          <w:shd w:val="clear" w:color="auto" w:fill="FFFFFF"/>
        </w:rPr>
        <w:t>6-9</w:t>
      </w:r>
      <w:r w:rsidRPr="00045E71">
        <w:rPr>
          <w:rFonts w:ascii="Tahoma" w:hAnsi="Tahoma" w:cs="Tahoma" w:hint="eastAsia"/>
          <w:color w:val="000000"/>
          <w:kern w:val="0"/>
          <w:szCs w:val="21"/>
          <w:shd w:val="clear" w:color="auto" w:fill="FFFFFF"/>
        </w:rPr>
        <w:t>自然段。思考：为了揭开火星是否有生命存在的奥秘，作者先用了什么说明方法？最后得出什么结论？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学生找出作比较、列数字、举例子的说明方法。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师引导学生谈出：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作比较：作者把火星与地球进行比较，找到了两个相似点：一是自转时间相似；二是有昼夜，有四季，两极也都寒冷。由此比较，又引出科学家的两种猜测：一是火星表面的黑色线条是运河；二是火星表面颜色随季节变化，认为那是植物在变色。这两种结果证实了火星上有人类、火星上有植物的两种说法是错误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列数字：作者为进一步证实火星上没有生命，阐述了宇宙飞船的发现。还采用列数字的方法，证明了火星上水分少、大气稀薄、温度低、无磁场，这说明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火星上生命难以生存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举例子：作者为使读者更加心服口服，通过到火星进行实地考察，列举了两个结果：一是土壤中未检测到有机分子，没有有机分子植物就不可能生长；二是未发现微生物存在，也就是火星连微小的生命都没有存在。这样又否定了火星上有生命的说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（四）研读课文第三部分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请同学们快速阅读课文第</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自然段，作者得出结论：地球之外是否有生命存在，是人类一直探索的宇宙之谜。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思考：虽然火星上没有生命，但是火星和地球很相似，人类会不会移居火星呢？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学生发挥想象畅所欲言：（只要学生回答的有理有据，即可。此环节让学生展示出课前所搜集到的相关资料加以判断。）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三、开展活动，升华主题。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播放微课《宇宙之谜》拓宽学生的视野面。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学生谈谈观看后的感想，有兴趣的同学，可以继续搜集资料，了解其他星球是否存在生命。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课件出示：其他星球是否存在生命的段落，（集体读、男女生读、师生合作读）的形式来引导学生掌握正确的学习方法：与问题相关的内容要仔细读，必要时要多读几遍。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四、巩固延伸，作业设计。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小练笔：结合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神州六号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的发射成功，展开合理的想象，写一篇与环保或飞往太空有关的作文。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要求：（</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）题目自拟。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）能运用上本节课所学的说明方法，有理有据的证实自己的观点。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）书写认真，卷面规范、整洁、大方。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五、板书设计</w:t>
      </w:r>
    </w:p>
    <w:p w:rsidR="00487391" w:rsidRPr="00045E71" w:rsidRDefault="00487391" w:rsidP="00016BC9">
      <w:pPr>
        <w:pStyle w:val="NormalWeb"/>
        <w:widowControl/>
        <w:spacing w:beforeAutospacing="0" w:afterAutospacing="0"/>
        <w:rPr>
          <w:color w:val="000000"/>
        </w:rPr>
      </w:pPr>
      <w:hyperlink r:id="rId31" w:history="1">
        <w:r w:rsidRPr="00045E71">
          <w:rPr>
            <w:rFonts w:ascii="Tahoma" w:hAnsi="Tahoma" w:cs="Tahoma"/>
            <w:color w:val="000000"/>
            <w:sz w:val="21"/>
            <w:szCs w:val="21"/>
            <w:shd w:val="clear" w:color="auto" w:fill="FFFFFF"/>
          </w:rPr>
          <w:pict>
            <v:shape id="_x0000_i1037" type="#_x0000_t75" alt="IMG_257" style="width:386.25pt;height:150pt;mso-position-horizontal-relative:page;mso-position-vertical-relative:page" o:button="t">
              <v:fill o:detectmouseclick="t"/>
              <v:imagedata r:id="rId32"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六、</w:t>
      </w: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b/>
          <w:color w:val="000000"/>
          <w:kern w:val="0"/>
          <w:szCs w:val="21"/>
          <w:shd w:val="clear" w:color="auto" w:fill="FFFFFF"/>
        </w:rPr>
        <w:t>11.</w:t>
      </w:r>
      <w:r w:rsidRPr="00045E71">
        <w:rPr>
          <w:rFonts w:ascii="Tahoma" w:hAnsi="Tahoma" w:cs="Tahoma" w:hint="eastAsia"/>
          <w:b/>
          <w:color w:val="000000"/>
          <w:kern w:val="0"/>
          <w:szCs w:val="21"/>
          <w:shd w:val="clear" w:color="auto" w:fill="FFFFFF"/>
        </w:rPr>
        <w:t>故宫博物院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鳌、銮、蟠、磬、鎏、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13</w:t>
      </w:r>
      <w:r w:rsidRPr="00045E71">
        <w:rPr>
          <w:rFonts w:ascii="Tahoma" w:hAnsi="Tahoma" w:cs="Tahoma" w:hint="eastAsia"/>
          <w:color w:val="000000"/>
          <w:kern w:val="0"/>
          <w:szCs w:val="21"/>
          <w:shd w:val="clear" w:color="auto" w:fill="FFFFFF"/>
        </w:rPr>
        <w:t>个生字，读准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紫禁城、额枋、迥然不同、藻井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个词语。</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．根据不同的任务，阅读材料。整体把握文意，理清文章的说明顺序，学习按照空间顺序说明复杂事物的写作思路，能为家人计划故宫一日游，画一张故宫参观路线图。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．了解故宫博物院建筑群规模宏大、建筑精美、布局统一的特点，能选择一两个景点，游故宫的时候为家人作讲解。</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增强学生的民族自豪感，进一步激发民族创造精神。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教学重难点：</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本课的重点：是根据不同的任务，阅读材料。理清文章的说明顺序，学习按照空间顺序说明复杂事物的写作思路，能为家人计划故宫一日游，画一张故宫参观路线图。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难点：了解故宫博物院建筑群规模宏大、建筑精美、布局统一的特点，能选择一两个景点，游故宫的时候为家人作讲解。增强民族自豪感，激发民族创造精神。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．布置学生搜集有关故宫博物院的图片、文字资料。</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．教师准备《故宫的记忆》音频、微课《故宫博物院》、故宫博物院的图片资料、生字卡片。</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教学课时：</w:t>
      </w:r>
      <w:r w:rsidRPr="00045E71">
        <w:rPr>
          <w:rFonts w:ascii="Tahoma" w:hAnsi="Tahoma" w:cs="Tahoma"/>
          <w:b/>
          <w:color w:val="000000"/>
          <w:kern w:val="0"/>
          <w:szCs w:val="21"/>
          <w:shd w:val="clear" w:color="auto" w:fill="FFFFFF"/>
        </w:rPr>
        <w:t> </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课时</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导入新课，激发兴趣。</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课件播放《故宫的记忆》音频）师伴随着音乐导入新课：同学们你们去过故宫吗？（生自由回答）去过的人，都赞叹它规模宏大、建筑精美、布局统一。特别是那些珍藏着的无数稀世珍宝，更和其建筑艺术一样闻名于世，每个参观者都能从中深刻地了解到封建帝王生活的奢华靡费，并为古代广大劳动人民的聪明才智惊叹不已。你们想不想去看一看？今天这节课，我们就一起走进文本，按照作者给我们安排的游览路线，去参观一下这座宏大壮丽的古代建筑群吧！生齐读课题：《故宫博物院》，师板书课题。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二、初读课文，扫清字词障碍。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提出读书要求：根据不同的任务，朗读课文，借助工具书等掌握不认识的字，并标注读一读。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以开火车的形式读生字，指名读生字。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）重点指导：紫禁城（</w:t>
      </w:r>
      <w:r w:rsidRPr="00045E71">
        <w:rPr>
          <w:rFonts w:ascii="Tahoma" w:hAnsi="Tahoma" w:cs="Tahoma"/>
          <w:color w:val="000000"/>
          <w:kern w:val="0"/>
          <w:szCs w:val="21"/>
          <w:shd w:val="clear" w:color="auto" w:fill="FFFFFF"/>
        </w:rPr>
        <w:t>jīn</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鳌头</w:t>
      </w:r>
      <w:r w:rsidRPr="00045E71">
        <w:rPr>
          <w:rFonts w:ascii="Tahoma" w:hAnsi="Tahoma" w:cs="Tahoma"/>
          <w:color w:val="000000"/>
          <w:kern w:val="0"/>
          <w:szCs w:val="21"/>
          <w:shd w:val="clear" w:color="auto" w:fill="FFFFFF"/>
        </w:rPr>
        <w:t xml:space="preserve">(áo) </w:t>
      </w:r>
      <w:r w:rsidRPr="00045E71">
        <w:rPr>
          <w:rFonts w:ascii="Tahoma" w:hAnsi="Tahoma" w:cs="Tahoma" w:hint="eastAsia"/>
          <w:color w:val="000000"/>
          <w:kern w:val="0"/>
          <w:szCs w:val="21"/>
          <w:shd w:val="clear" w:color="auto" w:fill="FFFFFF"/>
        </w:rPr>
        <w:t>金銮殿</w:t>
      </w:r>
      <w:r w:rsidRPr="00045E71">
        <w:rPr>
          <w:rFonts w:ascii="Tahoma" w:hAnsi="Tahoma" w:cs="Tahoma"/>
          <w:color w:val="000000"/>
          <w:kern w:val="0"/>
          <w:szCs w:val="21"/>
          <w:shd w:val="clear" w:color="auto" w:fill="FFFFFF"/>
        </w:rPr>
        <w:t xml:space="preserve">(luán) </w:t>
      </w:r>
      <w:r w:rsidRPr="00045E71">
        <w:rPr>
          <w:rFonts w:ascii="Tahoma" w:hAnsi="Tahoma" w:cs="Tahoma" w:hint="eastAsia"/>
          <w:color w:val="000000"/>
          <w:kern w:val="0"/>
          <w:szCs w:val="21"/>
          <w:shd w:val="clear" w:color="auto" w:fill="FFFFFF"/>
        </w:rPr>
        <w:t>额枋</w:t>
      </w:r>
      <w:r w:rsidRPr="00045E71">
        <w:rPr>
          <w:rFonts w:ascii="Tahoma" w:hAnsi="Tahoma" w:cs="Tahoma"/>
          <w:color w:val="000000"/>
          <w:kern w:val="0"/>
          <w:szCs w:val="21"/>
          <w:shd w:val="clear" w:color="auto" w:fill="FFFFFF"/>
        </w:rPr>
        <w:t xml:space="preserve">(fāng) </w:t>
      </w:r>
      <w:r w:rsidRPr="00045E71">
        <w:rPr>
          <w:rFonts w:ascii="Tahoma" w:hAnsi="Tahoma" w:cs="Tahoma" w:hint="eastAsia"/>
          <w:color w:val="000000"/>
          <w:kern w:val="0"/>
          <w:szCs w:val="21"/>
          <w:shd w:val="clear" w:color="auto" w:fill="FFFFFF"/>
        </w:rPr>
        <w:t>蟠龙</w:t>
      </w:r>
      <w:r w:rsidRPr="00045E71">
        <w:rPr>
          <w:rFonts w:ascii="Tahoma" w:hAnsi="Tahoma" w:cs="Tahoma"/>
          <w:color w:val="000000"/>
          <w:kern w:val="0"/>
          <w:szCs w:val="21"/>
          <w:shd w:val="clear" w:color="auto" w:fill="FFFFFF"/>
        </w:rPr>
        <w:t xml:space="preserve">(pán) </w:t>
      </w:r>
      <w:r w:rsidRPr="00045E71">
        <w:rPr>
          <w:rFonts w:ascii="Tahoma" w:hAnsi="Tahoma" w:cs="Tahoma" w:hint="eastAsia"/>
          <w:color w:val="000000"/>
          <w:kern w:val="0"/>
          <w:szCs w:val="21"/>
          <w:shd w:val="clear" w:color="auto" w:fill="FFFFFF"/>
        </w:rPr>
        <w:t>攒</w:t>
      </w:r>
      <w:r w:rsidRPr="00045E71">
        <w:rPr>
          <w:rFonts w:ascii="Tahoma" w:hAnsi="Tahoma" w:cs="Tahoma"/>
          <w:color w:val="000000"/>
          <w:kern w:val="0"/>
          <w:szCs w:val="21"/>
          <w:shd w:val="clear" w:color="auto" w:fill="FFFFFF"/>
        </w:rPr>
        <w:t xml:space="preserve">(cuán) </w:t>
      </w:r>
      <w:r w:rsidRPr="00045E71">
        <w:rPr>
          <w:rFonts w:ascii="Tahoma" w:hAnsi="Tahoma" w:cs="Tahoma" w:hint="eastAsia"/>
          <w:color w:val="000000"/>
          <w:kern w:val="0"/>
          <w:szCs w:val="21"/>
          <w:shd w:val="clear" w:color="auto" w:fill="FFFFFF"/>
        </w:rPr>
        <w:t>磬</w:t>
      </w:r>
      <w:r w:rsidRPr="00045E71">
        <w:rPr>
          <w:rFonts w:ascii="Tahoma" w:hAnsi="Tahoma" w:cs="Tahoma"/>
          <w:color w:val="000000"/>
          <w:kern w:val="0"/>
          <w:szCs w:val="21"/>
          <w:shd w:val="clear" w:color="auto" w:fill="FFFFFF"/>
        </w:rPr>
        <w:t xml:space="preserve">(qìng) </w:t>
      </w:r>
      <w:r w:rsidRPr="00045E71">
        <w:rPr>
          <w:rFonts w:ascii="Tahoma" w:hAnsi="Tahoma" w:cs="Tahoma" w:hint="eastAsia"/>
          <w:color w:val="000000"/>
          <w:kern w:val="0"/>
          <w:szCs w:val="21"/>
          <w:shd w:val="clear" w:color="auto" w:fill="FFFFFF"/>
        </w:rPr>
        <w:t>鎏</w:t>
      </w:r>
      <w:r w:rsidRPr="00045E71">
        <w:rPr>
          <w:rFonts w:ascii="Tahoma" w:hAnsi="Tahoma" w:cs="Tahoma"/>
          <w:color w:val="000000"/>
          <w:kern w:val="0"/>
          <w:szCs w:val="21"/>
          <w:shd w:val="clear" w:color="auto" w:fill="FFFFFF"/>
        </w:rPr>
        <w:t xml:space="preserve">(liú) </w:t>
      </w:r>
      <w:r w:rsidRPr="00045E71">
        <w:rPr>
          <w:rFonts w:ascii="Tahoma" w:hAnsi="Tahoma" w:cs="Tahoma" w:hint="eastAsia"/>
          <w:color w:val="000000"/>
          <w:kern w:val="0"/>
          <w:szCs w:val="21"/>
          <w:shd w:val="clear" w:color="auto" w:fill="FFFFFF"/>
        </w:rPr>
        <w:t>迥然不同</w:t>
      </w:r>
      <w:r w:rsidRPr="00045E71">
        <w:rPr>
          <w:rFonts w:ascii="Tahoma" w:hAnsi="Tahoma" w:cs="Tahoma"/>
          <w:color w:val="000000"/>
          <w:kern w:val="0"/>
          <w:szCs w:val="21"/>
          <w:shd w:val="clear" w:color="auto" w:fill="FFFFFF"/>
        </w:rPr>
        <w:t>(ji</w:t>
      </w:r>
      <w:r w:rsidRPr="00045E71">
        <w:rPr>
          <w:rFonts w:ascii="宋体" w:hAnsi="宋体" w:cs="宋体" w:hint="eastAsia"/>
          <w:color w:val="000000"/>
          <w:kern w:val="0"/>
          <w:szCs w:val="21"/>
          <w:shd w:val="clear" w:color="auto" w:fill="FFFFFF"/>
        </w:rPr>
        <w:t>ǒ</w:t>
      </w:r>
      <w:r w:rsidRPr="00045E71">
        <w:rPr>
          <w:rFonts w:ascii="Tahoma" w:hAnsi="Tahoma" w:cs="Tahoma"/>
          <w:color w:val="000000"/>
          <w:kern w:val="0"/>
          <w:szCs w:val="21"/>
          <w:shd w:val="clear" w:color="auto" w:fill="FFFFFF"/>
        </w:rPr>
        <w:t xml:space="preserve">ng) </w:t>
      </w:r>
      <w:r w:rsidRPr="00045E71">
        <w:rPr>
          <w:rFonts w:ascii="Tahoma" w:hAnsi="Tahoma" w:cs="Tahoma" w:hint="eastAsia"/>
          <w:color w:val="000000"/>
          <w:kern w:val="0"/>
          <w:szCs w:val="21"/>
          <w:shd w:val="clear" w:color="auto" w:fill="FFFFFF"/>
        </w:rPr>
        <w:t>中轴线</w:t>
      </w:r>
      <w:r w:rsidRPr="00045E71">
        <w:rPr>
          <w:rFonts w:ascii="Tahoma" w:hAnsi="Tahoma" w:cs="Tahoma"/>
          <w:color w:val="000000"/>
          <w:kern w:val="0"/>
          <w:szCs w:val="21"/>
          <w:shd w:val="clear" w:color="auto" w:fill="FFFFFF"/>
        </w:rPr>
        <w:t xml:space="preserve">(zhóu) </w:t>
      </w:r>
      <w:r w:rsidRPr="00045E71">
        <w:rPr>
          <w:rFonts w:ascii="Tahoma" w:hAnsi="Tahoma" w:cs="Tahoma" w:hint="eastAsia"/>
          <w:color w:val="000000"/>
          <w:kern w:val="0"/>
          <w:szCs w:val="21"/>
          <w:shd w:val="clear" w:color="auto" w:fill="FFFFFF"/>
        </w:rPr>
        <w:t>藻井</w:t>
      </w:r>
      <w:r w:rsidRPr="00045E71">
        <w:rPr>
          <w:rFonts w:ascii="Tahoma" w:hAnsi="Tahoma" w:cs="Tahoma"/>
          <w:color w:val="000000"/>
          <w:kern w:val="0"/>
          <w:szCs w:val="21"/>
          <w:shd w:val="clear" w:color="auto" w:fill="FFFFFF"/>
        </w:rPr>
        <w:t>(z</w:t>
      </w:r>
      <w:r w:rsidRPr="00045E71">
        <w:rPr>
          <w:rFonts w:ascii="宋体" w:hAnsi="宋体" w:cs="宋体" w:hint="eastAsia"/>
          <w:color w:val="000000"/>
          <w:kern w:val="0"/>
          <w:szCs w:val="21"/>
          <w:shd w:val="clear" w:color="auto" w:fill="FFFFFF"/>
        </w:rPr>
        <w:t>ǎ</w:t>
      </w:r>
      <w:r w:rsidRPr="00045E71">
        <w:rPr>
          <w:rFonts w:ascii="Tahoma" w:hAnsi="Tahoma" w:cs="Tahoma"/>
          <w:color w:val="000000"/>
          <w:kern w:val="0"/>
          <w:szCs w:val="21"/>
          <w:shd w:val="clear" w:color="auto" w:fill="FFFFFF"/>
        </w:rPr>
        <w:t>o)</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）指名读，正音。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）开火车，练读。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）做游戏巩固字词。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 xml:space="preserve"> a.“</w:t>
      </w:r>
      <w:r w:rsidRPr="00045E71">
        <w:rPr>
          <w:rFonts w:ascii="Tahoma" w:hAnsi="Tahoma" w:cs="Tahoma" w:hint="eastAsia"/>
          <w:color w:val="000000"/>
          <w:kern w:val="0"/>
          <w:szCs w:val="21"/>
          <w:shd w:val="clear" w:color="auto" w:fill="FFFFFF"/>
        </w:rPr>
        <w:t>贴字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游戏：教师出示图片，请学生根据图片找到和图片有关的生词。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w:t>
      </w:r>
      <w:r w:rsidRPr="00045E71">
        <w:rPr>
          <w:rFonts w:ascii="Tahoma" w:hAnsi="Tahoma" w:cs="Tahoma"/>
          <w:color w:val="000000"/>
          <w:kern w:val="0"/>
          <w:szCs w:val="21"/>
          <w:shd w:val="clear" w:color="auto" w:fill="FFFFFF"/>
        </w:rPr>
        <w:t xml:space="preserve"> b.</w:t>
      </w:r>
      <w:r w:rsidRPr="00045E71">
        <w:rPr>
          <w:rFonts w:ascii="Tahoma" w:hAnsi="Tahoma" w:cs="Tahoma" w:hint="eastAsia"/>
          <w:color w:val="000000"/>
          <w:kern w:val="0"/>
          <w:szCs w:val="21"/>
          <w:shd w:val="clear" w:color="auto" w:fill="FFFFFF"/>
        </w:rPr>
        <w:t>玩找字游戏：抽出生字，教师读生字，学生找到相应的卡片贴在黑板上。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三、再读课文，整体感知。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引导学生根据不同的任务，阅读材料。整体把握课文内容、理清课文脉络。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师引导：为家人计划故宫一日游，你应该重点阅读哪几个材料呢？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学生交流：应该重点阅读材料一、材料三、材料四。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师：阅读读材料一、材料三、材料四，画出有关的方位词，理清游览路线，画出故宫参观路线图。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）学生边读边画出行踪词和方位词：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交代行踪的词：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往里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，沿着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穿过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走进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进了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就到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就到</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方位词语：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北面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中心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中轴线上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后面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往北</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）学生交流，师点拨：（课件出示：故宫博物院的图片加文字介绍。）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）小组合作：画出故宫参观的路线图，并讨论、交流。推荐优秀小组用投影仪，展示解说，其他小组可以相继补充。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师点拨，学生总结：天安门、端门、午门、汉白玉石桥、太和门、三大殿（太和殿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中和殿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保和殿）、小广场、后三宫（乾清宫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交泰殿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坤宁宫）、御花园、顺贞门、神武门。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快速阅读材料一，思考：故宫博物院的总体特点是什么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课文按什么顺序进行说明的？运用了哪些说明方法？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）故宫博物院的总体特点：宏大壮丽，建筑精美，布局统一。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）说明顺序：空间顺序（由南到北、由外到内）。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）说明方法：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列数字：紫禁城的城墙十多米高，有四座城门。</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宫城呈长方形，占地七十二万平方米，有大小宫殿七十多座、房屋九千多间。城墙外是五十多米宽的护城河</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打比方：走进午门，是一个宽广的庭院，弯弯的金水河像一条玉带横贯东西。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作比较：</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乾清宫、交泰殿、坤宁宫称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后三宫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，布局和前三殿基本一样，但庄严肃穆的气氛减少了，彩画图案也有明显的变化。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仔细阅读材料一</w:t>
      </w:r>
      <w:r w:rsidRPr="00045E71">
        <w:rPr>
          <w:rFonts w:ascii="Tahoma" w:hAnsi="Tahoma" w:cs="Tahoma"/>
          <w:color w:val="000000"/>
          <w:kern w:val="0"/>
          <w:szCs w:val="21"/>
          <w:shd w:val="clear" w:color="auto" w:fill="FFFFFF"/>
        </w:rPr>
        <w:t>5-8</w:t>
      </w:r>
      <w:r w:rsidRPr="00045E71">
        <w:rPr>
          <w:rFonts w:ascii="Tahoma" w:hAnsi="Tahoma" w:cs="Tahoma" w:hint="eastAsia"/>
          <w:color w:val="000000"/>
          <w:kern w:val="0"/>
          <w:szCs w:val="21"/>
          <w:shd w:val="clear" w:color="auto" w:fill="FFFFFF"/>
        </w:rPr>
        <w:t>自然段段，体会课文重点突出，详略得当的写作特色。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思考：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）第</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段总的顺序是先下后上，其中有两个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立足点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，各是什么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又是按什么顺序写的</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师引导学生找：两个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立足点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分别是方台和雕金蟠龙。下面以方台为立足点，依次向上、向后、向左右两旁写。上面以雕金盘龙为立足点，依次向下、向周围写。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）文章强调中轴线的用意是什么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师引导学生交流：说明建筑意图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把皇帝宝座安在中轴线上，以象征皇权。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）第六段的说明重点是什么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师引导学生交流：重点说明太和殿的用途。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）三大殿为什么太和殿介绍得最详细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为什么多次写龙</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三大殿是故宫的中心，而太和殿是中心的中心，皇帝的宝座在太和殿。另外，太和殿也是最显故宫气派的地方，所以介绍得最详细。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主要写龙的原因有两条：一是说明对象的特征决定的。故宫建筑突出龙，对故宫的说明也突出龙。二是龙的象征意义决定的。历朝历代皇帝都把龙作为自己的化身。龙也是作为皇权的化身。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四、开展活动，升华主题。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播放微课《故宫博物院》拓宽学生的视野面。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让学生从视觉、听觉的角度，感受文章的内容，避免说明文的枯燥性。观看后学生谈谈自己的感受。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选择一两个景点，作讲解。</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温馨提示：要选好立足点，用准方位词，按照空间顺序有序的讲解说明。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师总结：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故宫博物院是我国古代宫殿建筑艺术的瑰宝，是中华民族伟大创造力的集中体现。学习它，有助于增强我们的民族自豪感，激发我们进一步发扬民族的创造精神，同学们，为把我们的祖国建设得更加美好，从现在开始，从自身做起，努力学习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五、巩固延伸，作业设计。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为家人计划故宫一日游，完善本节课画的故宫参观路线图。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小练笔：我的书房</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要求：（</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）能运用本节课所学的写作方法，按照空间顺序，由外到内，来介绍书房的总体特点。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）能运用本节课所学的说明方法，条理清楚的介绍我的书房。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）书写认真，卷面规范、整洁、大方。</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hyperlink r:id="rId33" w:history="1">
        <w:r w:rsidRPr="00045E71">
          <w:rPr>
            <w:color w:val="000000"/>
            <w:shd w:val="clear" w:color="auto" w:fill="FFFFFF"/>
          </w:rPr>
          <w:pict>
            <v:shape id="_x0000_i1038" type="#_x0000_t75" alt="IMG_256" style="width:291pt;height:170.25pt;mso-position-horizontal-relative:page;mso-position-vertical-relative:page" o:button="t">
              <v:fill o:detectmouseclick="t"/>
              <v:imagedata r:id="rId34" o:title=""/>
            </v:shape>
          </w:pict>
        </w:r>
      </w:hyperlink>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hint="eastAsia"/>
          <w:color w:val="000000"/>
          <w:kern w:val="0"/>
          <w:shd w:val="clear" w:color="auto" w:fill="FFFFFF"/>
        </w:rPr>
        <w:t>六、教学反思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语文园地三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培养学生根据不同的任务，选择合适的材料阅读。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培养学生根据不同的阅读目的，选用恰当的阅读方法。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通过阅读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词句段运用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，学会巧用动作描写、语言描写、神态描写等描写方法和巧用修辞使语言生动具体，学会巧用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等标点符号，为文章添色彩。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通过阅读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例句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，学会介绍事物时，运用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二是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三是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四是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这样的表达方式来说明理由，表达观点。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理解并背诵《春日》，感受春天一派生机勃勃的景象，体会朱熹对春天的赞美和热爱之情。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重点：</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培养学生根据不同的任务，选择合适的材料阅读。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培养学生根据不同的阅读目的，选择恰当的阅读方法。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能理解背诵《春日》。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难点：</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学会运用各种描写方法和修辞使语言生动具体，学会巧用标点符号，为文章添色彩。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学会运用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二是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这样的表达方式来说明理由，表达观点。</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．布置学生主动预习，查阅诗人朱熹的相关资料，了解《春日》的写作背景。</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．教师准备《春光美》音频，微课《春日》。</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教学课时：</w:t>
      </w: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课时</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导入新课，激发兴趣。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（课件播放《春光美》音频）师伴随着音乐导入新课：同学们，本单元我们学习了三篇课文，从中你有什么收获呢？（学生自由回答）这节课让我们一起走进语文园地三，比一比，看看谁的收获会更多呢？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二、交流平台，学习方法。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回顾这一单元的</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篇课文，想一想，学习《故宫博物院》，你学会了什么？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学生自由交流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师引导学生交流：根据学习任务，选择合适的材料阅读。回顾课文，如：带着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要为家人计划故宫一日游，画一张故宫参观路线图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，应该重点阅读材料一、材料三、材料四。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谁来说说这样做的好处是什么呢？</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学生自由回答。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学习《竹节人》，你学会了哪些阅读方法？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学生自由交流：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师引导学生交流：根据不同的阅读目的，选择恰当的阅读方法。回顾课文，如带着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写玩具制作指南，教别人玩这种玩具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任务读《竹节人》，相关联的段落应该仔细阅读，反复阅读，而关联性不强的段落，不需要逐字逐句地读。如：玩竹节人的有趣经历这部分内容，可以采用浏览阅读的方法。这样可以提高阅读速度，提高学习效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师总结：读书时，同学们应该想想阅读的目的，再有针对性地选择适合的阅读方法和阅读材料。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词句段运用，学习习作。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生活中总有美好的瞬间，带给我们无尽的感动。怎样留住这些瞬间，定格这份精彩呢？请阅读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词句段运用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的第一题。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思考：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你喜欢哪个情景？有感情的朗读自己喜欢的情景，并说说你喜欢的理由。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学生自由交流：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）第一个片段，作者抓住</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一圈黑脑袋、攒着观战、跺脚拍手、咋咋呼呼</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个关键词语，运用动作描写和语言描写，写出了当时场面的热闹气氛。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）第二个片段，作者抓住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看得入了迷、伸长脖子、恨不能、探过来</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个关键词语，运用神态描写和动作描写，写出观战人入迷的情景。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）第三个片段，作者通过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上前、后退、叽里咕噜、闪着异样的光、踩得吱吱响、手不停地挥动、痴痴地微笑、轻轻地吁了口气</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等关键词，运用动作描写、语言描写、神态描写和比喻修辞，巧用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，写出罗丹塑像时的认真态度和入迷的的情景。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师引导，学生总结：在描写场面时，可以采用动作描写、语言描写、神态描写等描写方法，这样可以使内容生动具体，吸引读者。还可以巧用标点符号，来增添文章的色彩。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小组合作：选择一个类似的情景，运用所学方法，来写一写吧！推荐优秀的片段，投影仪展示，欣赏佳作。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习作中对某种事物进行说明时，为了语言条理清楚，你会采用什么表达方式呢？请阅读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词句段运用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的第二题，注意加点的部分，想一想：这样表达有什么好处？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学生自由交流：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师引导，学生总结：介绍说明事物时，采用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二是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三是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的表达方式，说明理由，表达观点，可以使语言条理清楚，观点明确。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小试牛刀，举一反三。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班级里举行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竞选班级体育委员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的活动，你会采用什么表达方式，向老师、同学们介绍自己，使自己当选呢？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学生自由交流：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我竞选班级体育委员的理由：一是我爱好体育运动，跑步是我的强项；二是我有能力胜任这个职位，我有责任感；三是我能带领同学们加强体育锻炼，具有集体荣誉感</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假如你是一个足球爱好者，想向妈妈请求，每周三放学后踢一会足球，你会用什么样的表达方式，说明理由，表达观点，让妈妈同意你的请求呢？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学生自由交流：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亲爱的妈妈，踢足球有很多好处：一是能有效地改善呼吸系统的功能，使肺活量增强；二是能强化腿部的骨骼，使骨骼更坚固粗壮；三是能提高免疫力，使身体更健康</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日积月累，理解背诵。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播放微课《春日》在欣赏春光美的同时，理解背诵古诗。感受春天一派生机勃勃的景象，体会朱熹对春天的赞美和热爱之情。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了解《春日》的写作背景。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出示：（这首诗从字面意思上来看，是作者春天郊游时所写的游春观感。而根据作者生活的年代推算出这首诗创作之时泗水之地早已被金人侵占，泗水游春不是实事，而是一种虚拟。作者也从未到过泗水之地，诗中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泗水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是暗指孔门，因为春秋时，孔子曾在洙、泗之间弦歌讲学，教授弟子。因此所谓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寻芳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即是指求圣人之道。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万紫千红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喻孔学的丰富多彩。这其实是一首哲理诗。</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小组竞赛，背诵古诗《春日》。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课堂小结，布置作业。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课堂小结：通过这节课，我们回顾了本单元的课文内容，学习了更多的写作方法，还背诵了《春日》，希望同学们在以后的习作中，能大胆运用本节课所学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巧用描写、巧用修辞、巧用标点符号、巧用表达方式，这些方法技巧。同时，也能引用古诗《春日》，来给我们的文章增添色彩。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布置作业：把本节课自己喜欢的片段，整理到阅读笔记本上，多读几遍，学会多积累、巧运用。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七、板书设计</w:t>
      </w:r>
    </w:p>
    <w:p w:rsidR="00487391" w:rsidRPr="00045E71" w:rsidRDefault="00487391" w:rsidP="00016BC9">
      <w:pPr>
        <w:pStyle w:val="NormalWeb"/>
        <w:widowControl/>
        <w:spacing w:beforeAutospacing="0" w:afterAutospacing="0"/>
        <w:rPr>
          <w:color w:val="000000"/>
        </w:rPr>
      </w:pPr>
      <w:hyperlink r:id="rId35" w:history="1">
        <w:r w:rsidRPr="00045E71">
          <w:rPr>
            <w:color w:val="000000"/>
            <w:shd w:val="clear" w:color="auto" w:fill="FFFFFF"/>
          </w:rPr>
          <w:pict>
            <v:shape id="_x0000_i1039" type="#_x0000_t75" alt="IMG_256" style="width:241.5pt;height:177pt;mso-position-horizontal-relative:page;mso-position-vertical-relative:page" o:button="t">
              <v:fill o:detectmouseclick="t"/>
              <v:imagedata r:id="rId36"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习作：</w:t>
      </w:r>
      <w:r w:rsidRPr="00045E71">
        <w:rPr>
          <w:rFonts w:ascii="Tahoma" w:hAnsi="Tahoma" w:cs="Tahoma"/>
          <w:b/>
          <w:color w:val="000000"/>
          <w:kern w:val="0"/>
          <w:szCs w:val="21"/>
          <w:shd w:val="clear" w:color="auto" w:fill="FFFFFF"/>
        </w:rPr>
        <w:t>______</w:t>
      </w:r>
      <w:r w:rsidRPr="00045E71">
        <w:rPr>
          <w:rFonts w:ascii="Tahoma" w:hAnsi="Tahoma" w:cs="Tahoma" w:hint="eastAsia"/>
          <w:b/>
          <w:color w:val="000000"/>
          <w:kern w:val="0"/>
          <w:szCs w:val="21"/>
          <w:shd w:val="clear" w:color="auto" w:fill="FFFFFF"/>
        </w:rPr>
        <w:t>让生活更美好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能够认真审题，恰当选题，运用典型、新颖的材料把题目补充完整，进行习作。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能运用本单元学习的习作方法，将一件事情写具体、写生动，能表达出自己的真情实感。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能中心明确，行文流畅，巧用描写、巧用修辞、巧用标点符号，为文章增添色彩，吸引读者。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重点：能够认真审题，恰当选题，运用典型、新颖的材料把题目补充完整，进行习作。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难点：能中心明确，行文流畅，巧用描写、巧用修辞、巧用标点符号，将一件事情写具体、写生动，表达出自己的真情实感。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教学准备：</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．布置学生观察搜集哪些事情让生活更美好的图片或文字资料。</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．教师准备《明天会更好》音频、微课《美好生活》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教学课时：</w:t>
      </w:r>
      <w:r w:rsidRPr="00045E71">
        <w:rPr>
          <w:rFonts w:ascii="Tahoma" w:hAnsi="Tahoma" w:cs="Tahoma"/>
          <w:b/>
          <w:color w:val="000000"/>
          <w:kern w:val="0"/>
          <w:szCs w:val="21"/>
          <w:shd w:val="clear" w:color="auto" w:fill="FFFFFF"/>
        </w:rPr>
        <w:t> </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课时</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一、导入新课，激发兴趣。</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播放《明天会更好》音频）师伴随着音乐导入新课：同学们，生活是美好的，在你的生活中，有没有想过什么让你的生活更美好？（学生自由回答）是啊，生活中，听听音乐会让心情放松，愉快；种种花，把种子种下去，等待发芽、长大，会有成就感；旅旅游看看美景，会增长见识。如何用笔镌刻它，化为笔下灵动的文字，记录这美好生活呢？今天这节课我们来学习半命题作文：</w:t>
      </w:r>
      <w:r w:rsidRPr="00045E71">
        <w:rPr>
          <w:rFonts w:ascii="Tahoma" w:hAnsi="Tahoma" w:cs="Tahoma"/>
          <w:color w:val="000000"/>
          <w:kern w:val="0"/>
          <w:szCs w:val="21"/>
          <w:shd w:val="clear" w:color="auto" w:fill="FFFFFF"/>
        </w:rPr>
        <w:t>________</w:t>
      </w:r>
      <w:r w:rsidRPr="00045E71">
        <w:rPr>
          <w:rFonts w:ascii="Tahoma" w:hAnsi="Tahoma" w:cs="Tahoma" w:hint="eastAsia"/>
          <w:color w:val="000000"/>
          <w:kern w:val="0"/>
          <w:szCs w:val="21"/>
          <w:shd w:val="clear" w:color="auto" w:fill="FFFFFF"/>
        </w:rPr>
        <w:t>让生活更美好。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二、小组合作，审题指导。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回忆你生活中的美好画面，想一想，是什么让你的生活更美好？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学生组内自由交流：（展示交流课前搜集的资料）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师引导学生总结出：美食、旅行、梦想、创意、集邮、阅读、种花、诚信</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它是怎样影响你的生活的？可以通过写哪件事来体现这样的影响？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组内自由交流：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师引导点拨：本次习作，其实就是把我们生活中的经历、感悟，用生动优美的语言、新颖活泼的形式写下来，能表现生活的内涵，同时，表达自己的真情实感。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三、写法引领，明确思路。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师引导点拨：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立意选材，新颖、典型。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半命题作文立意选材范围广，要从自己熟悉的事物中选择新颖、典型的，这样才能更好地发挥创造性，吸引读者。可以从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家庭、学校、社会、自然和自身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个思维体系去拓展思维，从而选择自己熟悉的素材。如：从家庭考虑，可选择美食、亲情、母爱等；从学校考虑，可选择友谊、师爱等；从社会考虑，可选择谦让、诚信、爱心、宽容等；从自身考虑，可选择阅读、集邮、梦想、创意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开篇点题，结尾扣题。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开篇点出文章主题，让读者一看就明白，你要写什么。结尾要扣到主题上，首尾呼应，使中心更明确。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行文过程，切入点要小。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习作时切入点越小越好，这样能小中见大。最好从自我生活实际中选择拟题，采用多种表达方式，生动形象地展现自己的体验与感悟。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描写事例，生动具体。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习作时围绕中心，巧用描写、巧用修辞、巧用标点符号，将一件事情写具体、写生动，为文章增添色彩，吸引读者。达到中心明确、行文流畅地表达自己的真情实感。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四、回顾课文，学以致用。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回顾课文《竹节人》第一部分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有一段时间，我们全迷上了斗竹节人。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点出主题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让生活更美好。接着写出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制作竹节人的过程，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的乐趣，表现了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斗竹节人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游戏的入迷。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仿照《竹节人》的写法，小组合作交流你选择的事例。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五、明确要求，例文导航。</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欣赏微课《美好生活》开阔学生的习作思路，拓宽学生的选材范围。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习作要求：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）先把题目补充完整，可以是美食、旅行、梦想、创意、集邮、阅读、种花、诚信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写作视角要与众不同，突出一个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）能结合具体事例，巧用描写、巧用修辞、巧用标点符号，将一件事情写具体、写生动，表达出自己的真情实感。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）用心想好后再写，要认真书写，卷面规范、整洁，大方。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）字数要求</w:t>
      </w:r>
      <w:r w:rsidRPr="00045E71">
        <w:rPr>
          <w:rFonts w:ascii="Tahoma" w:hAnsi="Tahoma" w:cs="Tahoma"/>
          <w:color w:val="000000"/>
          <w:kern w:val="0"/>
          <w:szCs w:val="21"/>
          <w:shd w:val="clear" w:color="auto" w:fill="FFFFFF"/>
        </w:rPr>
        <w:t>600</w:t>
      </w:r>
      <w:r w:rsidRPr="00045E71">
        <w:rPr>
          <w:rFonts w:ascii="Tahoma" w:hAnsi="Tahoma" w:cs="Tahoma" w:hint="eastAsia"/>
          <w:color w:val="000000"/>
          <w:kern w:val="0"/>
          <w:szCs w:val="21"/>
          <w:shd w:val="clear" w:color="auto" w:fill="FFFFFF"/>
        </w:rPr>
        <w:t>字左右。</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例文赏析：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谦让</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让生活更美好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傍晚，一抹黑色出现，静静蚕食着天空，路灯逐渐亮了，像是家人对孩子的呼唤，柔和的亮着，指引回家的路。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我和妍骑车穿过一辆又一辆自行车，以极快的速度向家驶去。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到了回家的路口，我向妍道别，然后回过头无奈的看着连续不断的汽车，像窜流不息的小溪一样流过。我粗略地数了一下，竟有三十多辆。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终于看见一条大一点的车缝，我眼睛一亮，正要冲过去，一辆汽车在我鼻前呼啸而过。我目瞪口呆，轻抚着胸口，在那里，我的心脏正急促的跳着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我苦笑不得，继续等待。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突然，一辆车的速度慢了下来，无视后边拼命鸣笛的车龙停了下来。窗玻璃被旋开，一位阿姨扭过头对我说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小妹妹，你等很久了，你先过吧</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从没想过这种事真的会发生在我身边，我原以为，这座城市，已经被冷漠吞噬了。我惊讶地问她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为什么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那位阿姨却笑着说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曾经，我也像你一样，常常被前面的车堵得不行，直到有一天，一辆车很谦让地让我先过。</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我突然感觉，城市的空气里多了些温度。我向她道过谢，继续向家前行。很快，我坐在了沙发上。回想起那句话，心口暖暖地充满着一种叫感动的东西。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第二天，我骑车去上学。我和另一辆自行车被堵在一条小路上。小径很窄只容得下，一个人通过。于是，我偏过头，轻声地对我旁边的人说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你先过吧。</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他感激地看了我一眼就迅速地骑了过去。原来我也可以让人感动啊，想着想着不禁轻笑了出来。我开始觉得，这座城市很温暖，很可爱，很美好。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谦让，让生活更美好</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六、实战演习，作业设计。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完成习作：</w:t>
      </w:r>
      <w:r w:rsidRPr="00045E71">
        <w:rPr>
          <w:rFonts w:ascii="Tahoma" w:hAnsi="Tahoma" w:cs="Tahoma"/>
          <w:color w:val="000000"/>
          <w:kern w:val="0"/>
          <w:szCs w:val="21"/>
          <w:shd w:val="clear" w:color="auto" w:fill="FFFFFF"/>
        </w:rPr>
        <w:t>_______</w:t>
      </w:r>
      <w:r w:rsidRPr="00045E71">
        <w:rPr>
          <w:rFonts w:ascii="Tahoma" w:hAnsi="Tahoma" w:cs="Tahoma" w:hint="eastAsia"/>
          <w:color w:val="000000"/>
          <w:kern w:val="0"/>
          <w:szCs w:val="21"/>
          <w:shd w:val="clear" w:color="auto" w:fill="FFFFFF"/>
        </w:rPr>
        <w:t>让生活更美好。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温馨提示：（</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）把题目补充完整。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）能运用本节课所学的写作方法，给语言增添色彩。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）记叙一件具体的事情，表达出真情实感。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）书写认真，卷面规范、整洁、大方。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）字数要求</w:t>
      </w:r>
      <w:r w:rsidRPr="00045E71">
        <w:rPr>
          <w:rFonts w:ascii="Tahoma" w:hAnsi="Tahoma" w:cs="Tahoma"/>
          <w:color w:val="000000"/>
          <w:kern w:val="0"/>
          <w:szCs w:val="21"/>
          <w:shd w:val="clear" w:color="auto" w:fill="FFFFFF"/>
        </w:rPr>
        <w:t>600</w:t>
      </w:r>
      <w:r w:rsidRPr="00045E71">
        <w:rPr>
          <w:rFonts w:ascii="Tahoma" w:hAnsi="Tahoma" w:cs="Tahoma" w:hint="eastAsia"/>
          <w:color w:val="000000"/>
          <w:kern w:val="0"/>
          <w:szCs w:val="21"/>
          <w:shd w:val="clear" w:color="auto" w:fill="FFFFFF"/>
        </w:rPr>
        <w:t>字左右。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七、板书设计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hyperlink r:id="rId37" w:history="1">
        <w:r w:rsidRPr="00045E71">
          <w:rPr>
            <w:rFonts w:ascii="Tahoma" w:hAnsi="Tahoma" w:cs="Tahoma"/>
            <w:color w:val="000000"/>
            <w:szCs w:val="21"/>
            <w:shd w:val="clear" w:color="auto" w:fill="FFFFFF"/>
          </w:rPr>
          <w:pict>
            <v:shape id="_x0000_i1040" type="#_x0000_t75" alt="IMG_256" style="width:410.25pt;height:224.25pt;mso-position-horizontal-relative:page;mso-position-vertical-relative:page" o:button="t">
              <v:fill o:detectmouseclick="t"/>
              <v:imagedata r:id="rId38" o:title=""/>
            </v:shape>
          </w:pict>
        </w:r>
      </w:hyperlink>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b/>
          <w:color w:val="000000"/>
          <w:kern w:val="0"/>
          <w:szCs w:val="21"/>
          <w:shd w:val="clear" w:color="auto" w:fill="FFFFFF"/>
        </w:rPr>
        <w:t>12</w:t>
      </w:r>
      <w:r w:rsidRPr="00045E71">
        <w:rPr>
          <w:rFonts w:ascii="Tahoma" w:hAnsi="Tahoma" w:cs="Tahoma" w:hint="eastAsia"/>
          <w:b/>
          <w:color w:val="000000"/>
          <w:kern w:val="0"/>
          <w:szCs w:val="21"/>
          <w:shd w:val="clear" w:color="auto" w:fill="FFFFFF"/>
        </w:rPr>
        <w:t>、桥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．有感情地朗读课文，体会村支书临危不乱、忠于职守、舍己为人的高贵品质。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学习作者通过人物外貌、语言、动作、神态等描写来表现人物的方法，领悟环境描写的衬托作用。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理解题目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的含义和小说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巧设悬念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前后照应的表达特点。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抓住文章中令人感动的句子，结合老支书的语言、动作等描写，体会村支书的性格特点和高贵品质。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学习作者通过人物外貌、语言、动作、神态等描写来表现人物的方法。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理解题目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的深刻含义，了解小小说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巧设悬念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前后照应的表达特点。</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认识并会写本课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咆、哮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个生字，学会本课新字词，了解课文内容。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一、初读了解梗概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描述导入，孕伏情感：有一个村庄，曾经有过一座窄窄的木桥（板书课题：桥），【课件</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：出示课题】它和村子里的一百多号人一起经历了一场可怕的灾难。究竟发生了什么？请同学们打开课文，放声读课文，注意读准生字词，读通句子，难读的地方多读几遍。</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二、检查预习，导入新课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（一）检测生字词预习和对课文的感知情况。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．出示生字词，检查学生认读易错的字词</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咆哮、呻吟、祭奠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生字：咆哮</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嗓</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党</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淌</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哑</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揪</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呻</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词语：势不可当</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狞笑</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拥戴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放肆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跌跌撞撞</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呻吟</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搀扶</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祭奠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课文写了一件什么事？尝试用自己的话说一说。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（深夜，当洪水袭来时，老党支部书记冒着生命危险，不存私念地指挥一百多号人有秩序地过桥，最后自己和儿子却被洪水卷走了。）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（二）谈话导入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．结合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祭奠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的意思，想一想：在本课中是谁祭奠谁？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．老汉是个怎样的人？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三、初步理解课文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．默读课文。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．思考、讨论：课文一共有几个自然段，每段讲的是什么。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根据故事发生、发展、高潮、结局给课文分段。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突遇山洪</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；疏导撤离</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13</w:t>
      </w:r>
      <w:r w:rsidRPr="00045E71">
        <w:rPr>
          <w:rFonts w:ascii="Tahoma" w:hAnsi="Tahoma" w:cs="Tahoma" w:hint="eastAsia"/>
          <w:color w:val="000000"/>
          <w:kern w:val="0"/>
          <w:szCs w:val="21"/>
          <w:shd w:val="clear" w:color="auto" w:fill="FFFFFF"/>
        </w:rPr>
        <w:t>；桥塌殉职</w:t>
      </w:r>
      <w:r w:rsidRPr="00045E71">
        <w:rPr>
          <w:rFonts w:ascii="Tahoma" w:hAnsi="Tahoma" w:cs="Tahoma"/>
          <w:color w:val="000000"/>
          <w:kern w:val="0"/>
          <w:szCs w:val="21"/>
          <w:shd w:val="clear" w:color="auto" w:fill="FFFFFF"/>
        </w:rPr>
        <w:t>14</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23</w:t>
      </w:r>
      <w:r w:rsidRPr="00045E71">
        <w:rPr>
          <w:rFonts w:ascii="Tahoma" w:hAnsi="Tahoma" w:cs="Tahoma" w:hint="eastAsia"/>
          <w:color w:val="000000"/>
          <w:kern w:val="0"/>
          <w:szCs w:val="21"/>
          <w:shd w:val="clear" w:color="auto" w:fill="FFFFFF"/>
        </w:rPr>
        <w:t>；祭奠英灵</w:t>
      </w:r>
      <w:r w:rsidRPr="00045E71">
        <w:rPr>
          <w:rFonts w:ascii="Tahoma" w:hAnsi="Tahoma" w:cs="Tahoma"/>
          <w:color w:val="000000"/>
          <w:kern w:val="0"/>
          <w:szCs w:val="21"/>
          <w:shd w:val="clear" w:color="auto" w:fill="FFFFFF"/>
        </w:rPr>
        <w:t>24</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27</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四、学习课文，感受洪水肆虐的危急与人们的恐慌：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．自由读文，把文读通，把文中能带给你害怕感受的句子多读几遍。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．随机交流：哪处让你最害怕，就读那一处。（随机询问：你会感到害怕？）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点拨语（可随机改变）：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）第一句：像泼，像倒，应该用怎样的语气来读？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）第二句：把描写洪水凶猛的句子读出来。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．洪水中的人们是怎样的反应，从哪里体会到？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五、拓展延伸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想象一下：你拥我挤、跌跌撞撞的人们像疯了似的折回来，会是怎样的表现？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人们就是这样被逼入了危险的绝境，读一读。【课件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】（出示</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东西没有路。只有北面那座窄窄的木桥。死亡在洪水的狞笑声中逼近。）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六、教学反思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．有感情地朗读课文，体会村支书临危不乱、忠于职守、舍己为人的高贵品质。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学习作者通过人物外貌、语言、动作、神态等描写来表现人物的方法，领悟环境描写的衬托作用。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理解题目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的含义和小说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巧设悬念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前后照应的表达特点。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多媒体课件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一、复习听写，回顾前文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听写词语：【课件</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一、咆哮</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党员</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流淌</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呻吟</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揪出</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沙哑</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废弃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用上以上词语复述课文内容，并说说老汉是个怎样的人。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二、感受危情，引生入境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自由读课文，在课文中找出描写洪水的凶猛的句子？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）出示句子进行对比：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黎明的时候，雨突然大了。像泼。像倒。山洪咆哮着，像一群受惊的野马，从山谷里狂奔而来，势不可当。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黎明的时候，雨突然大了。山洪咆哮着，从山谷里狂奔而来，势不可当。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哪句话写得好？为什么？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狂奔而来，势不可当。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哪句话写得好？为什么？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咆哮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是什么意思？山洪是怎么咆哮的？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势不可当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（板书：山洪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咆哮而来</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势不可当）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）指导学生读出洪水的凶猛。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）还有哪些句子写出了洪水的凶猛？找出来说一说，读一读。（随机理解词语：跳舞、狞笑）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过渡：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当洪水袭来时，村庄惊醒了。人们翻身下床，却一脚踏在水里。惊慌失措的人们你拥我挤地逃跑，寻找生路？他们找到了吗？（找到了，北面那座窄窄的木桥。）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这座桥现在重要吗？重要！因为在当时这不是一座普通的桥，它窄窄的身躯上将承载一百多号人的生命，整个村庄的生命啊！于是，急于求生的人们跌跌撞撞地向那木桥拥去</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（板书：人们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你拥我挤</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跌跌撞撞）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讨论：如果，大家就这样乱七八糟、毫无秩序地拥向窄窄的木桥，会是怎样的结果？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（学生自由猜测可能发生的结果，感受形势的紧张。）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三、解决重点，体会精神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危急关头，年迈的村支书没有因为惊慌而失去理智。他面对乱哄哄拥到木桥桥头的人们是怎么做？怎么说的呢？请再读课文，找出让你感动的地方，读一读，说一说。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）先村民到木桥前，便于指挥。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）号召党员同志排后，体现党员同志的先进性。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）不顾私情，支持让非党员村民先行，先人后己。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）舍己为人，壮烈牺牲。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）在老汉的指挥下，慌乱的村民们又是怎样过桥的？</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学生理解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依次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依次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的意思就是一个接一个的，非常有序。</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引导学生排一下过桥的顺序：【出示课件</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】村民</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党员</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老汉。</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你觉得这是一名怎么样的老汉？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老汉用自己和儿子的生命换来了一百多号村民的生命，用自己的行动实践了共产党员先人后己、舍己为人的高尚品质。他是真正的共产党员！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（板书：老汉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忠于职责</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舍己为人）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四、重回题目，解决难点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出示：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11</w:t>
      </w:r>
      <w:r w:rsidRPr="00045E71">
        <w:rPr>
          <w:rFonts w:ascii="Tahoma" w:hAnsi="Tahoma" w:cs="Tahoma" w:hint="eastAsia"/>
          <w:color w:val="000000"/>
          <w:kern w:val="0"/>
          <w:szCs w:val="21"/>
          <w:shd w:val="clear" w:color="auto" w:fill="FFFFFF"/>
        </w:rPr>
        <w:t>】探究：课文为什么以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为题目？你认为这座桥把什么与什么连接起来了？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学生汇报。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师生评价，教师指导：</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题目中的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不仅仅是指那座窄窄的木桥。这位深爱着自己儿子的父亲，这位忠于职责、舍己为人的老汉用他的生命架起了一座桥，一座救了群众的生命桥呀！这座桥连接的是什么？（生与死、奉献与索取、党员与群众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五、领悟写法，体会效果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．学生读课文第</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22</w:t>
      </w:r>
      <w:r w:rsidRPr="00045E71">
        <w:rPr>
          <w:rFonts w:ascii="Tahoma" w:hAnsi="Tahoma" w:cs="Tahoma" w:hint="eastAsia"/>
          <w:color w:val="000000"/>
          <w:kern w:val="0"/>
          <w:szCs w:val="21"/>
          <w:shd w:val="clear" w:color="auto" w:fill="FFFFFF"/>
        </w:rPr>
        <w:t>自然段，找到关于老汉的描写，看看哪处描写最能打动你。</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．生相互交流。</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．引导学生汇报自己最受感动的描写。</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）抓住老汉的语言描写。</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12</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老汉沙哑地喊话：</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桥窄！排成一队，不要挤！党员排在后边！</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同学们观察这几句语言描写有什么特点？（句式简洁，感叹号连续出现三次。）</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引导学生理解体会形势危急，而老汉的喊话像大山一样坚定，是一个临危不乱的人。</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学生有感情地朗读这句语言描写。</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）老汉面临的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（恶劣的环境，人们慌乱的局面。）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到文中描述环境的恶劣的相关语句，学生谈体会。</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抓住运用比喻、拟人等修辞手法的语句有感情地朗读，体会语句较强的表现力。</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你又从哪里体会到了人们的慌乱呢？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（抓住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跌跌撞撞、你拥我挤</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等关键词来体会。）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指导朗读。</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师：在凶猛无情地洪水面前，死亡一步步逼近，老汉镇定地喊话</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生接读。</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师：在人们你拥我挤的慌乱情形下，老汉焦急而又坚定地喊道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生接读。</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④</w:t>
      </w:r>
      <w:r w:rsidRPr="00045E71">
        <w:rPr>
          <w:rFonts w:ascii="Tahoma" w:hAnsi="Tahoma" w:cs="Tahoma" w:hint="eastAsia"/>
          <w:color w:val="000000"/>
          <w:kern w:val="0"/>
          <w:szCs w:val="21"/>
          <w:shd w:val="clear" w:color="auto" w:fill="FFFFFF"/>
        </w:rPr>
        <w:t>小结：环境的恶劣描写和人们的慌乱更加衬托出了老汉的临危不乱。</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）文中还有对老汉的语言描写吗？找出来读一读。</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）对于老汉这个人物的描写，除了语言，还有哪些方面？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（对老汉的刻画，文中还有动作的描写。</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抓住动作</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揪、神态</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凶得像只豹子等有关语句朗读体会，体会老汉的不徇私情。因为小伙子是党员，小伙子同时也是老汉的儿子。）</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）引导学生从课文的最后两个自然段了解人物关系。</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小结：我们读书，就要课文的前后内容连贯起来理解。老汉把自己的儿子揪了出来结尾点明，但在前面已经让人感觉关系不一般。前面巧设了悬念，与结尾相照应起来。使得这一结尾让人感觉意料之外又是情理之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六、课后练笔，延续感情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学生朗读：【出示课件</w:t>
      </w:r>
      <w:r w:rsidRPr="00045E71">
        <w:rPr>
          <w:rFonts w:ascii="Tahoma" w:hAnsi="Tahoma" w:cs="Tahoma"/>
          <w:color w:val="000000"/>
          <w:kern w:val="0"/>
          <w:szCs w:val="21"/>
          <w:shd w:val="clear" w:color="auto" w:fill="FFFFFF"/>
        </w:rPr>
        <w:t>13</w:t>
      </w:r>
      <w:r w:rsidRPr="00045E71">
        <w:rPr>
          <w:rFonts w:ascii="Tahoma" w:hAnsi="Tahoma" w:cs="Tahoma" w:hint="eastAsia"/>
          <w:color w:val="000000"/>
          <w:kern w:val="0"/>
          <w:szCs w:val="21"/>
          <w:shd w:val="clear" w:color="auto" w:fill="FFFFFF"/>
        </w:rPr>
        <w:t>】五天以后，洪水退了。一个老太太，被人搀扶着，来这里祭奠。她来祭奠两个人。她丈夫和她儿子。</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师：同学们，听，风在呜咽着；看，云也低垂着。满面泪痕的老太太在别人的搀扶下来了，获救的村民们都来了，站在残桥前大家思绪万千、轻轻低语。假如你是获救的村民，你会低语些什么？</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（学生写一段话）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同学们，我看到你们的泪，也听到了村民们对村支书的怀念。在这场突如其来的洪水中，是老支书</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这位清瘦的老汉，一个普通的共产党员，用他的生命架起了一座桥呀！木桥虽然塌了，但相信老支书这座救了群众的生命桥，已经从那一刻起永远矗立在我们每一个人的心中。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七、板书内容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山洪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咆哮而来</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势不可当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人们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你拥我挤</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跌跌撞撞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老汉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忠于职守</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舍己为人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八、教学反思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b/>
          <w:color w:val="000000"/>
          <w:kern w:val="0"/>
          <w:szCs w:val="21"/>
          <w:shd w:val="clear" w:color="auto" w:fill="FFFFFF"/>
        </w:rPr>
        <w:t>13</w:t>
      </w:r>
      <w:r w:rsidRPr="00045E71">
        <w:rPr>
          <w:rFonts w:ascii="宋体" w:cs="宋体" w:hint="eastAsia"/>
          <w:b/>
          <w:color w:val="000000"/>
          <w:kern w:val="0"/>
          <w:szCs w:val="21"/>
          <w:shd w:val="clear" w:color="auto" w:fill="FFFFFF"/>
        </w:rPr>
        <w:t>、穷人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教学目标</w:t>
      </w:r>
      <w:r w:rsidRPr="00045E71">
        <w:rPr>
          <w:rFonts w:ascii="宋体" w:cs="宋体"/>
          <w:b/>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正确读写“溅、熄”等</w:t>
      </w:r>
      <w:r w:rsidRPr="00C76793">
        <w:rPr>
          <w:rFonts w:ascii="宋体" w:cs="宋体"/>
          <w:color w:val="000000"/>
          <w:kern w:val="0"/>
          <w:szCs w:val="21"/>
          <w:shd w:val="clear" w:color="auto" w:fill="FFFFFF"/>
        </w:rPr>
        <w:t>16</w:t>
      </w:r>
      <w:r w:rsidRPr="00C76793">
        <w:rPr>
          <w:rFonts w:ascii="宋体" w:cs="宋体" w:hint="eastAsia"/>
          <w:color w:val="000000"/>
          <w:kern w:val="0"/>
          <w:szCs w:val="21"/>
          <w:shd w:val="clear" w:color="auto" w:fill="FFFFFF"/>
        </w:rPr>
        <w:t>个生字，正确认读“搁板、魁梧、勉强、蜷缩”等词语。</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正确流利有感情的朗读课文，学习按照事情发展顺序，把握课文主要内容。</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领悟作者通过多种描写手法塑造人物形象的写作方法，尝试描写渔夫的心理活动；进一步感受桑娜和渔夫善良的品质。</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教学重点</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理清课文叙述顺序。</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读懂桑娜的心理活动，感受桑娜善良的品质。</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教学难点</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领悟作者通过心理描写塑造人物形象的写作方法。</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第一课时</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教学目标</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学习生字词，整体感知课文。</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梳理文章记叙顺序，感知环境描写的作用。</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教具准备</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课件</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教学过程：</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一、导入新课，激发学习兴趣</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在以前的语文学习中，我们学过许多有关穷人的课文，都给我们留下了深刻印象。你们记得哪些穷人的故事？这些课文，一方面揭露了资本主义社会的黑暗，穷人生活的悲惨，另一方面也表现了穷人向往自由，追求美好境界的高尚品德。</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今天我们再学一篇课文，题目就是《穷人》。（板书：</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穷人）【出示课件</w:t>
      </w: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：课题】</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这篇小说是世界著名的作家列夫</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托尔斯泰写的。我们来看一下关于它的介绍资料。【出示课件</w:t>
      </w: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列夫</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托尔斯泰：</w:t>
      </w:r>
      <w:r w:rsidRPr="00C76793">
        <w:rPr>
          <w:rFonts w:ascii="宋体" w:cs="宋体"/>
          <w:color w:val="000000"/>
          <w:kern w:val="0"/>
          <w:szCs w:val="21"/>
          <w:shd w:val="clear" w:color="auto" w:fill="FFFFFF"/>
        </w:rPr>
        <w:t>19</w:t>
      </w:r>
      <w:r w:rsidRPr="00C76793">
        <w:rPr>
          <w:rFonts w:ascii="宋体" w:cs="宋体" w:hint="eastAsia"/>
          <w:color w:val="000000"/>
          <w:kern w:val="0"/>
          <w:szCs w:val="21"/>
          <w:shd w:val="clear" w:color="auto" w:fill="FFFFFF"/>
        </w:rPr>
        <w:t>世纪中期俄国批判现实主义作家、思想家、哲学家，代表作有《战争与和平》《安娜</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卡列尼娜》《复活》等。</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接下来咱们看这篇课文写的是穷人的什么美德呢？</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二、初读课文，扫清阅读障碍</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出示初读要求：【出示课件</w:t>
      </w: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4</w:t>
      </w:r>
      <w:r w:rsidRPr="00C76793">
        <w:rPr>
          <w:rFonts w:ascii="宋体" w:cs="宋体" w:hint="eastAsia"/>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读准每一个字，生字随时查字典弄清字形；读好每一个词，新词联系上下文想想意思；读通每一句话，难读的地方多读几遍。</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反馈初读情况。</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 xml:space="preserve">1. </w:t>
      </w:r>
      <w:r w:rsidRPr="00C76793">
        <w:rPr>
          <w:rFonts w:ascii="宋体" w:cs="宋体" w:hint="eastAsia"/>
          <w:color w:val="000000"/>
          <w:kern w:val="0"/>
          <w:szCs w:val="21"/>
          <w:shd w:val="clear" w:color="auto" w:fill="FFFFFF"/>
        </w:rPr>
        <w:t>检查朗读朗读课文，师生评议，教师点评。</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三、再读课文，整体把握故事</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谈话启发：这个故事，篇幅比较长，但思路比较清晰，你们能不能事情的发展变化，简要地概括主要内容呢？请默读梳理，形成文字。</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学生自学：</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）教师巡视，排疑解难，提示方法：先将课文划分为几个部分，并归纳每个部分的内容。</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）同桌商议，互相修正补充。</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班级交流：根据需要，指名</w:t>
      </w:r>
      <w:r w:rsidRPr="00C76793">
        <w:rPr>
          <w:rFonts w:ascii="宋体" w:cs="宋体"/>
          <w:color w:val="000000"/>
          <w:kern w:val="0"/>
          <w:szCs w:val="21"/>
          <w:shd w:val="clear" w:color="auto" w:fill="FFFFFF"/>
        </w:rPr>
        <w:t>2--3</w:t>
      </w:r>
      <w:r w:rsidRPr="00C76793">
        <w:rPr>
          <w:rFonts w:ascii="宋体" w:cs="宋体" w:hint="eastAsia"/>
          <w:color w:val="000000"/>
          <w:kern w:val="0"/>
          <w:szCs w:val="21"/>
          <w:shd w:val="clear" w:color="auto" w:fill="FFFFFF"/>
        </w:rPr>
        <w:t>人交流，适度点评。</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【出示课件</w:t>
      </w:r>
      <w:r w:rsidRPr="00C76793">
        <w:rPr>
          <w:rFonts w:ascii="宋体" w:cs="宋体"/>
          <w:color w:val="000000"/>
          <w:kern w:val="0"/>
          <w:szCs w:val="21"/>
          <w:shd w:val="clear" w:color="auto" w:fill="FFFFFF"/>
        </w:rPr>
        <w:t>5</w:t>
      </w:r>
      <w:r w:rsidRPr="00C76793">
        <w:rPr>
          <w:rFonts w:ascii="宋体" w:cs="宋体" w:hint="eastAsia"/>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第一部分（</w:t>
      </w:r>
      <w:r w:rsidRPr="00C76793">
        <w:rPr>
          <w:rFonts w:ascii="宋体" w:cs="宋体"/>
          <w:color w:val="000000"/>
          <w:kern w:val="0"/>
          <w:szCs w:val="21"/>
          <w:shd w:val="clear" w:color="auto" w:fill="FFFFFF"/>
        </w:rPr>
        <w:t>1--2</w:t>
      </w:r>
      <w:r w:rsidRPr="00C76793">
        <w:rPr>
          <w:rFonts w:ascii="宋体" w:cs="宋体" w:hint="eastAsia"/>
          <w:color w:val="000000"/>
          <w:kern w:val="0"/>
          <w:szCs w:val="21"/>
          <w:shd w:val="clear" w:color="auto" w:fill="FFFFFF"/>
        </w:rPr>
        <w:t>自然段）：是事情的发生，讲渔夫的妻子桑娜在海风呼啸的夜晚，焦急地等待着丈夫出海归来。</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第二部分（</w:t>
      </w:r>
      <w:r w:rsidRPr="00C76793">
        <w:rPr>
          <w:rFonts w:ascii="宋体" w:cs="宋体"/>
          <w:color w:val="000000"/>
          <w:kern w:val="0"/>
          <w:szCs w:val="21"/>
          <w:shd w:val="clear" w:color="auto" w:fill="FFFFFF"/>
        </w:rPr>
        <w:t>3--11</w:t>
      </w:r>
      <w:r w:rsidRPr="00C76793">
        <w:rPr>
          <w:rFonts w:ascii="宋体" w:cs="宋体" w:hint="eastAsia"/>
          <w:color w:val="000000"/>
          <w:kern w:val="0"/>
          <w:szCs w:val="21"/>
          <w:shd w:val="clear" w:color="auto" w:fill="FFFFFF"/>
        </w:rPr>
        <w:t>自然段）：是事情的经过部分，讲桑娜出门去探望生病的邻居西蒙，发现她已经死去，就抱回了两个遗孤。</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第三部分（</w:t>
      </w:r>
      <w:r w:rsidRPr="00C76793">
        <w:rPr>
          <w:rFonts w:ascii="宋体" w:cs="宋体"/>
          <w:color w:val="000000"/>
          <w:kern w:val="0"/>
          <w:szCs w:val="21"/>
          <w:shd w:val="clear" w:color="auto" w:fill="FFFFFF"/>
        </w:rPr>
        <w:t>12--27</w:t>
      </w:r>
      <w:r w:rsidRPr="00C76793">
        <w:rPr>
          <w:rFonts w:ascii="宋体" w:cs="宋体" w:hint="eastAsia"/>
          <w:color w:val="000000"/>
          <w:kern w:val="0"/>
          <w:szCs w:val="21"/>
          <w:shd w:val="clear" w:color="auto" w:fill="FFFFFF"/>
        </w:rPr>
        <w:t>自然段）：是事情的结果，讲渔夫出海归来，听说西蒙死了，主动提出把西蒙的两个孩子抱回来抚养，夫妻的想法不谋而合。</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四、三读课文，初步扫描人物</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过渡谈话：我们了解了故事的大体内容，我们就可以认识有关的人物了。这个故事中有哪些人物呢？</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学生回答，教师板书：桑娜</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渔夫</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五、引导读文，了解故事起因</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．我们先看第一段。课文一开始就让我们看到一个什么画面？</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海边上的小屋里，女主人公桑娜正在补破帆。</w:t>
      </w:r>
      <w:r w:rsidRPr="00C76793">
        <w:rPr>
          <w:rFonts w:ascii="宋体" w:cs="宋体"/>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．指点：从地上扫得干干净净，炉子里的火没有熄，搁板上放着食具这些简单的摆设，温暖而舒适的小屋，可以知道这是一个穷苦的但还勉强可以维持生活的渔夫的家庭，也可以看出女主人的勤劳。</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（板书：温暖而舒适</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勤劳）</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．从没有熄灭的炉火和没有擦净的食具告诉我们，桑娜一边补着破帆，一边在做什么？</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对，她分明在等着自己的丈夫。</w:t>
      </w:r>
      <w:r w:rsidRPr="00C76793">
        <w:rPr>
          <w:rFonts w:ascii="宋体" w:cs="宋体"/>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4</w:t>
      </w:r>
      <w:r w:rsidRPr="00C76793">
        <w:rPr>
          <w:rFonts w:ascii="宋体" w:cs="宋体" w:hint="eastAsia"/>
          <w:color w:val="000000"/>
          <w:kern w:val="0"/>
          <w:szCs w:val="21"/>
          <w:shd w:val="clear" w:color="auto" w:fill="FFFFFF"/>
        </w:rPr>
        <w:t>．课文中哪一个词语写出了桑娜此刻恐惧的心理？</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心惊肉跳</w:t>
      </w:r>
      <w:r w:rsidRPr="00C76793">
        <w:rPr>
          <w:rFonts w:ascii="宋体" w:cs="宋体"/>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释：“心惊肉跳”。</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介绍这个小屋的摆设，读时基本上是平静的，读到哪儿语调开始转换？</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桑娜听着波涛的轰鸣和狂风的怒吼，感到心惊肉跳。</w:t>
      </w:r>
      <w:r w:rsidRPr="00C76793">
        <w:rPr>
          <w:rFonts w:ascii="宋体" w:cs="宋体"/>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天气的恶劣使桑娜恐惧极了，所以课文上的“寒风呼啸”“海浪拍击”“又黑又冷”更加重语气。</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全班齐读。</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指导：“心惊肉跳”一字一拍，却尾语调放低，好像不敢想。</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男生读第一节最后两句。</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5</w:t>
      </w:r>
      <w:r w:rsidRPr="00C76793">
        <w:rPr>
          <w:rFonts w:ascii="宋体" w:cs="宋体" w:hint="eastAsia"/>
          <w:color w:val="000000"/>
          <w:kern w:val="0"/>
          <w:szCs w:val="21"/>
          <w:shd w:val="clear" w:color="auto" w:fill="FFFFFF"/>
        </w:rPr>
        <w:t>．桑娜焦急地等待着丈夫，夜深了。你们看，第二节写了几层意思？</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三层</w:t>
      </w:r>
      <w:r w:rsidRPr="00C76793">
        <w:rPr>
          <w:rFonts w:ascii="宋体" w:cs="宋体"/>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【出示课件</w:t>
      </w:r>
      <w:r w:rsidRPr="00C76793">
        <w:rPr>
          <w:rFonts w:ascii="宋体" w:cs="宋体"/>
          <w:color w:val="000000"/>
          <w:kern w:val="0"/>
          <w:szCs w:val="21"/>
          <w:shd w:val="clear" w:color="auto" w:fill="FFFFFF"/>
        </w:rPr>
        <w:t>6</w:t>
      </w:r>
      <w:r w:rsidRPr="00C76793">
        <w:rPr>
          <w:rFonts w:ascii="宋体" w:cs="宋体" w:hint="eastAsia"/>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第一层：深夜不见丈夫归来。</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第二层：沉思：插叙从丈夫想到生活的贫穷。</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第三层：倾听风声，祈求上帝保佑。</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6</w:t>
      </w:r>
      <w:r w:rsidRPr="00C76793">
        <w:rPr>
          <w:rFonts w:ascii="宋体" w:cs="宋体" w:hint="eastAsia"/>
          <w:color w:val="000000"/>
          <w:kern w:val="0"/>
          <w:szCs w:val="21"/>
          <w:shd w:val="clear" w:color="auto" w:fill="FFFFFF"/>
        </w:rPr>
        <w:t>．指导朗读</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第一层：焦急。“十下，十一下”，重音，每一下都打在桑娜的心上。</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第二层：沉思，是插叙，读得平静些。</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第三层：焦急地祈求。</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7</w:t>
      </w:r>
      <w:r w:rsidRPr="00C76793">
        <w:rPr>
          <w:rFonts w:ascii="宋体" w:cs="宋体" w:hint="eastAsia"/>
          <w:color w:val="000000"/>
          <w:kern w:val="0"/>
          <w:szCs w:val="21"/>
          <w:shd w:val="clear" w:color="auto" w:fill="FFFFFF"/>
        </w:rPr>
        <w:t>．朗读桑娜沉思的内容和桑娜说的话。</w:t>
      </w:r>
    </w:p>
    <w:p w:rsidR="00487391" w:rsidRPr="00C76793" w:rsidRDefault="00487391" w:rsidP="00016BC9">
      <w:pPr>
        <w:widowControl/>
        <w:shd w:val="clear" w:color="auto" w:fill="FFFFFF"/>
        <w:jc w:val="left"/>
        <w:rPr>
          <w:rFonts w:ascii="宋体" w:cs="宋体"/>
          <w:color w:val="000000"/>
          <w:kern w:val="0"/>
          <w:szCs w:val="21"/>
          <w:shd w:val="clear" w:color="auto" w:fill="FFFFFF"/>
        </w:rPr>
      </w:pPr>
    </w:p>
    <w:p w:rsidR="00487391" w:rsidRPr="00C76793" w:rsidRDefault="00487391" w:rsidP="00016BC9">
      <w:pPr>
        <w:widowControl/>
        <w:shd w:val="clear" w:color="auto" w:fill="FFFFFF"/>
        <w:jc w:val="left"/>
        <w:rPr>
          <w:rFonts w:ascii="宋体" w:cs="宋体"/>
          <w:color w:val="000000"/>
          <w:kern w:val="0"/>
          <w:szCs w:val="21"/>
          <w:shd w:val="clear" w:color="auto" w:fill="FFFFFF"/>
        </w:rPr>
      </w:pP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第二课时</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教学目标</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通过批注品味文中语句，从桑娜夫妇的心理和言行神态中感受渔夫和桑娜的美好心灵，并做出评价。</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引导学生在学习中，体会环境描写以及心理描写对表达人物品质所起的作用，体会省略号的不同用法。</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教具准备</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多媒体课件</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教学过程：</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一、导入新课，整体感知内容</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这节课我们继续学习《穷人》这篇课文，谁能用简单的话来说一说，这篇课文讲了一件什么事？（学生说完后，教师引导学生领悟抓住主要人物、主要事件，概括课文主要内容的方法，然后再让大家都说一说）</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随着故事的发展，文中的一个个情节也在感动着我们。上节课我们学习了课文的第一部分，这节课我们先来学习第二部分（</w:t>
      </w:r>
      <w:r w:rsidRPr="00C76793">
        <w:rPr>
          <w:rFonts w:ascii="宋体" w:cs="宋体"/>
          <w:color w:val="000000"/>
          <w:kern w:val="0"/>
          <w:szCs w:val="21"/>
          <w:shd w:val="clear" w:color="auto" w:fill="FFFFFF"/>
        </w:rPr>
        <w:t>3</w:t>
      </w:r>
      <w:r w:rsidRPr="00C76793">
        <w:rPr>
          <w:rFonts w:ascii="宋体" w:cs="宋体"/>
          <w:color w:val="000000"/>
          <w:kern w:val="0"/>
          <w:szCs w:val="21"/>
          <w:shd w:val="clear" w:color="auto" w:fill="FFFFFF"/>
        </w:rPr>
        <w:t>—</w:t>
      </w:r>
      <w:r w:rsidRPr="00C76793">
        <w:rPr>
          <w:rFonts w:ascii="宋体" w:cs="宋体"/>
          <w:color w:val="000000"/>
          <w:kern w:val="0"/>
          <w:szCs w:val="21"/>
          <w:shd w:val="clear" w:color="auto" w:fill="FFFFFF"/>
        </w:rPr>
        <w:t>11</w:t>
      </w:r>
      <w:r w:rsidRPr="00C76793">
        <w:rPr>
          <w:rFonts w:ascii="宋体" w:cs="宋体" w:hint="eastAsia"/>
          <w:color w:val="000000"/>
          <w:kern w:val="0"/>
          <w:szCs w:val="21"/>
          <w:shd w:val="clear" w:color="auto" w:fill="FFFFFF"/>
        </w:rPr>
        <w:t>自然段）。</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二、抓住重点，感悟桑娜品质</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这一部分中有哪些场景令你感动呢？请看阅读提示。</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【出示课件</w:t>
      </w:r>
      <w:r w:rsidRPr="00C76793">
        <w:rPr>
          <w:rFonts w:ascii="宋体" w:cs="宋体"/>
          <w:color w:val="000000"/>
          <w:kern w:val="0"/>
          <w:szCs w:val="21"/>
          <w:shd w:val="clear" w:color="auto" w:fill="FFFFFF"/>
        </w:rPr>
        <w:t>8</w:t>
      </w:r>
      <w:r w:rsidRPr="00C76793">
        <w:rPr>
          <w:rFonts w:ascii="宋体" w:cs="宋体" w:hint="eastAsia"/>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阅读提示：认真读课文，边读边思考：</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文中的哪些场景令你感动？你感动于什么？在你认为重要的地方用一两个词语或简练的句子写出自己的感受或由此想到的内容。</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学生汇报：桑娜一家的生活是这么穷，而且自己已经有了五个孩子，还要主动收养西蒙的孩子，这件事很令人感动。</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接下来让我们跟随作者的描述，走进桑娜和渔夫的内心地界，去感受他们那高尚而美好的心灵。</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“桑娜抱回了西蒙的两个孩子后，心里是</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从课文中找出最能体现桑娜从邻居家抱回孩子后的心情的词语。（忐忑不安）</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师过渡：这段话省略号特别多，从这五个省略号中，我们感受到桑娜的思绪混乱与不安，感受到了桑娜的内心矛盾。这就是忐忑不安。</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那谁能把桑娜忐忑不安的心理读出来呢？</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【出示课件</w:t>
      </w:r>
      <w:r w:rsidRPr="00C76793">
        <w:rPr>
          <w:rFonts w:ascii="宋体" w:cs="宋体"/>
          <w:color w:val="000000"/>
          <w:kern w:val="0"/>
          <w:szCs w:val="21"/>
          <w:shd w:val="clear" w:color="auto" w:fill="FFFFFF"/>
        </w:rPr>
        <w:t>9</w:t>
      </w:r>
      <w:r w:rsidRPr="00C76793">
        <w:rPr>
          <w:rFonts w:ascii="宋体" w:cs="宋体" w:hint="eastAsia"/>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桑娜脸色苍白，神情激动。她忐忑不安地想：“他会说什么呢？这是闹着玩的吗？自己的五个孩子已经够他受的了……是他来啦？……不，还没来！……为什么把他们抱过来啊？……他会揍我的！那也活该，我自作自受……嗯，揍我一顿也好！”</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）指名朗读（</w:t>
      </w:r>
      <w:r w:rsidRPr="00C76793">
        <w:rPr>
          <w:rFonts w:ascii="宋体" w:cs="宋体"/>
          <w:color w:val="000000"/>
          <w:kern w:val="0"/>
          <w:szCs w:val="21"/>
          <w:shd w:val="clear" w:color="auto" w:fill="FFFFFF"/>
        </w:rPr>
        <w:t>3</w:t>
      </w:r>
      <w:r w:rsidRPr="00C76793">
        <w:rPr>
          <w:rFonts w:ascii="宋体" w:cs="宋体"/>
          <w:color w:val="000000"/>
          <w:kern w:val="0"/>
          <w:szCs w:val="21"/>
          <w:shd w:val="clear" w:color="auto" w:fill="FFFFFF"/>
        </w:rPr>
        <w:t>—</w:t>
      </w:r>
      <w:r w:rsidRPr="00C76793">
        <w:rPr>
          <w:rFonts w:ascii="宋体" w:cs="宋体"/>
          <w:color w:val="000000"/>
          <w:kern w:val="0"/>
          <w:szCs w:val="21"/>
          <w:shd w:val="clear" w:color="auto" w:fill="FFFFFF"/>
        </w:rPr>
        <w:t>4</w:t>
      </w:r>
      <w:r w:rsidRPr="00C76793">
        <w:rPr>
          <w:rFonts w:ascii="宋体" w:cs="宋体" w:hint="eastAsia"/>
          <w:color w:val="000000"/>
          <w:kern w:val="0"/>
          <w:szCs w:val="21"/>
          <w:shd w:val="clear" w:color="auto" w:fill="FFFFFF"/>
        </w:rPr>
        <w:t>人）</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注意读好省略号，并说一说从中感受到了什么？</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（桑娜善良）</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①同学们，你们从“嗯，揍我一顿也好！”感受到了什么？</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你能用“宁可……也”来说一说吗？</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②“她的心跳得很厉害，自己也不知道为什么要这样做，但是觉得非这样做不可。”（板书：非……不可）</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“非这样做不可”就是什么意思？（一定要这样做）</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为什么桑娜觉得非这样做不可呢？（如果不这样做，西蒙的两个孩子会死的）她真是太善良了。（板书：善良）</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4</w:t>
      </w:r>
      <w:r w:rsidRPr="00C76793">
        <w:rPr>
          <w:rFonts w:ascii="宋体" w:cs="宋体" w:hint="eastAsia"/>
          <w:color w:val="000000"/>
          <w:kern w:val="0"/>
          <w:szCs w:val="21"/>
          <w:shd w:val="clear" w:color="auto" w:fill="FFFFFF"/>
        </w:rPr>
        <w:t>）小结：说得真好，善良的本能促使桑娜在生活如此困窘的情况下，觉得非这样做不可！桑娜宁可挨揍，也要抱回那两个孩子；桑娜宁可自己受苦，也要帮助别人。</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5</w:t>
      </w:r>
      <w:r w:rsidRPr="00C76793">
        <w:rPr>
          <w:rFonts w:ascii="宋体" w:cs="宋体" w:hint="eastAsia"/>
          <w:color w:val="000000"/>
          <w:kern w:val="0"/>
          <w:szCs w:val="21"/>
          <w:shd w:val="clear" w:color="auto" w:fill="FFFFFF"/>
        </w:rPr>
        <w:t>）请大家好好读读这段话，读出桑娜的美好品质。</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谁能通过朗读把桑娜的善良读出来呢？（读好重点词）</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指名朗读（</w:t>
      </w:r>
      <w:r w:rsidRPr="00C76793">
        <w:rPr>
          <w:rFonts w:ascii="宋体" w:cs="宋体"/>
          <w:color w:val="000000"/>
          <w:kern w:val="0"/>
          <w:szCs w:val="21"/>
          <w:shd w:val="clear" w:color="auto" w:fill="FFFFFF"/>
        </w:rPr>
        <w:t>2</w:t>
      </w:r>
      <w:r w:rsidRPr="00C76793">
        <w:rPr>
          <w:rFonts w:ascii="宋体" w:cs="宋体"/>
          <w:color w:val="000000"/>
          <w:kern w:val="0"/>
          <w:szCs w:val="21"/>
          <w:shd w:val="clear" w:color="auto" w:fill="FFFFFF"/>
        </w:rPr>
        <w:t>—</w:t>
      </w: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人）</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让我们一起读这句话，再一次感受桑娜的善良。</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6</w:t>
      </w:r>
      <w:r w:rsidRPr="00C76793">
        <w:rPr>
          <w:rFonts w:ascii="宋体" w:cs="宋体" w:hint="eastAsia"/>
          <w:color w:val="000000"/>
          <w:kern w:val="0"/>
          <w:szCs w:val="21"/>
          <w:shd w:val="clear" w:color="auto" w:fill="FFFFFF"/>
        </w:rPr>
        <w:t>）下面我请一个同学来谈谈桑娜是个什么样的人？学生回答后，教师小结：</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充满爱心、乐于助人、勤劳善良（板书：乐于助人）</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三、细品对话，体会渔夫心灵</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提出学习要求：用较快的速度朗读课文第</w:t>
      </w:r>
      <w:r w:rsidRPr="00C76793">
        <w:rPr>
          <w:rFonts w:ascii="宋体" w:cs="宋体"/>
          <w:color w:val="000000"/>
          <w:kern w:val="0"/>
          <w:szCs w:val="21"/>
          <w:shd w:val="clear" w:color="auto" w:fill="FFFFFF"/>
        </w:rPr>
        <w:t>12</w:t>
      </w:r>
      <w:r w:rsidRPr="00C76793">
        <w:rPr>
          <w:rFonts w:ascii="宋体" w:cs="宋体" w:hint="eastAsia"/>
          <w:color w:val="000000"/>
          <w:kern w:val="0"/>
          <w:szCs w:val="21"/>
          <w:shd w:val="clear" w:color="auto" w:fill="FFFFFF"/>
        </w:rPr>
        <w:t>自然段至课文结尾处。思考</w:t>
      </w:r>
      <w:r w:rsidRPr="00C76793">
        <w:rPr>
          <w:rFonts w:ascii="宋体" w:cs="宋体"/>
          <w:color w:val="000000"/>
          <w:kern w:val="0"/>
          <w:szCs w:val="21"/>
          <w:shd w:val="clear" w:color="auto" w:fill="FFFFFF"/>
        </w:rPr>
        <w:t xml:space="preserve">: </w:t>
      </w:r>
      <w:r w:rsidRPr="00C76793">
        <w:rPr>
          <w:rFonts w:ascii="宋体" w:cs="宋体" w:hint="eastAsia"/>
          <w:color w:val="000000"/>
          <w:kern w:val="0"/>
          <w:szCs w:val="21"/>
          <w:shd w:val="clear" w:color="auto" w:fill="FFFFFF"/>
        </w:rPr>
        <w:t>渔夫具有什么品质</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你是从哪些语句体会出来的</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把有感受的句子画下来</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并在旁边写下自己的想法。</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小组成员互相交流。</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教师点拨、指导。</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）桑娜的丈夫又给你留下什么印象</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（渔夫很善良）从哪里体会到的</w:t>
      </w:r>
      <w:r w:rsidRPr="00C76793">
        <w:rPr>
          <w:rFonts w:ascii="宋体" w:cs="宋体"/>
          <w:color w:val="000000"/>
          <w:kern w:val="0"/>
          <w:szCs w:val="21"/>
          <w:shd w:val="clear" w:color="auto" w:fill="FFFFFF"/>
        </w:rPr>
        <w:t>?</w:t>
      </w:r>
      <w:r w:rsidRPr="00C76793">
        <w:rPr>
          <w:rFonts w:ascii="宋体" w:cs="宋体" w:hint="eastAsia"/>
          <w:color w:val="000000"/>
          <w:kern w:val="0"/>
          <w:szCs w:val="21"/>
          <w:shd w:val="clear" w:color="auto" w:fill="FFFFFF"/>
        </w:rPr>
        <w:t>把相关的课文读出来吧！</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）生读：渔夫皱起眉，他的脸变得严肃、忧虑。“嗯，是个问题！”他搔搔后脑勺说，“嗯，你看怎么办？得把他们抱来，同死人待在一起怎么行！哦，我们，我们总能熬过去的！快去！别等他们醒来。”</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）问：“熬”是什么意思？（忍受，耐苦支持）</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能给“熬”换个词吗？（挨、忍、）</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你读懂了什么？（生活的不易和态度的决断）</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将来会更苦，他想到了吗？（肯定想到了，但他宁可以后自己苦点，为了抚养邻居的孩子，准备过更艰苦的日子，准备付出更多的辛劳。）</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①这个决定是轻易做出来的吗，你从哪里看出来的？</w:t>
      </w:r>
      <w:r w:rsidRPr="00C76793">
        <w:rPr>
          <w:rFonts w:ascii="宋体" w:cs="宋体"/>
          <w:color w:val="000000"/>
          <w:kern w:val="0"/>
          <w:szCs w:val="21"/>
          <w:shd w:val="clear" w:color="auto" w:fill="FFFFFF"/>
        </w:rPr>
        <w:t xml:space="preserve"> </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【出示课件</w:t>
      </w:r>
      <w:r w:rsidRPr="00C76793">
        <w:rPr>
          <w:rFonts w:ascii="宋体" w:cs="宋体"/>
          <w:color w:val="000000"/>
          <w:kern w:val="0"/>
          <w:szCs w:val="21"/>
          <w:shd w:val="clear" w:color="auto" w:fill="FFFFFF"/>
        </w:rPr>
        <w:t>10</w:t>
      </w: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&lt;Puxuew</w:t>
      </w:r>
      <w:r w:rsidRPr="00C76793">
        <w:rPr>
          <w:rFonts w:ascii="宋体" w:cs="宋体" w:hint="eastAsia"/>
          <w:color w:val="000000"/>
          <w:kern w:val="0"/>
          <w:szCs w:val="21"/>
          <w:shd w:val="clear" w:color="auto" w:fill="FFFFFF"/>
        </w:rPr>
        <w:t>ａ</w:t>
      </w:r>
      <w:r w:rsidRPr="00C76793">
        <w:rPr>
          <w:rFonts w:ascii="宋体" w:cs="宋体"/>
          <w:color w:val="000000"/>
          <w:kern w:val="0"/>
          <w:szCs w:val="21"/>
          <w:shd w:val="clear" w:color="auto" w:fill="FFFFFF"/>
        </w:rPr>
        <w:t>ng</w:t>
      </w:r>
      <w:r w:rsidRPr="00C76793">
        <w:rPr>
          <w:rFonts w:ascii="宋体" w:cs="宋体" w:hint="eastAsia"/>
          <w:color w:val="000000"/>
          <w:kern w:val="0"/>
          <w:szCs w:val="21"/>
          <w:shd w:val="clear" w:color="auto" w:fill="FFFFFF"/>
        </w:rPr>
        <w:t>．</w:t>
      </w:r>
      <w:r w:rsidRPr="00C76793">
        <w:rPr>
          <w:rFonts w:ascii="宋体" w:cs="宋体"/>
          <w:color w:val="000000"/>
          <w:kern w:val="0"/>
          <w:szCs w:val="21"/>
          <w:shd w:val="clear" w:color="auto" w:fill="FFFFFF"/>
        </w:rPr>
        <w:t>com</w:t>
      </w:r>
      <w:r w:rsidRPr="00C76793">
        <w:rPr>
          <w:rFonts w:ascii="宋体" w:cs="宋体" w:hint="eastAsia"/>
          <w:color w:val="000000"/>
          <w:kern w:val="0"/>
          <w:szCs w:val="21"/>
          <w:shd w:val="clear" w:color="auto" w:fill="FFFFFF"/>
        </w:rPr>
        <w:t>〉</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渔夫皱起眉，他的脸变得严肃、忧虑。“嗯，是个问题！”他搔搔后脑勺说，“嗯，你看怎么办？得把他们抱来，同死人待在一起怎么行！”</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皱起眉”“脸变得严肃、忧虑”说明渔夫感到问题很难办。“搔搔后脑勺”说明他正在认真考虑，形象地说明渔夫觉得问题严重。“嗯，你看怎么办？”这是渔夫在征求妻子的意见。“得把他们抱来，同死人待在一起怎么行！”这是渔夫做出的初步决定。但最终做出了决定。这段话细致地描写了渔夫做出决定前后思考的过程，说明他与妻子桑娜一样，有着一颗甘愿自己受苦也要帮助他人的高尚的心。）</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②透过渔夫的语言、动作、神态的描写，既让我们看到了渔夫淳朴的形象，又让我们感受到他同样善良的品质。（板书：神态、言行）</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4.</w:t>
      </w:r>
      <w:r w:rsidRPr="00C76793">
        <w:rPr>
          <w:rFonts w:ascii="宋体" w:cs="宋体" w:hint="eastAsia"/>
          <w:color w:val="000000"/>
          <w:kern w:val="0"/>
          <w:szCs w:val="21"/>
          <w:shd w:val="clear" w:color="auto" w:fill="FFFFFF"/>
        </w:rPr>
        <w:t>小结：这段话虽不长，但写出了渔夫的心理变化，抚养孩子成人这不是简单的接济、施舍，这是多么艰难而漫长的路啊。这期间，要消耗他多少精力、体力乃至生命。为了帮助别人，他宁愿牺牲这一切，从这里我们看出了渔夫的心地善良，同时他也非常勤劳。（板书：心地善良）</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hint="eastAsia"/>
          <w:color w:val="000000"/>
          <w:kern w:val="0"/>
          <w:szCs w:val="21"/>
          <w:shd w:val="clear" w:color="auto" w:fill="FFFFFF"/>
        </w:rPr>
        <w:t>四、总结全文，回顾写作方法</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1.</w:t>
      </w:r>
      <w:r w:rsidRPr="00C76793">
        <w:rPr>
          <w:rFonts w:ascii="宋体" w:cs="宋体" w:hint="eastAsia"/>
          <w:color w:val="000000"/>
          <w:kern w:val="0"/>
          <w:szCs w:val="21"/>
          <w:shd w:val="clear" w:color="auto" w:fill="FFFFFF"/>
        </w:rPr>
        <w:t>穷人的心是相通的。课文结尾写道：“你瞧，他们在这里了。”你们想象一下，桑娜拉开帐子后又会怎样呢？（生说）再读读这个结尾，你觉得怎么样？</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2.</w:t>
      </w:r>
      <w:r w:rsidRPr="00C76793">
        <w:rPr>
          <w:rFonts w:ascii="宋体" w:cs="宋体" w:hint="eastAsia"/>
          <w:color w:val="000000"/>
          <w:kern w:val="0"/>
          <w:szCs w:val="21"/>
          <w:shd w:val="clear" w:color="auto" w:fill="FFFFFF"/>
        </w:rPr>
        <w:t>学生总结：给人更多想象的空间，令人回味。托尔斯泰真不愧是伟大的作家！</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3.</w:t>
      </w:r>
      <w:r w:rsidRPr="00C76793">
        <w:rPr>
          <w:rFonts w:ascii="宋体" w:cs="宋体" w:hint="eastAsia"/>
          <w:color w:val="000000"/>
          <w:kern w:val="0"/>
          <w:szCs w:val="21"/>
          <w:shd w:val="clear" w:color="auto" w:fill="FFFFFF"/>
        </w:rPr>
        <w:t>通过学习课文，你们学到了哪些写作方法呢？（正面描写、侧面描写）</w:t>
      </w:r>
    </w:p>
    <w:p w:rsidR="00487391" w:rsidRPr="00C76793" w:rsidRDefault="00487391" w:rsidP="00016BC9">
      <w:pPr>
        <w:widowControl/>
        <w:shd w:val="clear" w:color="auto" w:fill="FFFFFF"/>
        <w:jc w:val="left"/>
        <w:rPr>
          <w:rFonts w:ascii="宋体" w:cs="宋体"/>
          <w:color w:val="000000"/>
          <w:kern w:val="0"/>
          <w:szCs w:val="21"/>
          <w:shd w:val="clear" w:color="auto" w:fill="FFFFFF"/>
        </w:rPr>
      </w:pPr>
      <w:r w:rsidRPr="00C76793">
        <w:rPr>
          <w:rFonts w:ascii="宋体" w:cs="宋体"/>
          <w:color w:val="000000"/>
          <w:kern w:val="0"/>
          <w:szCs w:val="21"/>
          <w:shd w:val="clear" w:color="auto" w:fill="FFFFFF"/>
        </w:rPr>
        <w:t>4.</w:t>
      </w:r>
      <w:r w:rsidRPr="00C76793">
        <w:rPr>
          <w:rFonts w:ascii="宋体" w:cs="宋体" w:hint="eastAsia"/>
          <w:color w:val="000000"/>
          <w:kern w:val="0"/>
          <w:szCs w:val="21"/>
          <w:shd w:val="clear" w:color="auto" w:fill="FFFFFF"/>
        </w:rPr>
        <w:t>总结：我们在今后描写人物的时候，要学习本文中的一些写法，如环境描写、神态描写、语言和心理活动描写、正侧面描写等，全方位塑造人物形象。</w:t>
      </w:r>
    </w:p>
    <w:p w:rsidR="00487391" w:rsidRPr="00C76793" w:rsidRDefault="00487391" w:rsidP="00016BC9">
      <w:pPr>
        <w:widowControl/>
        <w:jc w:val="left"/>
        <w:textAlignment w:val="top"/>
        <w:rPr>
          <w:rFonts w:ascii="Tahoma" w:hAnsi="Tahoma" w:cs="Tahoma"/>
          <w:color w:val="000000"/>
          <w:szCs w:val="21"/>
        </w:rPr>
      </w:pPr>
      <w:r w:rsidRPr="00C76793">
        <w:rPr>
          <w:rFonts w:ascii="Tahoma" w:hAnsi="Tahoma" w:cs="Tahoma" w:hint="eastAsia"/>
          <w:color w:val="000000"/>
          <w:kern w:val="0"/>
          <w:szCs w:val="21"/>
        </w:rPr>
        <w:t>五、板书设计：</w:t>
      </w:r>
    </w:p>
    <w:p w:rsidR="00487391" w:rsidRPr="00045E71" w:rsidRDefault="00487391" w:rsidP="00016BC9">
      <w:pPr>
        <w:pStyle w:val="NormalWeb"/>
        <w:widowControl/>
        <w:spacing w:beforeAutospacing="0" w:afterAutospacing="0"/>
        <w:rPr>
          <w:color w:val="000000"/>
        </w:rPr>
      </w:pPr>
      <w:hyperlink r:id="rId39" w:history="1">
        <w:r w:rsidRPr="00C76793">
          <w:rPr>
            <w:rFonts w:ascii="Tahoma" w:hAnsi="Tahoma" w:cs="Tahoma"/>
            <w:color w:val="000000"/>
            <w:sz w:val="21"/>
            <w:szCs w:val="21"/>
          </w:rPr>
          <w:pict>
            <v:shape id="_x0000_i1041" type="#_x0000_t75" alt="IMG_256" style="width:255pt;height:63.75pt;mso-position-horizontal-relative:page;mso-position-vertical-relative:page" o:button="t">
              <v:fill o:detectmouseclick="t"/>
              <v:imagedata r:id="rId40" o:title=""/>
            </v:shape>
          </w:pict>
        </w:r>
      </w:hyperlink>
    </w:p>
    <w:p w:rsidR="00487391" w:rsidRPr="00045E71" w:rsidRDefault="00487391" w:rsidP="00016BC9">
      <w:pPr>
        <w:widowControl/>
        <w:jc w:val="left"/>
        <w:textAlignment w:val="top"/>
        <w:rPr>
          <w:rFonts w:ascii="Tahoma" w:hAnsi="Tahoma" w:cs="Tahoma"/>
          <w:color w:val="000000"/>
          <w:szCs w:val="21"/>
        </w:rPr>
      </w:pPr>
      <w:r w:rsidRPr="00045E71">
        <w:rPr>
          <w:rFonts w:ascii="Tahoma" w:hAnsi="Tahoma" w:cs="Tahoma" w:hint="eastAsia"/>
          <w:color w:val="000000"/>
          <w:szCs w:val="21"/>
        </w:rPr>
        <w:t>六、</w:t>
      </w:r>
      <w:r w:rsidRPr="00045E71">
        <w:rPr>
          <w:rFonts w:ascii="Tahoma" w:hAnsi="Tahoma" w:cs="Tahoma" w:hint="eastAsia"/>
          <w:b/>
          <w:color w:val="000000"/>
          <w:kern w:val="0"/>
          <w:szCs w:val="21"/>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pStyle w:val="Heading1"/>
        <w:widowControl/>
        <w:shd w:val="clear" w:color="auto" w:fill="FFFFFF"/>
        <w:spacing w:beforeAutospacing="0" w:afterAutospacing="0"/>
        <w:jc w:val="center"/>
        <w:rPr>
          <w:rFonts w:ascii="微软雅黑" w:eastAsia="微软雅黑" w:hAnsi="微软雅黑" w:cs="微软雅黑"/>
          <w:color w:val="000000"/>
          <w:sz w:val="28"/>
          <w:szCs w:val="28"/>
        </w:rPr>
      </w:pPr>
      <w:r w:rsidRPr="00045E71">
        <w:rPr>
          <w:color w:val="000000"/>
          <w:sz w:val="28"/>
          <w:szCs w:val="28"/>
          <w:shd w:val="clear" w:color="auto" w:fill="FFFFFF"/>
        </w:rPr>
        <w:t>14</w:t>
      </w:r>
      <w:r w:rsidRPr="00045E71">
        <w:rPr>
          <w:rFonts w:hint="eastAsia"/>
          <w:color w:val="000000"/>
          <w:sz w:val="28"/>
          <w:szCs w:val="28"/>
          <w:shd w:val="clear" w:color="auto" w:fill="FFFFFF"/>
        </w:rPr>
        <w:t>、《在柏林》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领会文章深厚的主旨，体会文章对于残酷战争的控诉。</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领会这篇微型小说蓄势和铺垫的重要性以及结尾无声胜有声的效果。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品味文本中的词句，理解作者蕴涵其中的感情。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学习小说如何运用抖包袱的手法将情节推向极至。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一、导入话题</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创设情境</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无论是在古代还是现代，中国还是外国，战争是人民生活中最残酷的事。我们可以举出许多反映战争的诗词、文章或影视作品，都表现了战争的残酷和给人民生活带来的苦难。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请你们谈谈令自己印象深刻的反映战争的诗词、文章或影视新闻作品。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二、探究标题</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想象畅谈</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战争是统治阶级之间利益的驱使。而在战争的阴霾下，处于战争中心的广大人民的生活又是怎样的呢？《在柏林》这个标题看上去很宽泛，留给我们很多想象的空间。（板书：在柏林）【出示课件</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：出示课题】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其实，这篇小说是关于战争的。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同学们一定读过一些关于战争的文章或看过关于战争的影片，可能对战争中人们的生活有各种想象，请大家自由发言，所涉及的内容方方面面均可。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教师适当引入战争给人民生活和精神带来的苦难和摧残，而后展开对文章的阅读。</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三、深入文本</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层层剖析</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（一）分组探究下列问题。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两个小姑娘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不加思虑地嗤笑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再次傻笑起来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说明了什么？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老兵所说的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在我走之前，我总得把他们的母亲送往疯人院啊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他们的母亲</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如果改为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好不好？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第一自然段最后一句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一个老头狠狠扫了她们一眼，随即车厢里平静了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和全文最后一句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车厢里一片寂静，静得可怕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这两个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在内涵上有什么区别？</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（二）学生汇报以后，师生评价，教师点拨指导。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说明了小姑娘的缺乏关怀之心和同情心，幼稚粗浅。（板书：车厢里尽是妇女和孩子</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老妇人</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后备役老兵）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他们的母亲</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揭示了老妇人和阵亡儿子之间的关系，用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他们的母亲</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的称法更直指人心，失去儿子的极端痛楚显露无遗。（板书：失去三个儿子</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送妻子进疯人院）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第一处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只是基于老人眼光的威慑力，是外在的。全文结尾处的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是慑入人心的震惊和痛，是内心的流血。</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四、再探文题，品味主旨</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分组讨论：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文章叙述的是一列驶出柏林的列车上的事，而课文的题目取为《在柏林》有何深意呢？</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学生汇报，师生共同评价。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教师指导：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首先，柏林是这场战争的策源地。作者将文章的背景置于这列由柏林开出的列车上，可以想见，遭受到残酷战争摧残的不仅仅是列车上后备役老兵这一家，老妇人由痛心到绝望到疯狂的心路历程，后备役老兵抛家弃妻的无奈和难以言说的巨大痛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这是战争中一个家庭的毁灭，更是千万个笼罩于战争阴影下家庭的缩影。</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五、着眼结尾，感受技法</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出示问题：【出示课件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小说的结尾给人以强烈的震撼效果，正是有了前面的蓄势和铺垫，结尾时老兵满含血泪的控诉才更显沉重。请你找找前面有哪些铺垫呢？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提问，评点。</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例如一开始老妇人让人不能捉摸的数数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一、二、三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，一直到小说结尾处由老兵说出她是因儿子相继死去而变疯的疯老太，而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一、二、三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正是她失去的三个儿子的数字。还例如一开始小姑娘们的嗤笑，当老兵说出真相后车厢里的一片寂静。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六、课外拓展，布置作业</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以反映战争为主题，根据你已读过的诗词或看过的电影，写一篇小小的读（观）后感。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在柏林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车厢里尽是妇女和孩子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老妇人：失去三个儿子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后备役老兵：送妻子进疯人院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口语交际：请你支持我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小组内的同学分角色扮演，模拟与老师交流的过程。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和同学交流：面对不同的人，解决不同的问题，需要特别注意些什么？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交流时，把具体的理由讲清楚。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交流中，能设想对方可能的反应，恰当应对。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一、谈话导入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同学们，我们经常有一些自己觉得很好的想法，但是苦于得不到别人的支持，于是很着急，很失落。你遇到过这样的情况吗？同桌相互说一说。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今天我们就来学习口语交际：请你支持我（板书：请你支持我）【出示课件</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：出示课题】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二、模拟交流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同学们要办一份报纸，要明确以下问题：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）办报纸的目的是什么？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（活跃班级文化生活，提高同学们的写作能力和阅读能力。）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）有哪些事情需要老师的帮助？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（在课外活动时分配出一定的时间；请老师把关报纸的质量；提供纸张和印刷）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）老师可能会提出些什么问题？你想怎样回答？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（大家议论一下，可以换位思考：如果我是老师，我会怎样想，怎样说？）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（板书：说想法，讲目的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做预案，备应对）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模拟交流过程，评价同学表现。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）小组讨论，设想一下交流过程。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礼貌诚恳地说明来意。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讲清楚办报的设想，说明目的。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设想到老师可能的担心，想办法打消老师的顾虑。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）点拨指导：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师：找到老师，你怎样诚恳说明自己的来意呢？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生：老师，我想和您说件事。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师：还有谁说得更礼貌一些呢？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生：老师，请问您有时间吗？我想和您说件事。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师：这样说就更容易让老师接受了。我想老师肯定会请这位同学坐下，听他来讲。接下来，这位同学要向老师说明办报的设想，他该怎么说呢？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生：我们想办一份报纸。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师：老师会怎么说？我想老师一定会问：你们怎么想到这件事？对不对？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生：对，我们就说一说。因为经常在订阅的报纸上看到好多学生们办报的消息，于是就有了这样的想法。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生：我还觉得要向老师说一说办报的好处。我觉得可以锻炼和提高我们的写作能力。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师：自己办的报纸同学们一定最喜欢读，那样就可以提高大家的阅读能力。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生：在报纸上，我们还可以发表一些建议，比如建议大家保护环境、尊老爱幼等。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师：设想真不错。老师还可能会担心什么呢？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生：谁来当主编？多长时间出版一期，时间够用吗？</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师：想的真够全面，比我想到的还多呢。真不错。这些问题你们都想过该怎么回答吗？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生：我们小组都想过了。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）各小组依次模拟表演，其他小组评价。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）教师评价。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三、口语练习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说服妈妈，让她同意你在家里养一只小狗。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说服同学，在班里成立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生物角</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说服校长，在学校组织一次义卖活动。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分小组领任务，每小组选择一个任务，小组内同学扮演不同角色来交流。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四、课堂总结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要说服别人，支持我们做一件事情，要学会正确的口语交际。态度诚恳礼貌；讲明设想，说清目的；做好预案，从容回答。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面对不同的人，解决不同的问题，需要注意：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先说想法，再把具体的理由讲清楚。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设想对方可能的反应，恰当应对。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请你支持我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说想法，讲目的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做预案，备应对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习作：笔尖流出的故事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了解虚构故事的特点。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明确虚构故事创作中应该注意的问题，练习写虚构的故事。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根据给出的环境和人物，创编故事。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想象一个完整并且吸引人的故事。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一、重温故事内容，了解特点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回忆本单元学过的三篇课文，指三名同学分别说说三篇课文的主要内容。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教师总结：这三篇课文写的都是故事。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《桥》</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一名老党员在洪水袭来的时刻镇定指挥全村人过桥，把生的希望留给别人，把死的威胁留给自己。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《穷人》</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桑娜和渔夫在自己家生活贫穷的情况下，收养邻居家两个孩子。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《在柏林》</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一位后备役老兵把自己的妻子送往疯人院，然后去参战。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这三个故事都是虚构的，都非常感人。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虚构的故事往往情节曲折，人物形象鲜明，因为作者可以充分发挥想象来写。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（板书：虚构故事</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情节曲折</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吸引人）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二、根据提供材料，创编故事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学生读一读课本上为我们提供的三组材料：环境和人物，然后选择一组或自己创设一组，准备创编故事。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教师指导。【出示课件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写的时候注意：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故事要围绕主要人物展开。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把故事写完整，情节尽可能吸引人。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试着写出故事发生的环境，还可以写一写任务的心理活动。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分组指导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要注意：【出示课件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地点：校园</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时间：丁香花盛开的季节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人物一：张明</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淘气包性格，学生角色；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人物二：王寒冰</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小辣椒</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性格，班长角色；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人物三：李军，充满活力，班主任角色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综合以上素材展开联想：张明怎么淘气了，班长是怎样处理的？班主任李军老师又是怎么做的？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要注意：【出示课件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时间：冬日黄昏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地点：街头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当时环境：车来人往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4.</w:t>
      </w:r>
      <w:r w:rsidRPr="00045E71">
        <w:rPr>
          <w:rFonts w:ascii="Tahoma" w:hAnsi="Tahoma" w:cs="Tahoma" w:hint="eastAsia"/>
          <w:color w:val="000000"/>
          <w:kern w:val="0"/>
          <w:szCs w:val="21"/>
          <w:shd w:val="clear" w:color="auto" w:fill="FFFFFF"/>
        </w:rPr>
        <w:t>人物一：少年陆天</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特点：充满爱心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人物二：流浪狗朵朵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5.</w:t>
      </w:r>
      <w:r w:rsidRPr="00045E71">
        <w:rPr>
          <w:rFonts w:ascii="Tahoma" w:hAnsi="Tahoma" w:cs="Tahoma" w:hint="eastAsia"/>
          <w:color w:val="000000"/>
          <w:kern w:val="0"/>
          <w:szCs w:val="21"/>
          <w:shd w:val="clear" w:color="auto" w:fill="FFFFFF"/>
        </w:rPr>
        <w:t>综合以上素材展开联想：流浪狗出现在哪儿，什么样子？陆天怎么发现了朵朵，他是怎么做的？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第三组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要注意：【出示课件</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时间：月光下（夜晚或深夜）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地点：村庄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人物一：铁蛋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人物二：爷爷</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特点：体弱多病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4.</w:t>
      </w:r>
      <w:r w:rsidRPr="00045E71">
        <w:rPr>
          <w:rFonts w:ascii="Tahoma" w:hAnsi="Tahoma" w:cs="Tahoma" w:hint="eastAsia"/>
          <w:color w:val="000000"/>
          <w:kern w:val="0"/>
          <w:szCs w:val="21"/>
          <w:shd w:val="clear" w:color="auto" w:fill="FFFFFF"/>
        </w:rPr>
        <w:t>综合以上素材展开联想：为什么只是爷爷和铁蛋？爷爷出现了什么情况？铁蛋怎么办的？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（板书：时间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地点</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人物</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故事完整）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习作开始，独立完成。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三、相互交流习作，提出建议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交流习作，互相评阅。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提出建议，帮助修改。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虚构故事</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情节曲折</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吸引人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时间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地点</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人物</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故事完整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b/>
          <w:color w:val="000000"/>
          <w:kern w:val="0"/>
          <w:szCs w:val="21"/>
          <w:shd w:val="clear" w:color="auto" w:fill="FFFFFF"/>
        </w:rPr>
        <w:t>15</w:t>
      </w:r>
      <w:r w:rsidRPr="00045E71">
        <w:rPr>
          <w:rFonts w:ascii="Tahoma" w:hAnsi="Tahoma" w:cs="Tahoma" w:hint="eastAsia"/>
          <w:b/>
          <w:color w:val="000000"/>
          <w:kern w:val="0"/>
          <w:szCs w:val="21"/>
          <w:shd w:val="clear" w:color="auto" w:fill="FFFFFF"/>
        </w:rPr>
        <w:t>、夏天里的成长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学习并掌握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苞、蕾、苔、藓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等生字，理解词语。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朗读课文，了解每段话的主要意思。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了解课文是怎样围绕中心意思来写的。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了解作者的写作顺序，学习运用浅显的语言表达情感的方法。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了解课文是怎样围绕中心意思来写的。</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扫清阅读障碍，学习生字、新词。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指导朗读初步了解课文内容，找出课文叙述的中心。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一、谈话导入，揭示文题。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同学们，你们喜欢夏天吗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能说一说你为什么喜欢夏天吗</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我们的课题是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夏天里的成长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，想象一下谁会在夏天里成长呢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板书课题，齐读课题。【出示课件</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今天，我们一起走进夏天，来共同体会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在夏天里成长。</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二、初读课文，学习字词。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初读课文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教师配乐范读课文，请同学们仔细听，看看你听懂了什么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谁听懂了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只要求举手，不要求回答</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没听懂没关系，老师给你们时间自己读懂，但是遇到了不认识的字怎么办呢</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圈出来，借助生字表中的拼音学会查字典、问同学、问老师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现在就用你喜欢的方式来读课文吧，要读准字音，读通句子。读不懂的字、词或句子做上记号，多读几遍。读完后汇报：你读懂了什么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引导学生汇报交流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在学生汇报的过程中，教师相机做好引导和必要的点拨，以学生的发言为主。学生的发言和读书，可以是学生自己的感受，也可以是课文内容的复述。汇报结束后，对出现的错误，应引导学生展开评价，在评价中进一步读准字音，读通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同桌的同学互相听读全文，检查字音并正音。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出示生字卡片，内容为课文中出现的生字。组织学生在学习小组内把记住的字和学习小伙伴交流，并展开竞赛，看哪个小组自主学会的生字最多。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让学生以读书的方式来汇报识字的情况，及时引导学生扩词、造句，并理解字词的意思。【出示课件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：词语解释】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威力：使人敬畏的气魄和力量。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菜畦：指菜地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有土埂围着的一块块排列整齐的种蔬菜的田。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活生生：有生命力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充满生机。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重点指导写好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苞</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五个字，掌握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字的笔顺。【出示课件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字田字格课件】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三、再读课文，理清脉络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再读课文，你能用文中的一句话概括谁在夏天里成长吗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指明文章的中心句。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细读课文，围绕这一中心句，作者从哪几个方面来阐述夏天是万物迅速生长的季节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植物、动物、山水、铁轨、马路、人</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一边读一边画，在细读的过程中，有哪些不理解的地方把它画出来，留待下节课再学习。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四、品读课文，设计作业。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品读课文，了解夏天里万物成长的特点。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你画出的不理解的地方看一看自己能试着解决吗</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书写生字、词语。</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通过阅读，理解为什么说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夏天是万物迅速生长的季节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，知道课文是怎样围绕中心意思来写的。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体会作者的表达特点，明白最后一句话的含义。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有感情地朗读课文。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一、欣赏图片，激趣导入</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  </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】秋天庄稼成熟，果园里硕果累累的图片。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秋天是收获的季节，但是秋天的硕果累累是需要在夏天里用力的生长得来的，没有夏天的生长就不会有秋日的丰收，今天我们共同体会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在夏天里成长</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二、通读全文，找中心句</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．老师找</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名同学逐段读课文。其他同学认真听读，用心感受。</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．这几位同学读得多流利呀，而且老师发现大家听得也非常认真。你能用文中的一句话概括谁在夏天里成长吗？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大屏幕出示：【课件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】夏天是万物迅速生长的季节。大家齐读这句话。（板书：夏天是万物迅速生长的季节）</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．这句话是文章的中心句，也是课文的第一自然段，全文都是围绕这句话写的。那么，围绕这个中心句，</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作者从哪几个方面来讲述的呢？谁愿意说说。</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三、抓住中心，深入学习。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（一）下面同学们自由读课文的第二自然段，边读边思考：（</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）这段主要写了哪几样生物？（</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）作者是如何来写的呢？（</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）它们都有什么变化？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用笔在文中画一画，然后和你的同桌交流一下。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教师指导学习第二自然段。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这些生物在夏天里成长有什么共同的特点呢？哪句话能说明这个特点？</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．大屏幕出示：【课件</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生物从小到大，本来是天天长的，不过夏天的长是飞快的长，跳跃的长，活生生的看得见的长。</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飞快的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跳跃的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活生生的看得见的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说明生物生长的速度怎么样呢？（快</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很快</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迅速）</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．因此，在朗读</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飞快的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跳跃的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活生生的看得见的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这几个词语的时候，要读出节奏感，稍快。谁愿意来试试。</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绿蔓，竹子，高粱，鲜花，苔藓，草坪，菜畦，小猫，小狗，小鸡，小鸭都在长大，那么还有谁在夏天里成长呢？（板书：绿蔓</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竹林</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高粱</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苞蕾</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苔藓</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有生命）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（二）谁愿意把第三自然段读给大家听。</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1</w:t>
      </w:r>
      <w:r w:rsidRPr="00045E71">
        <w:rPr>
          <w:rFonts w:ascii="Tahoma" w:hAnsi="Tahoma" w:cs="Tahoma" w:hint="eastAsia"/>
          <w:color w:val="000000"/>
          <w:kern w:val="0"/>
          <w:szCs w:val="21"/>
          <w:shd w:val="clear" w:color="auto" w:fill="FFFFFF"/>
        </w:rPr>
        <w:t>．根据学生回答板书</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：山</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地</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河</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铁轨</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马路</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无生命</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．大屏幕出示：你能用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因为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所以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这样的句式把这五种事物成长的特点说出来。</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如：因为草长树木长，所以山是一天天变丰满。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因为秧苗长甘蔗长，所以地是一天一天地高起来；因为水长瀑布长，所以河是一天一天地变深变大；因为铁轨长，所以缝隙是一天天地变小；因为柏油路长，所以路是一天一天地高起来。）（解释：物体遇热膨胀所以缝隙变小，路面高起来。）</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夏天还有哪些事物生长迅速，你能仿照课文中的句子说一说吗？（你可以把你想到的先说给同桌听）</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（三）同学们看（指板书），有生命的植物、</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动物（相机板书：有生命）乃至不具生命的山水、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铁轨</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甚至马路（相机板书：无生命）在夏天里都在长大，（指板书）说明了夏天的确是万物长大的时期，那么人也是一样的，也是在一天天的长大，人在夏天里的成长有什么特点呢？谁愿意把第四自然段读给大家听。</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（四）（指读第四自然段）那么人在夏天成长有什么特点呢？</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（指生答）身体的成长、年龄的增长。小学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中学</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中学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大学</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或快或慢（总是要长）</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理解谚语</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大屏幕出示【课件</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】谚语：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六月六，看谷秀。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处暑不出头，割谷喂老牛。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指生读，解释：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六月六，看谷秀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农历六月初六，就到处可见齐腰深，秀出穗的谷子了，谷穗吐金后谷苗让农民们欣喜不已。</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处暑不出头，割谷喂老牛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：处暑节气在每年八月二十三或二十四日，意味着炎热的夏天即将过去，此时的谷子如果还不出穗，就没收成的希望了，就像无用的荒草一样，只能割掉喂牛吃了。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师小结：这两条谚语说的是农民在夏天里总是能抓住植物生长的最佳时机，所以植物的生长状态很好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2.</w:t>
      </w:r>
      <w:r w:rsidRPr="00045E71">
        <w:rPr>
          <w:rFonts w:ascii="Tahoma" w:hAnsi="Tahoma" w:cs="Tahoma" w:hint="eastAsia"/>
          <w:color w:val="000000"/>
          <w:kern w:val="0"/>
          <w:szCs w:val="21"/>
          <w:shd w:val="clear" w:color="auto" w:fill="FFFFFF"/>
        </w:rPr>
        <w:t>在这一段中，哪句话使你受到的启发最大？（指生答。）</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大屏幕出示最后一句：【课件</w:t>
      </w: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农作物到了该长的时候不长，或是长得太慢，就没有了在收成的希望。人也是一样，要赶时候，赶热天，尽量地用力量地长。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说说你是怎么理解的？</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）农作物夏天不长或长得太慢，秋天就没有收成的希望。</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）道理：人也是一样，要赶时候，赶热天，尽量地用力量地长。（板书：人赶时候</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赶热天</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尽量）</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）读了这句话，你感受到了什么？明白了什么？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）热天：不是指季节，而是指利于学习知识，利于成长的时间、环境等，主要指青少年时期。</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）长：不仅仅指身体的成长，年龄的增长，体重的增加，还要看知识的积累，认识的提高，对时间的珍惜，对机遇的把握，努力学习。</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）人生的夏天指的是？一个人的青少年时期。</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）这句话告诉我们人一定要在青少年时期珍惜时间，积极争取知识、能力、经验的增长，不能错过时机，否则就会成为一事无成的人。（板书：珍惜时间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抓住机会）</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）齐读第四自然段，再一次体会一下人要成长的道理。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b/>
          <w:color w:val="000000"/>
          <w:kern w:val="0"/>
          <w:szCs w:val="21"/>
          <w:shd w:val="clear" w:color="auto" w:fill="FFFFFF"/>
        </w:rPr>
        <w:t> </w:t>
      </w:r>
      <w:r w:rsidRPr="00045E71">
        <w:rPr>
          <w:rFonts w:ascii="Tahoma" w:hAnsi="Tahoma" w:cs="Tahoma" w:hint="eastAsia"/>
          <w:b/>
          <w:color w:val="000000"/>
          <w:kern w:val="0"/>
          <w:szCs w:val="21"/>
          <w:shd w:val="clear" w:color="auto" w:fill="FFFFFF"/>
        </w:rPr>
        <w:t>四、回顾课文，拓展延伸。</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指板书，作者为什么选取这几种事物来写？</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（典型事物，抓住特点，今后我们在写作文时，也要抓住有代表性的事物的特点去写，这样你的习作才会感人，才会吸引读者。）</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本文在语言上有什么特点？</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（使用的语言都是我们熟悉的语言，浅显易懂，这种表达虽没有华丽的词汇，却用得恰到好处，可以举例子说说，这样让人感到亲切、自然、朴实。）</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a) </w:t>
      </w:r>
      <w:r w:rsidRPr="00045E71">
        <w:rPr>
          <w:rFonts w:ascii="Tahoma" w:hAnsi="Tahoma" w:cs="Tahoma" w:hint="eastAsia"/>
          <w:color w:val="000000"/>
          <w:kern w:val="0"/>
          <w:szCs w:val="21"/>
          <w:shd w:val="clear" w:color="auto" w:fill="FFFFFF"/>
        </w:rPr>
        <w:t>那么你对作者描写的哪些事物最感兴趣，就细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细地、美美地读一读，突出这些事物在夏天里生长快这一特点。（分别指生读一句）</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b) </w:t>
      </w:r>
      <w:r w:rsidRPr="00045E71">
        <w:rPr>
          <w:rFonts w:ascii="Tahoma" w:hAnsi="Tahoma" w:cs="Tahoma" w:hint="eastAsia"/>
          <w:color w:val="000000"/>
          <w:kern w:val="0"/>
          <w:szCs w:val="21"/>
          <w:shd w:val="clear" w:color="auto" w:fill="FFFFFF"/>
        </w:rPr>
        <w:t>拓展写一段话。观察夏天的事物，以第一句话为中心，写一段包含具体事物的话。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b/>
          <w:color w:val="000000"/>
          <w:kern w:val="0"/>
          <w:szCs w:val="21"/>
          <w:shd w:val="clear" w:color="auto" w:fill="FFFFFF"/>
        </w:rPr>
        <w:t> </w:t>
      </w:r>
      <w:r w:rsidRPr="00045E71">
        <w:rPr>
          <w:rFonts w:ascii="Tahoma" w:hAnsi="Tahoma" w:cs="Tahoma" w:hint="eastAsia"/>
          <w:b/>
          <w:color w:val="000000"/>
          <w:kern w:val="0"/>
          <w:szCs w:val="21"/>
          <w:shd w:val="clear" w:color="auto" w:fill="FFFFFF"/>
        </w:rPr>
        <w:t>五、教师小结，总结全文</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自然界的一切事物都在夏天里有力量地生长着，希望同学们能够在自己人生当中的夏天里同样有力量地生长，等到了秋天才会有好的收成！这让我想起了一首诗：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少壮不努力</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，老大徒伤悲。</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六、</w:t>
      </w: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夏天里的成长</w:t>
      </w:r>
    </w:p>
    <w:p w:rsidR="00487391" w:rsidRPr="00045E71" w:rsidRDefault="00487391" w:rsidP="00016BC9">
      <w:pPr>
        <w:pStyle w:val="NormalWeb"/>
        <w:widowControl/>
        <w:spacing w:beforeAutospacing="0" w:afterAutospacing="0"/>
        <w:rPr>
          <w:color w:val="000000"/>
        </w:rPr>
      </w:pPr>
      <w:hyperlink r:id="rId41" w:history="1">
        <w:r w:rsidRPr="00045E71">
          <w:rPr>
            <w:rFonts w:ascii="Tahoma" w:hAnsi="Tahoma" w:cs="Tahoma"/>
            <w:color w:val="000000"/>
            <w:sz w:val="21"/>
            <w:szCs w:val="21"/>
            <w:shd w:val="clear" w:color="auto" w:fill="FFFFFF"/>
          </w:rPr>
          <w:pict>
            <v:shape id="_x0000_i1042" type="#_x0000_t75" alt="IMG_256" style="width:387pt;height:108pt;mso-position-horizontal-relative:page;mso-position-vertical-relative:page" o:button="t">
              <v:fill o:detectmouseclick="t"/>
              <v:imagedata r:id="rId42"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七、教学反思：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b/>
          <w:color w:val="000000"/>
          <w:kern w:val="0"/>
          <w:szCs w:val="21"/>
          <w:shd w:val="clear" w:color="auto" w:fill="FFFFFF"/>
        </w:rPr>
        <w:t>16</w:t>
      </w:r>
      <w:r w:rsidRPr="00045E71">
        <w:rPr>
          <w:rFonts w:ascii="Tahoma" w:hAnsi="Tahoma" w:cs="Tahoma" w:hint="eastAsia"/>
          <w:b/>
          <w:color w:val="000000"/>
          <w:kern w:val="0"/>
          <w:szCs w:val="21"/>
          <w:shd w:val="clear" w:color="auto" w:fill="FFFFFF"/>
        </w:rPr>
        <w:t>、盼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学习掌握生字新词。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默读课文，理解课文内容。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了解作者是如何描写心理活动的。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了解课文是通过哪些事例来写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默读课文，知道课文写了哪些事例。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体会文章是怎样围绕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这一中心意思来写的，学习从不同方面或选取不同事例，表达中心思想。</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学习掌握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袖、篷、缩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15</w:t>
      </w:r>
      <w:r w:rsidRPr="00045E71">
        <w:rPr>
          <w:rFonts w:ascii="Tahoma" w:hAnsi="Tahoma" w:cs="Tahoma" w:hint="eastAsia"/>
          <w:color w:val="000000"/>
          <w:kern w:val="0"/>
          <w:szCs w:val="21"/>
          <w:shd w:val="clear" w:color="auto" w:fill="FFFFFF"/>
        </w:rPr>
        <w:t>个生字，理解新出现的词语。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理清文章的叙述顺序，了解课文中心思想。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一、揭示课题，简介作者</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．老师出个谜语，看看谁能猜出谜底。【出示课件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：谜语】</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一件小花衣，真是好稀奇。太阳出来不能穿，下雨穿上最神气。</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（雨衣）</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】雨衣图片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教师解题：我们课文的题目是什么，大家读一下。你有没有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过某些事情？把你盼望的事情和同位说一说。课文中的故事和雨衣有关，学习了课文，我们就知道是谁在盼，盼什么，愿望实现了吗？（板书：</w:t>
      </w:r>
      <w:r w:rsidRPr="00045E71">
        <w:rPr>
          <w:rFonts w:ascii="Tahoma" w:hAnsi="Tahoma" w:cs="Tahoma"/>
          <w:color w:val="000000"/>
          <w:kern w:val="0"/>
          <w:szCs w:val="21"/>
          <w:shd w:val="clear" w:color="auto" w:fill="FFFFFF"/>
        </w:rPr>
        <w:t>16.</w:t>
      </w:r>
      <w:r w:rsidRPr="00045E71">
        <w:rPr>
          <w:rFonts w:ascii="Tahoma" w:hAnsi="Tahoma" w:cs="Tahoma" w:hint="eastAsia"/>
          <w:color w:val="000000"/>
          <w:kern w:val="0"/>
          <w:szCs w:val="21"/>
          <w:shd w:val="clear" w:color="auto" w:fill="FFFFFF"/>
        </w:rPr>
        <w:t>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简介作者：这篇课文的作者铁凝，是一位著名女作家，</w:t>
      </w:r>
      <w:r w:rsidRPr="00045E71">
        <w:rPr>
          <w:rFonts w:ascii="Tahoma" w:hAnsi="Tahoma" w:cs="Tahoma"/>
          <w:color w:val="000000"/>
          <w:kern w:val="0"/>
          <w:szCs w:val="21"/>
          <w:shd w:val="clear" w:color="auto" w:fill="FFFFFF"/>
        </w:rPr>
        <w:t>1957</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月出生于河北省赵县，河北省作家协会名誉主席，中国作家协会主席，</w:t>
      </w:r>
      <w:r w:rsidRPr="00045E71">
        <w:rPr>
          <w:rFonts w:ascii="Tahoma" w:hAnsi="Tahoma" w:cs="Tahoma"/>
          <w:color w:val="000000"/>
          <w:kern w:val="0"/>
          <w:szCs w:val="21"/>
          <w:shd w:val="clear" w:color="auto" w:fill="FFFFFF"/>
        </w:rPr>
        <w:t xml:space="preserve"> 1975</w:t>
      </w:r>
      <w:r w:rsidRPr="00045E71">
        <w:rPr>
          <w:rFonts w:ascii="Tahoma" w:hAnsi="Tahoma" w:cs="Tahoma" w:hint="eastAsia"/>
          <w:color w:val="000000"/>
          <w:kern w:val="0"/>
          <w:szCs w:val="21"/>
          <w:shd w:val="clear" w:color="auto" w:fill="FFFFFF"/>
        </w:rPr>
        <w:t>年开始发表文学作品，主要著作有《玫瑰门》、《大浴女》、《没有钮扣的红衬衫》、等</w:t>
      </w:r>
      <w:r w:rsidRPr="00045E71">
        <w:rPr>
          <w:rFonts w:ascii="Tahoma" w:hAnsi="Tahoma" w:cs="Tahoma"/>
          <w:color w:val="000000"/>
          <w:kern w:val="0"/>
          <w:szCs w:val="21"/>
          <w:shd w:val="clear" w:color="auto" w:fill="FFFFFF"/>
        </w:rPr>
        <w:t>100</w:t>
      </w:r>
      <w:r w:rsidRPr="00045E71">
        <w:rPr>
          <w:rFonts w:ascii="Tahoma" w:hAnsi="Tahoma" w:cs="Tahoma" w:hint="eastAsia"/>
          <w:color w:val="000000"/>
          <w:kern w:val="0"/>
          <w:szCs w:val="21"/>
          <w:shd w:val="clear" w:color="auto" w:fill="FFFFFF"/>
        </w:rPr>
        <w:t>余篇、部，作品曾</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次获包括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鲁迅文学奖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在内的国家级文学奖。由铁凝编剧的电影《哦，香雪》获第</w:t>
      </w:r>
      <w:r w:rsidRPr="00045E71">
        <w:rPr>
          <w:rFonts w:ascii="Tahoma" w:hAnsi="Tahoma" w:cs="Tahoma"/>
          <w:color w:val="000000"/>
          <w:kern w:val="0"/>
          <w:szCs w:val="21"/>
          <w:shd w:val="clear" w:color="auto" w:fill="FFFFFF"/>
        </w:rPr>
        <w:t>41</w:t>
      </w:r>
      <w:r w:rsidRPr="00045E71">
        <w:rPr>
          <w:rFonts w:ascii="Tahoma" w:hAnsi="Tahoma" w:cs="Tahoma" w:hint="eastAsia"/>
          <w:color w:val="000000"/>
          <w:kern w:val="0"/>
          <w:szCs w:val="21"/>
          <w:shd w:val="clear" w:color="auto" w:fill="FFFFFF"/>
        </w:rPr>
        <w:t>届柏林国际电影节大奖，以及中国电影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金鸡奖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百花奖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。部分作品已译成英、俄、德、法、日、韩、西班牙、丹麦、挪威、越南等多国文字。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二、检查预习，纠正指导</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认读书写生字。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重点指导：（</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筒</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桶</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在用法上要区别；（</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字形区别，意义不同；（</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）指导书写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嚷、酱、唇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 xml:space="preserve">等生字。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．查字典并结合课文内容解释词语。</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解释词语要依据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字不离词，词不离句，句不离篇</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的原则，联系上下文准确地理解词语在具体语言环境中的意思。</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喧闹：喧哗热闹。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理直气壮：理由正当充分，胆子壮，说话十分有气势。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小心翼翼：原形容严肃虔诚的样子，现用来形容举动十分谨慎，丝毫不敢疏忽。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三、理清段落，概括大意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在理解生字、新词的基础上，默读课文。联系课文加强对生字、新词的记忆与理解。</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学生默读课文，思考：课文为什么以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为题，围绕题目写了哪些内容。（全篇课文都是讲一个小朋友盼望下雨穿新雨衣的事情，所以以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为题目。文中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妈妈送我新雨衣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下雨没能穿雨衣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终于穿上了雨衣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等情节都是围绕题目来写的。）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写了哪些内容，学生可能总结不全，教师指导学生读有关句段来帮助学生概括总结。</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给课文划分段落，概括段落大意。【出示课件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第一部分（第</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自然段）：写妈妈送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新雨衣。</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第二部分（第</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 xml:space="preserve">自然段）：写盼望下雨。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第三部分（第</w:t>
      </w:r>
      <w:r w:rsidRPr="00045E71">
        <w:rPr>
          <w:rFonts w:ascii="Tahoma" w:hAnsi="Tahoma" w:cs="Tahoma"/>
          <w:color w:val="000000"/>
          <w:kern w:val="0"/>
          <w:szCs w:val="21"/>
          <w:shd w:val="clear" w:color="auto" w:fill="FFFFFF"/>
        </w:rPr>
        <w:t>4—17</w:t>
      </w:r>
      <w:r w:rsidRPr="00045E71">
        <w:rPr>
          <w:rFonts w:ascii="Tahoma" w:hAnsi="Tahoma" w:cs="Tahoma" w:hint="eastAsia"/>
          <w:color w:val="000000"/>
          <w:kern w:val="0"/>
          <w:szCs w:val="21"/>
          <w:shd w:val="clear" w:color="auto" w:fill="FFFFFF"/>
        </w:rPr>
        <w:t>自然段）：写尽管下雨还是未能如愿。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第四部分（第</w:t>
      </w:r>
      <w:r w:rsidRPr="00045E71">
        <w:rPr>
          <w:rFonts w:ascii="Tahoma" w:hAnsi="Tahoma" w:cs="Tahoma"/>
          <w:color w:val="000000"/>
          <w:kern w:val="0"/>
          <w:szCs w:val="21"/>
          <w:shd w:val="clear" w:color="auto" w:fill="FFFFFF"/>
        </w:rPr>
        <w:t>18—21</w:t>
      </w:r>
      <w:r w:rsidRPr="00045E71">
        <w:rPr>
          <w:rFonts w:ascii="Tahoma" w:hAnsi="Tahoma" w:cs="Tahoma" w:hint="eastAsia"/>
          <w:color w:val="000000"/>
          <w:kern w:val="0"/>
          <w:szCs w:val="21"/>
          <w:shd w:val="clear" w:color="auto" w:fill="FFFFFF"/>
        </w:rPr>
        <w:t>自然段）：写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终于穿上雨衣。</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分段时鼓励学生发表自己的见解。对段落的划分，学生会产生分歧。对学生有道理的分段方法教师都应予以肯定。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四、朗读课文，体会心理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找出自己喜欢的部分读一读，读完后想一想，这段文字是围绕什么意思写的。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分角色用相应的语气读一读蕾蕾和妈妈对话的部分，体会这两个人物此时的心理活动。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你自己认为哪一部分写得最好，读给同桌听一听。</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逐段学习课文，理解课文内容。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领悟围绕中心意思，掌握从不同方面或选取不同事例来写的写法。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一、复习检查，引入新课。</w:t>
      </w:r>
      <w:r w:rsidRPr="00045E71">
        <w:rPr>
          <w:rFonts w:ascii="Tahoma" w:hAnsi="Tahoma" w:cs="Tahoma"/>
          <w:b/>
          <w:color w:val="000000"/>
          <w:kern w:val="0"/>
          <w:szCs w:val="21"/>
          <w:shd w:val="clear" w:color="auto" w:fill="FFFFFF"/>
        </w:rPr>
        <w:t>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指名三名学生有感情地读出自己喜欢的部分。并简单说说文中的蕾蕾盼什么？哪些地方看出她在盼？引导学习课文。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二、学习课文，理解内容。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（一）第一部分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各自轻声读第一段，思考：这一段先写了什么？再写什么？</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（先写妈妈送给我一件新雨衣，再写我在晴天里迫不及待地穿上新雨衣。）</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（板书：妈妈送我新雨衣）</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课文中哪些词语写我十分喜欢新雨衣？为了穿新雨衣我做了什么傻事？</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（戴上雨帽，抖抖袖子，把雨衣弄得窸窸窣窣响</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穿上雨衣热了一身汗）</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你疯啦？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说明什么？（妈妈对蕾蕾的做法非常不理解。从侧面也看出蕾蕾的做法出人意料，同时说明蕾蕾太盼望穿雨衣了。）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（二）第二部分</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这一部分写得很简略，也容易理解，教师可用简练的语言一带而过。</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每天都在想，盼着下雨。</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（板书：天天盼下雨，想穿新雨衣）</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（三）第三部分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．默读第三段，思考：从全段来看，围绕什么中心意思来写的？</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（板书：虽然下雨了，但是没如愿）</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分角色朗读课文中的对话，讨论回答问题。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）作者认为什么才是世界上最美的事？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（下雨天，穿上新雨衣到外面去。）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我兴奋地仰起头，甩打着书包就大步跑进了楼门。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我为什么这么兴奋？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（外面在下雨，我可以穿上雨衣到外面去玩了。）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）填空后，体会作者的心情。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】（学生完成后先提问，然后出示答案）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我兴奋地跑进楼门，妈妈让我</w:t>
      </w:r>
      <w:r w:rsidRPr="00045E71">
        <w:rPr>
          <w:rFonts w:ascii="Tahoma" w:hAnsi="Tahoma" w:cs="Tahoma"/>
          <w:color w:val="000000"/>
          <w:kern w:val="0"/>
          <w:szCs w:val="21"/>
          <w:shd w:val="clear" w:color="auto" w:fill="FFFFFF"/>
        </w:rPr>
        <w:t xml:space="preserve">   ____________________</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（准备听英语讲座）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还差半小时，妈妈让我</w:t>
      </w:r>
      <w:r w:rsidRPr="00045E71">
        <w:rPr>
          <w:rFonts w:ascii="Tahoma" w:hAnsi="Tahoma" w:cs="Tahoma"/>
          <w:color w:val="000000"/>
          <w:kern w:val="0"/>
          <w:szCs w:val="21"/>
          <w:shd w:val="clear" w:color="auto" w:fill="FFFFFF"/>
        </w:rPr>
        <w:t xml:space="preserve">  ____________________</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（休息一会儿）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我想去买酱油，妈妈说</w:t>
      </w:r>
      <w:r w:rsidRPr="00045E71">
        <w:rPr>
          <w:rFonts w:ascii="Tahoma" w:hAnsi="Tahoma" w:cs="Tahoma"/>
          <w:color w:val="000000"/>
          <w:kern w:val="0"/>
          <w:szCs w:val="21"/>
          <w:shd w:val="clear" w:color="auto" w:fill="FFFFFF"/>
        </w:rPr>
        <w:t> ____________________</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（她已经买了）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我说炖肉需要很多酱油，妈妈说</w:t>
      </w:r>
      <w:r w:rsidRPr="00045E71">
        <w:rPr>
          <w:rFonts w:ascii="Tahoma" w:hAnsi="Tahoma" w:cs="Tahoma"/>
          <w:color w:val="000000"/>
          <w:kern w:val="0"/>
          <w:szCs w:val="21"/>
          <w:shd w:val="clear" w:color="auto" w:fill="FFFFFF"/>
        </w:rPr>
        <w:t xml:space="preserve">  ____________________</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（她没说要炖肉）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我说爸爸说要炖肉，妈妈</w:t>
      </w:r>
      <w:r w:rsidRPr="00045E71">
        <w:rPr>
          <w:rFonts w:ascii="Tahoma" w:hAnsi="Tahoma" w:cs="Tahoma"/>
          <w:color w:val="000000"/>
          <w:kern w:val="0"/>
          <w:szCs w:val="21"/>
          <w:shd w:val="clear" w:color="auto" w:fill="FFFFFF"/>
        </w:rPr>
        <w:t>____________________</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（不相信）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把雨打玻璃窗说成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敲着鼓点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可以看出什么？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（雨对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的吸引力非常大，为我带来难以抑制的激动。）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为什么盼着雨停下来？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（让雨留到明天再下，因为今天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没机会出去了。）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（四）第四部分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 “</w:t>
      </w:r>
      <w:r w:rsidRPr="00045E71">
        <w:rPr>
          <w:rFonts w:ascii="Tahoma" w:hAnsi="Tahoma" w:cs="Tahoma" w:hint="eastAsia"/>
          <w:color w:val="000000"/>
          <w:kern w:val="0"/>
          <w:szCs w:val="21"/>
          <w:shd w:val="clear" w:color="auto" w:fill="FFFFFF"/>
        </w:rPr>
        <w:t>我的心才又像要从嗓子里蹦出来一样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是因为什么？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（没想到又下雨了，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的愿望终于可以实现了，这真是意外的惊喜。）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 “</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这次为什么会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理直气壮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（妈妈没有理由不让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穿雨衣了。）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 “</w:t>
      </w:r>
      <w:r w:rsidRPr="00045E71">
        <w:rPr>
          <w:rFonts w:ascii="Tahoma" w:hAnsi="Tahoma" w:cs="Tahoma" w:hint="eastAsia"/>
          <w:color w:val="000000"/>
          <w:kern w:val="0"/>
          <w:szCs w:val="21"/>
          <w:shd w:val="clear" w:color="auto" w:fill="FFFFFF"/>
        </w:rPr>
        <w:t>小心翼翼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是因为什么？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（怕弄坏了新雨衣）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4. </w:t>
      </w:r>
      <w:r w:rsidRPr="00045E71">
        <w:rPr>
          <w:rFonts w:ascii="Tahoma" w:hAnsi="Tahoma" w:cs="Tahoma" w:hint="eastAsia"/>
          <w:color w:val="000000"/>
          <w:kern w:val="0"/>
          <w:szCs w:val="21"/>
          <w:shd w:val="clear" w:color="auto" w:fill="FFFFFF"/>
        </w:rPr>
        <w:t>读课文最后一段话，你从中看出作者什么心情？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（兴奋、满足、高兴）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（板书：雨天帮助我，穿上新雨衣）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三、整体回顾，体会写法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（一）出示问题【出示课件</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默读课文，想一想课文是通过哪些事例来写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课文哪些地方具体描写了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这一心理活动？选出你认为最生动的两处，说说这样写的好处。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（二）学生汇报，教师指导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学生汇报课件第一题，师生评价，教师指导：课文通过以下事例来写出我的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）晴天穿雨衣，热了一身汗。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每天盼着变天。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）看外面下雨，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想找借口出去，穿穿新雨衣。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盼着今天的雨留到明天再下，那样就可以穿新雨衣了。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）看见雨点落在许多马路、小杨树上的样子想象出雨点落在新雨衣上的样子。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学生汇报课件第二题，师生评价，教师指导：课文具体描写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这一心理活动的地方：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）要是今天雨都下完了，那明天还有雨可下吗？最好还是留到明天吧。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）可雨点要是淋在淡绿色的雨衣上呢，那一定比珍珠玛瑙还好看。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四、畅谈收获，课下练笔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请同学们说一说，通过这节课的学习，你懂得了什么？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教师总结：通过这节课的学习，我们看到了一个急切盼望下雨，一心想穿上新雨衣的孩子。课文围绕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这个中心意思，选取了好几个事例来写。我们也要学习这种写法，从不同方面或选取不同事例，表达中心意思。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课下，请同学们从下面的意思中选一个，并以此为中心写一段话。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（板书：围绕中心意思，从不同方面或选取不同事例来写）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16.</w:t>
      </w:r>
      <w:r w:rsidRPr="00045E71">
        <w:rPr>
          <w:rFonts w:ascii="Tahoma" w:hAnsi="Tahoma" w:cs="Tahoma" w:hint="eastAsia"/>
          <w:color w:val="000000"/>
          <w:kern w:val="0"/>
          <w:szCs w:val="21"/>
          <w:shd w:val="clear" w:color="auto" w:fill="FFFFFF"/>
        </w:rPr>
        <w:t>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妈妈送我新雨衣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天天盼下雨，想穿新雨衣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虽然下雨了，但是没如愿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雨天帮助我，穿上新雨衣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围绕中心意思，从不同方面或选取不同事例来写</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交流平台</w:t>
      </w: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初试身手</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围绕中心意思，从不同方面或者选取不同事例写文章</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的好处和具体做法。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学会围绕中心意思选择合适的材料。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懂得怎样围绕中心意思选择合适的材料。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学会围绕中心意思来选择合适的材料。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交流平台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一、出示：【课件</w:t>
      </w:r>
      <w:r w:rsidRPr="00045E71">
        <w:rPr>
          <w:rFonts w:ascii="Tahoma" w:hAnsi="Tahoma" w:cs="Tahoma"/>
          <w:b/>
          <w:color w:val="000000"/>
          <w:kern w:val="0"/>
          <w:szCs w:val="21"/>
          <w:shd w:val="clear" w:color="auto" w:fill="FFFFFF"/>
        </w:rPr>
        <w:t>1</w:t>
      </w:r>
      <w:r w:rsidRPr="00045E71">
        <w:rPr>
          <w:rFonts w:ascii="Tahoma" w:hAnsi="Tahoma" w:cs="Tahoma" w:hint="eastAsia"/>
          <w:b/>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文章之道，必先立本，本丰则末茂。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（清）魏禧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谁能说出这句话的意思？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指导：写文章必须先确立中心，好像树木一样，它的根深，枝叶也就茂盛了。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二、探究讨论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出示问题：围绕中心意思来选择材料有什么好处？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学生分组讨论。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教师点拨：围绕要表达的中心意思，从不同的方面或者选取不同的事例来写，可以使这个意思表达的更全面，更充分。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学生结合《夏天里的成长》来理解围绕中心意思来选择材料的好处。出示：【课件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）《夏天里的成长》中心意思是什么？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）课文选择了哪些事例？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）你认为这些事例对表达中心有什么好处？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三、指导讲解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学生思考：围绕一个意思表达时，怎样写才能给读者留下更深刻的印象？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教师指导：把重要的部分写得详细些、具体些，才能给读者留下更深刻的印象。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结合《盼》这篇课文，想一想文章哪些地方是重点，作者是怎样把重点写详细写具体的？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初试身手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一、分组讨论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学生分组讨论课本上的问题。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小组推荐一名同学做汇报。教师把各组意见不一致的地方记下来，和全班同学一起来分析。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出示参考答案：。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二、完成练习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学生从下面的题目中任选两个，写出自己想选择的事例或选择的方面。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好斗的公鸡</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都是淘气惹的祸</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闲不住的奶奶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忙碌的早晨</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欢声笑语满校园</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那些温暖的时光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）观察题目，确定中心：想一想，要围绕什么中心来选择材料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）围绕中心，选择材料：想一想，什么样的事例最能表达中心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）相互交流，提出建议。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）学生汇报，师生评价。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三、布置练笔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幽默的语文老师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为题写一篇作文，注意选材合理，重点突出，中心明确。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习作：围绕中心意思写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阅读例文，读懂例文的内容。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通过阅读例文，根据批注，加深理解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围绕中心意思选择材料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阅读理解两篇例文的中心思想。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感悟文章围绕中心思想选择材料的方法，理解把重点内容写详细、写具体的写作方法。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一、教学例文：《爸爸的计划》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（一）阅读例文，整体感知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根据拼音，借助字典，扫清阅读障碍，不理解的词语用自己喜欢的方式解决。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例文的主要内容是什么？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（以具体事例写出了一个擅长订计划、执行计划的爸爸形象。）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（板书：爸爸擅长订计划、执行计划）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（二）探究讨论，找中心句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学生探究，交流：文章主要讲了哪几方面的内容？画出相关的中心句。</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）我爸爸是一个工厂的计划科科长，擅长订计划。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）爸爸执行计划一丝不苟。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）在爸爸的计划之下，我能有自己的计划吗？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（三）分析课文，突破难点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各部分内容中，为了说明一个中心意思，分别选取了哪些事例或从哪些方面来写？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学生结合课文的批注，讨论，汇报，教师点拨指导：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）我爸爸是一个工厂的计划科科长，擅长订计划。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指名读一读爸爸在家里给每个人订的计划，从中你看出了爸爸的什么特点？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（列出爸爸给每个人订的计划，凸显爸爸爱订计划的特点）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（板书：给每人订计划）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）爸爸执行计划一丝不苟。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爸爸是怎样执行计划的？作者举了什么事例来表现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爸爸执行计划一丝不苟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这一中心意思？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（事例一：计划先关气窗后关门窗，不管打雷下雨，哪怕雨水打湿了床、正在订的计划也不改变计划。事例二：计划每个人都用自己的牙膏，爸爸偶尔用了妈妈的牙膏，还要再还给妈妈。）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（板书：严格执行计划）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）在爸爸的计划之下，我能有自己的计划吗？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借订暑假计划这件事，说明爸爸订的计划最全面，我不可能有自己的计划。这件事是重点，所以写的最具体。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（板书：制订暑假计划）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（四）课堂小结，明确写法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课文从哪些方面写出了爸爸爱订计划的特点？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引导学生理解：【出示课件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）爸爸给每个人都订了计划，并且给我制订了好多计划。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）爸爸执行计划一丝不苟。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）爸爸给我制订了非常全面的暑假计划，我不可能有自己的计划。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课文的主要写法是怎样的？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从不同方面或选取不同事例，表达中心意思。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二、按照这节课的学习方法，自学例文《小站》，讨论解决例文后面的问题。</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color w:val="000000"/>
          <w:kern w:val="0"/>
          <w:szCs w:val="21"/>
          <w:shd w:val="clear" w:color="auto" w:fill="FFFFFF"/>
        </w:rPr>
        <w:t>爸爸擅长订计划</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color w:val="000000"/>
          <w:kern w:val="0"/>
          <w:szCs w:val="21"/>
          <w:shd w:val="clear" w:color="auto" w:fill="FFFFFF"/>
        </w:rPr>
        <w:t>给每人订计划</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color w:val="000000"/>
          <w:kern w:val="0"/>
          <w:szCs w:val="21"/>
          <w:shd w:val="clear" w:color="auto" w:fill="FFFFFF"/>
        </w:rPr>
        <w:t>严格执行计划</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color w:val="000000"/>
          <w:kern w:val="0"/>
          <w:szCs w:val="21"/>
          <w:shd w:val="clear" w:color="auto" w:fill="FFFFFF"/>
        </w:rPr>
        <w:t>制订暑假计划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习作：围绕中心意思写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领会汉字的文化内涵，确定中心意思练习写作。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注意围绕中心意思，从不同的方面或选择不同的事例来写。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学习写文章前先列提纲的方法。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注意围绕中心意思，从不同的方面或选择不同的事例来写。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选择的材料要能够表达中心意思。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一、观察汉字，领悟内涵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甜</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乐</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泪</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暖</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悔</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迷</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妙</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变</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忙</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寻</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教师讲解引导：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中华民族历史悠久，文化灿烂。每个汉字都有其丰富的文化内涵。看到一个字，我们就可以想到汉字的意义，想到由这个汉字组成的词语，想到与这个汉字或词语有关的事情等。同学们看一下屏幕上的汉字，选择感受最深的一个，和同学交流一下，说一说你对这个汉字文化内涵的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检查指导。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例：甜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）甜是像糖或蜜的滋味，如甜食，糖是甜的。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）比喻使人感到舒服的一种感觉，如甜蜜的生活，甜言蜜语等。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）还能想起好多由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甜</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字组成的词语：酸甜苦辣、　忆苦思甜、苦尽甜来</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二、确定中心，列出提纲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从屏幕上出示的汉字中，选择一个感受最深的汉字写一篇习作。首先根据汉字的文化内涵确定自己要写的中心意思。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根据中心意思，先列提纲，确定出自己选择的事例或哪几个方面。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提纲示例：【出示课件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题目：甜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示例：</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爷爷为我做的排骨米饭。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妈妈给我买来好看的衣服。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我生病了，爸爸在医院守着我，给我讲故事。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三、交流提纲，互提建议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把写好的提纲和同学交换，请同学读一读。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看看同学的提纲，选择的材料是不是能够表达中心意思，提出合理的建议。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根据同学合理的建议做修改。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四、独立思考，认真写作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根据修改后的提纲写作文。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注意重点部分一定要写详细、具体。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b/>
          <w:color w:val="000000"/>
          <w:kern w:val="0"/>
          <w:szCs w:val="21"/>
          <w:shd w:val="clear" w:color="auto" w:fill="FFFFFF"/>
        </w:rPr>
        <w:t>17</w:t>
      </w:r>
      <w:r w:rsidRPr="00045E71">
        <w:rPr>
          <w:rFonts w:ascii="Tahoma" w:hAnsi="Tahoma" w:cs="Tahoma" w:hint="eastAsia"/>
          <w:b/>
          <w:color w:val="000000"/>
          <w:kern w:val="0"/>
          <w:szCs w:val="21"/>
          <w:shd w:val="clear" w:color="auto" w:fill="FFFFFF"/>
        </w:rPr>
        <w:t>、古诗三首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引导学生通过反复朗读古诗，体会古诗的意境，了解诗句的意思，培养学生自学能力。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入情入境学习古诗，培养学生的创新能力，想象能力以及互相交往、合作学习的能力。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欣赏诗中描写的美丽景色，激发学生对自然景物的热爱，培养学生的爱美情趣和审美能力。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有感情地朗诵课文，理解诗句及整首诗的大意。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用自己的话写一写诗句描绘的景色。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体会诗人当时的感情。</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读懂《浪淘沙》，体会诗人表达的感情，感受古诗意境。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．培养学生热爱黄河、热爱大自然的情感。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．有感情地朗读课文，背诵古诗。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一、谈话导入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我们伟大的祖国，山川秀丽，风景如画。这节课我们要到黄河边上，去听听黄河的涛声，去看看黄河的气势。接下来，我们要学习唐代诗人刘禹锡作的诗《浪淘沙》。【出示课件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】（板书：浪淘沙）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二、自主学习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在学古诗之前，请同学来回顾一下古诗的学习方法。【出示课件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解诗题，知作者</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诵古诗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抓字眼，明诗意；理解大意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品意境，悟感情。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】自学提纲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浪淘沙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怎样理解？互相交流资料，了解作者刘禹锡。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将古诗读正确、流利。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理解以下词语的意思。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九曲：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天涯：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④</w:t>
      </w:r>
      <w:r w:rsidRPr="00045E71">
        <w:rPr>
          <w:rFonts w:ascii="Tahoma" w:hAnsi="Tahoma" w:cs="Tahoma" w:hint="eastAsia"/>
          <w:color w:val="000000"/>
          <w:kern w:val="0"/>
          <w:szCs w:val="21"/>
          <w:shd w:val="clear" w:color="auto" w:fill="FFFFFF"/>
        </w:rPr>
        <w:t>直上：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结合重点词语说说古诗大意。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三、合作学习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《浪淘沙》是由九首诗歌构成的一组诗，这里是其中的一首。其形式为七言绝句。后又用为词牌名。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刘禹锡（</w:t>
      </w:r>
      <w:r w:rsidRPr="00045E71">
        <w:rPr>
          <w:rFonts w:ascii="Tahoma" w:hAnsi="Tahoma" w:cs="Tahoma"/>
          <w:color w:val="000000"/>
          <w:kern w:val="0"/>
          <w:szCs w:val="21"/>
          <w:shd w:val="clear" w:color="auto" w:fill="FFFFFF"/>
        </w:rPr>
        <w:t>772</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-842</w:t>
      </w:r>
      <w:r w:rsidRPr="00045E71">
        <w:rPr>
          <w:rFonts w:ascii="Tahoma" w:hAnsi="Tahoma" w:cs="Tahoma" w:hint="eastAsia"/>
          <w:color w:val="000000"/>
          <w:kern w:val="0"/>
          <w:szCs w:val="21"/>
          <w:shd w:val="clear" w:color="auto" w:fill="FFFFFF"/>
        </w:rPr>
        <w:t>年），唐代诗人，字梦得，洛阳（今河南洛阳）人。是柳宗元的好友，人称刘柳，因参加永贞革新而被流放。他性格豪迈，决不向恶势力低头。他的诗也写得很有豪气，白居易因而称他</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诗豪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指名朗读古诗。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理解以下词语的意思。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九曲：弯曲，形容黄河弯弯曲曲的样子。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浪涛风簸：波浪滔天，大风颠动。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天涯：天边。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④</w:t>
      </w:r>
      <w:r w:rsidRPr="00045E71">
        <w:rPr>
          <w:rFonts w:ascii="Tahoma" w:hAnsi="Tahoma" w:cs="Tahoma" w:hint="eastAsia"/>
          <w:color w:val="000000"/>
          <w:kern w:val="0"/>
          <w:szCs w:val="21"/>
          <w:shd w:val="clear" w:color="auto" w:fill="FFFFFF"/>
        </w:rPr>
        <w:t>直上：一直到达。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4. </w:t>
      </w:r>
      <w:r w:rsidRPr="00045E71">
        <w:rPr>
          <w:rFonts w:ascii="Tahoma" w:hAnsi="Tahoma" w:cs="Tahoma" w:hint="eastAsia"/>
          <w:color w:val="000000"/>
          <w:kern w:val="0"/>
          <w:szCs w:val="21"/>
          <w:shd w:val="clear" w:color="auto" w:fill="FFFFFF"/>
        </w:rPr>
        <w:t>学生连起来说说诗意。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（弯弯曲曲的黄河汹涌奔腾，卷来万里泥沙，大浪翻涌，狂风怒吼，仿佛来自天涯。如今可以沿着黄河直上九天银河，一起走进牛郎织女的家。）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（适时板书：黄河雄伟壮美的景象）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】课文配套图片</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借用图片理解。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四、质疑探究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如今直上银河去，同到牵牛织女家。</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品读，深化理解。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牵牛织女：指牛郎星和织女星。神话传说中把它们说成牛郎和织女两个人。自古相传，织女为天上仙女，下凡到人间，和牛郎结为夫妇。后西王母召回织女，牛郎追上天，西王母罚他们隔河相望，只准每年七月七日的夜晚在鹊桥上相会一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首绝句用淘金者的口吻，表明他们对美好生活的向往。同是在河边生活，牛郎织女生活的生河恬静而优美，黄河边的淘金者却整天在风浪泥沙中奔波。直上银河，同去牛郎织女家，寄托了他们心底对宁静的田园牧歌生活的憧憬。表现诗人奋发有为的精神和豪迈浪漫的气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（适时板书：奋发有为的精神</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豪迈浪漫的气魄）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五、小结检测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节课，我们欣赏了唐代诗人刘禹锡创作的《浪淘沙》，古人用他们的双脚踏遍了祖国山川河流，用饱含深情的语言写下无数千古不朽的名篇。课余请大家再收集有关的古诗读一读，去领略中华民族特有的古诗古韵</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读懂《江南春》和《书湖阴先生壁》，体会诗人感情，感受古诗意境。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．培养学生热爱大自然、热爱祖国山河的情感。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．有感情地朗读古诗，背诵古诗。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一、复习导入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指名背诵刘禹锡的《浪淘沙》。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谈话：上节课我们学习了刘禹锡的《浪淘沙》，领略了黄河宏大的气势，今天，我们再来欣赏一下江南的景色和乡村风光。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继续用学习上节课古诗的方法来学习《江南春》和《书湖阴先生壁》。（板书：江南春</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书湖阴先生壁）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二、学习目标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】《江南春》《书湖阴先生壁》自学提示：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解释题目，了解作者。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有感情地朗读这两首古诗。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用自己喜欢的方式理解重点词语。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4. </w:t>
      </w:r>
      <w:r w:rsidRPr="00045E71">
        <w:rPr>
          <w:rFonts w:ascii="Tahoma" w:hAnsi="Tahoma" w:cs="Tahoma" w:hint="eastAsia"/>
          <w:color w:val="000000"/>
          <w:kern w:val="0"/>
          <w:szCs w:val="21"/>
          <w:shd w:val="clear" w:color="auto" w:fill="FFFFFF"/>
        </w:rPr>
        <w:t>用自己的话说说诗句的大意。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第一部分：《江南春》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（一）合作学习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诗题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江南春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：顾名思义，江南的春天。全诗描写了江南春天的绮丽景色。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介绍作者：杜牧（</w:t>
      </w:r>
      <w:r w:rsidRPr="00045E71">
        <w:rPr>
          <w:rFonts w:ascii="Tahoma" w:hAnsi="Tahoma" w:cs="Tahoma"/>
          <w:color w:val="000000"/>
          <w:kern w:val="0"/>
          <w:szCs w:val="21"/>
          <w:shd w:val="clear" w:color="auto" w:fill="FFFFFF"/>
        </w:rPr>
        <w:t>803</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-852</w:t>
      </w:r>
      <w:r w:rsidRPr="00045E71">
        <w:rPr>
          <w:rFonts w:ascii="Tahoma" w:hAnsi="Tahoma" w:cs="Tahoma" w:hint="eastAsia"/>
          <w:color w:val="000000"/>
          <w:kern w:val="0"/>
          <w:szCs w:val="21"/>
          <w:shd w:val="clear" w:color="auto" w:fill="FFFFFF"/>
        </w:rPr>
        <w:t>年），唐代诗人。字牧之，京兆万年（今陕西西安人）。精通兵法，有政治才能，诗文都写得很好，诗以七绝最为出色。与李商隐齐名，世称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小李杜</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读准字音，注意节奏。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理解重点词语，想想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莺啼</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绿映红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水村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山郭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酒旗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的意思，结合注释理解。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说一说诗句的大意：春天的江南，处处黄莺鸣叫，绿叶中映着红花，河边村庄，山边城郭，酒旗随风摇动。南朝以来所建的许许多多座寺庙，又多少楼台笼罩在迷蒙的烟雨里！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江南美景</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烟雨楼台）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（二）质疑探究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重点词句</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南朝四百八十寺，多少楼台烟雨中。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品读，深化理解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南朝（公元</w:t>
      </w:r>
      <w:r w:rsidRPr="00045E71">
        <w:rPr>
          <w:rFonts w:ascii="Tahoma" w:hAnsi="Tahoma" w:cs="Tahoma"/>
          <w:color w:val="000000"/>
          <w:kern w:val="0"/>
          <w:szCs w:val="21"/>
          <w:shd w:val="clear" w:color="auto" w:fill="FFFFFF"/>
        </w:rPr>
        <w:t>420</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公元</w:t>
      </w:r>
      <w:r w:rsidRPr="00045E71">
        <w:rPr>
          <w:rFonts w:ascii="Tahoma" w:hAnsi="Tahoma" w:cs="Tahoma"/>
          <w:color w:val="000000"/>
          <w:kern w:val="0"/>
          <w:szCs w:val="21"/>
          <w:shd w:val="clear" w:color="auto" w:fill="FFFFFF"/>
        </w:rPr>
        <w:t>589</w:t>
      </w:r>
      <w:r w:rsidRPr="00045E71">
        <w:rPr>
          <w:rFonts w:ascii="Tahoma" w:hAnsi="Tahoma" w:cs="Tahoma" w:hint="eastAsia"/>
          <w:color w:val="000000"/>
          <w:kern w:val="0"/>
          <w:szCs w:val="21"/>
          <w:shd w:val="clear" w:color="auto" w:fill="FFFFFF"/>
        </w:rPr>
        <w:t>年），宋、齐、梁、陈四个朝代的统称，均设故都于江南，是我国历史上朝代时间存在较短的时期。由于佛教迎合了当时统治阶级，方便他们统治人心，巩固江山。于是当权者大兴建设寺庙，仅集中在建康一地的南朝寺院就有几百座，是当时人民的一项极为沉重的负担。它不仅占用了大量的民田、民宅和名胜之地，浪费大量的人力物力来建寺造塔和雕铸佛像，还要养活十几万的和尚和尼姑，使得当时的百姓生活苦不堪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现在大江东去，南朝的统治已经灭亡，那些荒淫的当权者也已经不在了，只留下了当年这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南朝四百八十寺，多少楼台烟雨中。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所以我们从后两句诗中，不仅读到了江南春雨的美，也读到了诗人慨叹南朝的灭亡，借古喻今忧国忧民的思想感情。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（板书：忧国忧民之情）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第二部分</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《书湖阴先生壁》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（一）合作学习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解题：《书湖阴先生壁》是作者访问朋友湖阴先生，被湖阴先生的人格及家周围清新环境所吸引而写下的诗，并将它题写在湖阴先生的墙壁上。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，即题写在墙壁上的诗。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了解作者：王安石，宋代著名政治家、文学家。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理解重点词语：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长扫：即常扫，指经常打扫。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畦：这里指种有花木的一块块排列整齐的土地周围有土埂围着。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一水护田：指一条小河环绕田野流过。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两山排闼送青来：排，推的意思；闼，指门。这句采用拟人手法，说两座青山推开院门，送来莽莽青翠。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3. </w:t>
      </w:r>
      <w:r w:rsidRPr="00045E71">
        <w:rPr>
          <w:rFonts w:ascii="Tahoma" w:hAnsi="Tahoma" w:cs="Tahoma" w:hint="eastAsia"/>
          <w:color w:val="000000"/>
          <w:kern w:val="0"/>
          <w:szCs w:val="21"/>
          <w:shd w:val="clear" w:color="auto" w:fill="FFFFFF"/>
        </w:rPr>
        <w:t>说说诗句的大意：茅屋檐下经常打扫得干净，一畦畦的花木是主人亲手栽种的。一溪流水环绕着绿油油的农田，两座青山破门而入送来了莽莽青翠。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（板书：院里：茅檐</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花木</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院外：一水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两山）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（二）质疑探究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茅檐长扫净无苔，花木成畦手自栽。</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一水护田将绿绕，两山排闼送青来。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品读：第一二句暗示了主人生活情趣的高雅，第三四句表现了主人的高洁。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（板书：景美人更美）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三、总结拓展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黄河的磅礴气势，江南的美丽春色，乡村的青山绿水，给我们留下了深刻的印象，使我们更加热爱祖国的大好河山，为我们的祖国而骄傲。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描写自然风光的诗还有很多，同学们在课下可以自己找来读一读，背一背，积累下来。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浪淘沙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黄河雄伟壮美的景象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奋发有为的精神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豪迈浪漫的气魄</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江南春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江南美景</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烟雨楼台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忧国忧民之情</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书湖阴先生壁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院里：</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茅檐</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花木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院外：</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一水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两山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景美人更美</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b/>
          <w:color w:val="000000"/>
          <w:kern w:val="0"/>
          <w:szCs w:val="21"/>
          <w:shd w:val="clear" w:color="auto" w:fill="FFFFFF"/>
        </w:rPr>
        <w:t>18</w:t>
      </w:r>
      <w:r w:rsidRPr="00045E71">
        <w:rPr>
          <w:rFonts w:ascii="Tahoma" w:hAnsi="Tahoma" w:cs="Tahoma" w:hint="eastAsia"/>
          <w:b/>
          <w:color w:val="000000"/>
          <w:kern w:val="0"/>
          <w:szCs w:val="21"/>
          <w:shd w:val="clear" w:color="auto" w:fill="FFFFFF"/>
        </w:rPr>
        <w:t>、只有一个地球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能正确工整地书写</w:t>
      </w:r>
      <w:r w:rsidRPr="00045E71">
        <w:rPr>
          <w:rFonts w:ascii="Tahoma" w:hAnsi="Tahoma" w:cs="Tahoma"/>
          <w:color w:val="000000"/>
          <w:kern w:val="0"/>
          <w:szCs w:val="21"/>
          <w:shd w:val="clear" w:color="auto" w:fill="FFFFFF"/>
        </w:rPr>
        <w:t>11</w:t>
      </w:r>
      <w:r w:rsidRPr="00045E71">
        <w:rPr>
          <w:rFonts w:ascii="Tahoma" w:hAnsi="Tahoma" w:cs="Tahoma" w:hint="eastAsia"/>
          <w:color w:val="000000"/>
          <w:kern w:val="0"/>
          <w:szCs w:val="21"/>
          <w:shd w:val="clear" w:color="auto" w:fill="FFFFFF"/>
        </w:rPr>
        <w:t>个生字，理解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晶莹、恩赐、节制、枯竭、滥用、威胁、指望、破碎、和蔼可亲</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等词语在语言环境中的恰当意义。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用自己喜欢的方式读课文，把握课文主要内容，说出课文运用的说明方法，体会课文中比喻、拟人修辞手法的表达效果。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联系实际思考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地球太可爱了，同时又太容易破碎了！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这句话的含义，认识精心保护地球，保护地球生态环境是迫在眉睫的事。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把握课文主要内容，了解课文的说明方法，体会比喻、拟人修辞手法的表达效果。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联系实际，让学生从心灵深处认识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只有一个地球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，从而树立起精心保护地球，保护地球生态环境的意识。</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通读课文，了解课文内容。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读懂课文介绍了地球哪些方面内容，学习文中说明方法、修辞手法的运用。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一、出示图片，导入新课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】宇航员拍摄的地球图片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学生仔细观察图片，然后结合自己对地球的了解，同桌间相互交流。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引入新课，板书课题，（板书：只有一个地球）齐读课题。【出示课件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：课题】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释题，引导学生质疑。为什么</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只有一个地球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？是一个怎样的地球？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明确本课时的学习目标：【出示课件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）用自己喜欢的方式读课文，了解课文写了关于地球的哪些方面内容？有哪些让你感触最深？是什么感触？为什么有这样的感触？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）用自己的话说出课文的主要内容。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二、初读课文、读后交流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教师范读课文。要求学生就自己感触深的词语、句子用横线画出来。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学生用自己喜欢的方式读课文，注意课文写了地球哪些方面的内容？运用了怎样的说明方法与修辞手法？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3.</w:t>
      </w:r>
      <w:r w:rsidRPr="00045E71">
        <w:rPr>
          <w:rFonts w:ascii="Tahoma" w:hAnsi="Tahoma" w:cs="Tahoma" w:hint="eastAsia"/>
          <w:color w:val="000000"/>
          <w:kern w:val="0"/>
          <w:szCs w:val="21"/>
          <w:shd w:val="clear" w:color="auto" w:fill="FFFFFF"/>
        </w:rPr>
        <w:t>全班交流（围绕课文写地球哪些方面内容，交流感受、说明方法、修辞手法），老师根据学生的回答进行重点内容。板书：美丽壮观、和蔼可亲，渺小</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资源有限，生态灾难</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无处可去，精心保护</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小结：通过学习，我们看出这篇文章是关于环保主题的，文章先讲了地球的美丽与可爱，接下来又讲了地球上资源有限，人类的一些行为会造成生态灾难。如果地球被破坏，人类将别无去处。最后提醒人们要保护地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三、再读课文，把握内容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根据板书的内容，引导学生概括文章的主要内容。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学生概括内容后，老师引导学生说出概括主要内容的方法。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四、朗读课文，互相评价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想一想，应该怎样来读这篇课文？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读给同桌听，然后相互评价。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指名一位同学读给大家听，师生评价。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五、教学反思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Tahoma" w:hAnsi="Tahoma" w:cs="Tahoma" w:hint="eastAsia"/>
          <w:color w:val="000000"/>
          <w:kern w:val="0"/>
          <w:szCs w:val="21"/>
          <w:shd w:val="clear" w:color="auto" w:fill="FFFFFF"/>
        </w:rPr>
        <w:t>练习书写生字词语。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抓重点词句，深入研读课文。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一、齐读诗歌，导入新课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】学生齐读诗歌《地球累了》（节选），读后谈自己的感受。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教师总结，导入新课：那是一种心理的纠结，那是对人类愚昧无知的感叹，那是一种对环境的忧虑。宇航员遨游太空，也发出感叹。读出宇航员的感叹。（我们这个地球太可爱了，同时又太容易破碎了！）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二、围绕感叹，研读课文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地球的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美丽壮观，和蔼可亲</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）学生齐读宇航员遨游太空所见的地球。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学生齐读：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地球，这位人类的母亲，这个生命的摇篮，是那样的美丽壮观，和蔼可亲。</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）联系实际，认识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地球太容易破碎了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这一观点。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补充资料：温室效应和臭氧层的破坏，以及带来的后果。（臭氧层对太阳光中的紫外线有极强的吸收作用，能吸收高强度紫外线的</w:t>
      </w:r>
      <w:r w:rsidRPr="00045E71">
        <w:rPr>
          <w:rFonts w:ascii="Tahoma" w:hAnsi="Tahoma" w:cs="Tahoma"/>
          <w:color w:val="000000"/>
          <w:kern w:val="0"/>
          <w:szCs w:val="21"/>
          <w:shd w:val="clear" w:color="auto" w:fill="FFFFFF"/>
        </w:rPr>
        <w:t>99%</w:t>
      </w:r>
      <w:r w:rsidRPr="00045E71">
        <w:rPr>
          <w:rFonts w:ascii="Tahoma" w:hAnsi="Tahoma" w:cs="Tahoma" w:hint="eastAsia"/>
          <w:color w:val="000000"/>
          <w:kern w:val="0"/>
          <w:szCs w:val="21"/>
          <w:shd w:val="clear" w:color="auto" w:fill="FFFFFF"/>
        </w:rPr>
        <w:t>，从而挡住了太阳紫外线对地球上人类和生物的伤害。一旦臭氧层遭到破坏，紫外线便会增强，则全球气候会变暖，人类生命健康堪忧。）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地球的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渺小</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）在群星璀璨的宇宙中，地球就像一叶扁舟。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宇宙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扁舟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对比，想象出地球的渺小。）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）结合地球的一些实际数据，认识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地球太容易破碎了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这一观点。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半径：约六千四百千米</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表面积：大约</w:t>
      </w:r>
      <w:r w:rsidRPr="00045E71">
        <w:rPr>
          <w:rFonts w:ascii="Tahoma" w:hAnsi="Tahoma" w:cs="Tahoma"/>
          <w:color w:val="000000"/>
          <w:kern w:val="0"/>
          <w:szCs w:val="21"/>
          <w:shd w:val="clear" w:color="auto" w:fill="FFFFFF"/>
        </w:rPr>
        <w:t>5.1</w:t>
      </w:r>
      <w:r w:rsidRPr="00045E71">
        <w:rPr>
          <w:rFonts w:ascii="Tahoma" w:hAnsi="Tahoma" w:cs="Tahoma" w:hint="eastAsia"/>
          <w:color w:val="000000"/>
          <w:kern w:val="0"/>
          <w:szCs w:val="21"/>
          <w:shd w:val="clear" w:color="auto" w:fill="FFFFFF"/>
        </w:rPr>
        <w:t>亿平方公里</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世界人口：截止到</w:t>
      </w:r>
      <w:r w:rsidRPr="00045E71">
        <w:rPr>
          <w:rFonts w:ascii="Tahoma" w:hAnsi="Tahoma" w:cs="Tahoma"/>
          <w:color w:val="000000"/>
          <w:kern w:val="0"/>
          <w:szCs w:val="21"/>
          <w:shd w:val="clear" w:color="auto" w:fill="FFFFFF"/>
        </w:rPr>
        <w:t>2013</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月</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日，全世界有</w:t>
      </w:r>
      <w:r w:rsidRPr="00045E71">
        <w:rPr>
          <w:rFonts w:ascii="Tahoma" w:hAnsi="Tahoma" w:cs="Tahoma"/>
          <w:color w:val="000000"/>
          <w:kern w:val="0"/>
          <w:szCs w:val="21"/>
          <w:shd w:val="clear" w:color="auto" w:fill="FFFFFF"/>
        </w:rPr>
        <w:t>70.57</w:t>
      </w:r>
      <w:r w:rsidRPr="00045E71">
        <w:rPr>
          <w:rFonts w:ascii="Tahoma" w:hAnsi="Tahoma" w:cs="Tahoma" w:hint="eastAsia"/>
          <w:color w:val="000000"/>
          <w:kern w:val="0"/>
          <w:szCs w:val="21"/>
          <w:shd w:val="clear" w:color="auto" w:fill="FFFFFF"/>
        </w:rPr>
        <w:t>亿人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陆地面积：</w:t>
      </w:r>
      <w:r w:rsidRPr="00045E71">
        <w:rPr>
          <w:rFonts w:ascii="Tahoma" w:hAnsi="Tahoma" w:cs="Tahoma"/>
          <w:color w:val="000000"/>
          <w:kern w:val="0"/>
          <w:szCs w:val="21"/>
          <w:shd w:val="clear" w:color="auto" w:fill="FFFFFF"/>
        </w:rPr>
        <w:t>1.49</w:t>
      </w:r>
      <w:r w:rsidRPr="00045E71">
        <w:rPr>
          <w:rFonts w:ascii="Tahoma" w:hAnsi="Tahoma" w:cs="Tahoma" w:hint="eastAsia"/>
          <w:color w:val="000000"/>
          <w:kern w:val="0"/>
          <w:szCs w:val="21"/>
          <w:shd w:val="clear" w:color="auto" w:fill="FFFFFF"/>
        </w:rPr>
        <w:t>亿平方千米</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可供人类居住：约</w:t>
      </w:r>
      <w:r w:rsidRPr="00045E71">
        <w:rPr>
          <w:rFonts w:ascii="Tahoma" w:hAnsi="Tahoma" w:cs="Tahoma"/>
          <w:color w:val="000000"/>
          <w:kern w:val="0"/>
          <w:szCs w:val="21"/>
          <w:shd w:val="clear" w:color="auto" w:fill="FFFFFF"/>
        </w:rPr>
        <w:t>0.8</w:t>
      </w:r>
      <w:r w:rsidRPr="00045E71">
        <w:rPr>
          <w:rFonts w:ascii="Tahoma" w:hAnsi="Tahoma" w:cs="Tahoma" w:hint="eastAsia"/>
          <w:color w:val="000000"/>
          <w:kern w:val="0"/>
          <w:szCs w:val="21"/>
          <w:shd w:val="clear" w:color="auto" w:fill="FFFFFF"/>
        </w:rPr>
        <w:t>亿平方公里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地球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自然资源有限</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）矿物资源是经过几百万年，甚至几亿年的地质变化才形成的。地球无私地、慷慨地向我们提供矿产资源。体会地球太可爱了。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）联系实际，人类不加节制地开采矿产，必将加速矿产资源的枯竭。那时人们将没有煤、石油、天然气、金属矿，人类需要的工业原料就没有了，进而认识地球太容易破碎了。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地球的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生态灾难</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）人类生活的水资源、森林资源、生物资源、大气资源，本来是可以不断再生，长期给人类服务的。何为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本来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？去掉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本来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，读出地球的可爱；加上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本来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，读出这句话的言外之意。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）人类随意毁坏自然资源主要有哪些？联系实际展开会议与想象，体会地球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太容易破碎了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污水排放，乱砍滥伐，捕杀野生动物，废气排放，滥用化学品等。并由此展开联想，想到不堪的后果。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三、层层深入，得出结论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科学家证明什么？是何意？科学家设想什么？是何意？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至少在以地球为中心的四十万亿千米的范围内，没有适合人类居住的第二个星球。说明人类要保护地球；科学家设想在火星或月球上建造移民基地。这是为了让读者想象，假如有移民基地，人们都去居住也是不可能的事情，进一步突出保护地球的重要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展开想象，说说人类别无去处的结果？</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学生根据自己的理解和看法，列出保护地球切实可行的办法。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四、书写字词，拓展练习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正确工整地抄写课后</w:t>
      </w:r>
      <w:r w:rsidRPr="00045E71">
        <w:rPr>
          <w:rFonts w:ascii="Tahoma" w:hAnsi="Tahoma" w:cs="Tahoma"/>
          <w:color w:val="000000"/>
          <w:kern w:val="0"/>
          <w:szCs w:val="21"/>
          <w:shd w:val="clear" w:color="auto" w:fill="FFFFFF"/>
        </w:rPr>
        <w:t>11</w:t>
      </w:r>
      <w:r w:rsidRPr="00045E71">
        <w:rPr>
          <w:rFonts w:ascii="Tahoma" w:hAnsi="Tahoma" w:cs="Tahoma" w:hint="eastAsia"/>
          <w:color w:val="000000"/>
          <w:kern w:val="0"/>
          <w:szCs w:val="21"/>
          <w:shd w:val="clear" w:color="auto" w:fill="FFFFFF"/>
        </w:rPr>
        <w:t>个生字，</w:t>
      </w:r>
      <w:r w:rsidRPr="00045E71">
        <w:rPr>
          <w:rFonts w:ascii="Tahoma" w:hAnsi="Tahoma" w:cs="Tahoma"/>
          <w:color w:val="000000"/>
          <w:kern w:val="0"/>
          <w:szCs w:val="21"/>
          <w:shd w:val="clear" w:color="auto" w:fill="FFFFFF"/>
        </w:rPr>
        <w:t>15</w:t>
      </w:r>
      <w:r w:rsidRPr="00045E71">
        <w:rPr>
          <w:rFonts w:ascii="Tahoma" w:hAnsi="Tahoma" w:cs="Tahoma" w:hint="eastAsia"/>
          <w:color w:val="000000"/>
          <w:kern w:val="0"/>
          <w:szCs w:val="21"/>
          <w:shd w:val="clear" w:color="auto" w:fill="FFFFFF"/>
        </w:rPr>
        <w:t>个词语。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晶莹</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遥望</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恩赐</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慷慨</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毁坏</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目睹</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交错</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贡献</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节制</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枯竭</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滥用</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威胁</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指望</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破碎</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和蔼可亲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谈谈对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如何去保护地球的生态环境</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的想法。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五、板书内容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只有一个地球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美丽壮观、和蔼可亲，渺小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资源有限，生态灾难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无处可去，精心保护</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b/>
          <w:color w:val="000000"/>
          <w:kern w:val="0"/>
          <w:szCs w:val="21"/>
          <w:shd w:val="clear" w:color="auto" w:fill="FFFFFF"/>
        </w:rPr>
        <w:t>19</w:t>
      </w:r>
      <w:r w:rsidRPr="00045E71">
        <w:rPr>
          <w:rFonts w:ascii="宋体" w:cs="宋体" w:hint="eastAsia"/>
          <w:b/>
          <w:color w:val="000000"/>
          <w:kern w:val="0"/>
          <w:szCs w:val="21"/>
          <w:shd w:val="clear" w:color="auto" w:fill="FFFFFF"/>
        </w:rPr>
        <w:t>、三黑与土地</w:t>
      </w:r>
    </w:p>
    <w:p w:rsidR="00487391" w:rsidRPr="00045E71" w:rsidRDefault="00487391" w:rsidP="00016BC9">
      <w:pPr>
        <w:widowControl/>
        <w:shd w:val="clear" w:color="auto" w:fill="FFFFFF"/>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rPr>
          <w:vanish/>
          <w:color w:val="000000"/>
          <w:sz w:val="24"/>
        </w:rPr>
      </w:pPr>
      <w:r w:rsidRPr="00045E71">
        <w:rPr>
          <w:color w:val="000000"/>
          <w:sz w:val="24"/>
        </w:rPr>
        <w:t>20</w:t>
      </w:r>
      <w:r w:rsidRPr="00045E71">
        <w:rPr>
          <w:rFonts w:hint="eastAsia"/>
          <w:color w:val="000000"/>
          <w:sz w:val="24"/>
        </w:rPr>
        <w:t>、《青山不老》</w:t>
      </w:r>
    </w:p>
    <w:p w:rsidR="00487391" w:rsidRPr="00045E71" w:rsidRDefault="00487391" w:rsidP="00016BC9">
      <w:pPr>
        <w:rPr>
          <w:color w:val="000000"/>
        </w:rPr>
      </w:pPr>
      <w:r w:rsidRPr="00045E71">
        <w:rPr>
          <w:rFonts w:hint="eastAsia"/>
          <w:color w:val="000000"/>
        </w:rPr>
        <w:t>教学目标</w:t>
      </w:r>
      <w:r w:rsidRPr="00045E71">
        <w:rPr>
          <w:color w:val="000000"/>
        </w:rPr>
        <w:t xml:space="preserve"> </w:t>
      </w:r>
    </w:p>
    <w:p w:rsidR="00487391" w:rsidRPr="00045E71" w:rsidRDefault="00487391" w:rsidP="00016BC9">
      <w:pPr>
        <w:rPr>
          <w:color w:val="000000"/>
        </w:rPr>
      </w:pPr>
      <w:r w:rsidRPr="00045E71">
        <w:rPr>
          <w:color w:val="000000"/>
        </w:rPr>
        <w:t>1.</w:t>
      </w:r>
      <w:r w:rsidRPr="00045E71">
        <w:rPr>
          <w:rFonts w:hint="eastAsia"/>
          <w:color w:val="000000"/>
        </w:rPr>
        <w:t>通过初读课文，了解老人创造了怎样的奇迹，了解奇迹是在何种情况下创造的。</w:t>
      </w:r>
    </w:p>
    <w:p w:rsidR="00487391" w:rsidRPr="00045E71" w:rsidRDefault="00487391" w:rsidP="00016BC9">
      <w:pPr>
        <w:rPr>
          <w:color w:val="000000"/>
        </w:rPr>
      </w:pPr>
      <w:r w:rsidRPr="00045E71">
        <w:rPr>
          <w:color w:val="000000"/>
        </w:rPr>
        <w:t>2.</w:t>
      </w:r>
      <w:r w:rsidRPr="00045E71">
        <w:rPr>
          <w:rFonts w:hint="eastAsia"/>
          <w:color w:val="000000"/>
        </w:rPr>
        <w:t>理解含义深刻的句子，感受老农改造山林、绿化家园的艰辛和决心。</w:t>
      </w:r>
    </w:p>
    <w:p w:rsidR="00487391" w:rsidRPr="00045E71" w:rsidRDefault="00487391" w:rsidP="00016BC9">
      <w:pPr>
        <w:rPr>
          <w:color w:val="000000"/>
        </w:rPr>
      </w:pPr>
      <w:r w:rsidRPr="00045E71">
        <w:rPr>
          <w:color w:val="000000"/>
        </w:rPr>
        <w:t>3.</w:t>
      </w:r>
      <w:r w:rsidRPr="00045E71">
        <w:rPr>
          <w:rFonts w:hint="eastAsia"/>
          <w:color w:val="000000"/>
        </w:rPr>
        <w:t>通过大、小环境和老人创造的环境的对比，体悟“青山不老”的内在含义。</w:t>
      </w:r>
    </w:p>
    <w:p w:rsidR="00487391" w:rsidRPr="00045E71" w:rsidRDefault="00487391" w:rsidP="00016BC9">
      <w:pPr>
        <w:rPr>
          <w:color w:val="000000"/>
        </w:rPr>
      </w:pPr>
      <w:r w:rsidRPr="00045E71">
        <w:rPr>
          <w:color w:val="000000"/>
        </w:rPr>
        <w:t>4.</w:t>
      </w:r>
      <w:r w:rsidRPr="00045E71">
        <w:rPr>
          <w:rFonts w:hint="eastAsia"/>
          <w:color w:val="000000"/>
        </w:rPr>
        <w:t>感悟老人的精神，产生对老人的崇敬感，有传承老人的精神的愿望。</w:t>
      </w:r>
    </w:p>
    <w:p w:rsidR="00487391" w:rsidRPr="00045E71" w:rsidRDefault="00487391" w:rsidP="00016BC9">
      <w:pPr>
        <w:rPr>
          <w:color w:val="000000"/>
        </w:rPr>
      </w:pPr>
      <w:r w:rsidRPr="00045E71">
        <w:rPr>
          <w:rFonts w:hint="eastAsia"/>
          <w:color w:val="000000"/>
        </w:rPr>
        <w:t>教学重点</w:t>
      </w:r>
      <w:r w:rsidRPr="00045E71">
        <w:rPr>
          <w:color w:val="000000"/>
        </w:rPr>
        <w:t xml:space="preserve"> </w:t>
      </w:r>
    </w:p>
    <w:p w:rsidR="00487391" w:rsidRPr="00045E71" w:rsidRDefault="00487391" w:rsidP="00016BC9">
      <w:pPr>
        <w:rPr>
          <w:color w:val="000000"/>
        </w:rPr>
      </w:pPr>
      <w:r w:rsidRPr="00045E71">
        <w:rPr>
          <w:color w:val="000000"/>
        </w:rPr>
        <w:t>1.</w:t>
      </w:r>
      <w:r w:rsidRPr="00045E71">
        <w:rPr>
          <w:rFonts w:hint="eastAsia"/>
          <w:color w:val="000000"/>
        </w:rPr>
        <w:t>知道老人创造了怎样的奇迹，了解奇迹是在何种情况下创造的。</w:t>
      </w:r>
    </w:p>
    <w:p w:rsidR="00487391" w:rsidRPr="00045E71" w:rsidRDefault="00487391" w:rsidP="00016BC9">
      <w:pPr>
        <w:rPr>
          <w:color w:val="000000"/>
        </w:rPr>
      </w:pPr>
      <w:r w:rsidRPr="00045E71">
        <w:rPr>
          <w:color w:val="000000"/>
        </w:rPr>
        <w:t>2.</w:t>
      </w:r>
      <w:r w:rsidRPr="00045E71">
        <w:rPr>
          <w:rFonts w:hint="eastAsia"/>
          <w:color w:val="000000"/>
        </w:rPr>
        <w:t>感受老人的精神，产生对老人的崇敬感，有传承老人的精神的愿望。</w:t>
      </w:r>
    </w:p>
    <w:p w:rsidR="00487391" w:rsidRPr="00045E71" w:rsidRDefault="00487391" w:rsidP="00016BC9">
      <w:pPr>
        <w:rPr>
          <w:color w:val="000000"/>
        </w:rPr>
      </w:pPr>
      <w:r w:rsidRPr="00045E71">
        <w:rPr>
          <w:rFonts w:hint="eastAsia"/>
          <w:color w:val="000000"/>
        </w:rPr>
        <w:t>教学难点</w:t>
      </w:r>
      <w:r w:rsidRPr="00045E71">
        <w:rPr>
          <w:color w:val="000000"/>
        </w:rPr>
        <w:t xml:space="preserve"> </w:t>
      </w:r>
    </w:p>
    <w:p w:rsidR="00487391" w:rsidRPr="00045E71" w:rsidRDefault="00487391" w:rsidP="00016BC9">
      <w:pPr>
        <w:rPr>
          <w:color w:val="000000"/>
        </w:rPr>
      </w:pPr>
      <w:r w:rsidRPr="00045E71">
        <w:rPr>
          <w:rFonts w:hint="eastAsia"/>
          <w:color w:val="000000"/>
        </w:rPr>
        <w:t>理解“青山不老”的内在含义。</w:t>
      </w:r>
    </w:p>
    <w:p w:rsidR="00487391" w:rsidRPr="00045E71" w:rsidRDefault="00487391" w:rsidP="00016BC9">
      <w:pPr>
        <w:rPr>
          <w:color w:val="000000"/>
        </w:rPr>
      </w:pPr>
      <w:r w:rsidRPr="00045E71">
        <w:rPr>
          <w:rFonts w:hint="eastAsia"/>
          <w:color w:val="000000"/>
        </w:rPr>
        <w:t>教具准备</w:t>
      </w:r>
      <w:r w:rsidRPr="00045E71">
        <w:rPr>
          <w:color w:val="000000"/>
        </w:rPr>
        <w:t xml:space="preserve"> </w:t>
      </w:r>
      <w:r w:rsidRPr="00045E71">
        <w:rPr>
          <w:rFonts w:hint="eastAsia"/>
          <w:color w:val="000000"/>
        </w:rPr>
        <w:t>课件</w:t>
      </w:r>
    </w:p>
    <w:p w:rsidR="00487391" w:rsidRPr="00045E71" w:rsidRDefault="00487391" w:rsidP="00016BC9">
      <w:pPr>
        <w:rPr>
          <w:color w:val="000000"/>
        </w:rPr>
      </w:pPr>
      <w:r w:rsidRPr="00045E71">
        <w:rPr>
          <w:rFonts w:hint="eastAsia"/>
          <w:color w:val="000000"/>
        </w:rPr>
        <w:t>教学过程：</w:t>
      </w:r>
    </w:p>
    <w:p w:rsidR="00487391" w:rsidRPr="00045E71" w:rsidRDefault="00487391" w:rsidP="00016BC9">
      <w:pPr>
        <w:rPr>
          <w:color w:val="000000"/>
        </w:rPr>
      </w:pPr>
      <w:r w:rsidRPr="00045E71">
        <w:rPr>
          <w:rFonts w:hint="eastAsia"/>
          <w:color w:val="000000"/>
        </w:rPr>
        <w:t>一、谈话导入</w:t>
      </w:r>
    </w:p>
    <w:p w:rsidR="00487391" w:rsidRPr="00045E71" w:rsidRDefault="00487391" w:rsidP="00016BC9">
      <w:pPr>
        <w:rPr>
          <w:color w:val="000000"/>
        </w:rPr>
      </w:pPr>
      <w:r w:rsidRPr="00045E71">
        <w:rPr>
          <w:color w:val="000000"/>
        </w:rPr>
        <w:t>1.</w:t>
      </w:r>
      <w:r w:rsidRPr="00045E71">
        <w:rPr>
          <w:rFonts w:hint="eastAsia"/>
          <w:color w:val="000000"/>
        </w:rPr>
        <w:t>同学们，课前已经请大家查阅了资料，在你的印象中，晋西北是个怎样的地方呢？</w:t>
      </w:r>
    </w:p>
    <w:p w:rsidR="00487391" w:rsidRPr="00045E71" w:rsidRDefault="00487391" w:rsidP="00016BC9">
      <w:pPr>
        <w:rPr>
          <w:color w:val="000000"/>
        </w:rPr>
      </w:pPr>
      <w:r w:rsidRPr="00045E71">
        <w:rPr>
          <w:color w:val="000000"/>
        </w:rPr>
        <w:t xml:space="preserve">2. </w:t>
      </w:r>
      <w:r w:rsidRPr="00045E71">
        <w:rPr>
          <w:rFonts w:hint="eastAsia"/>
          <w:color w:val="000000"/>
        </w:rPr>
        <w:t>【出示课件</w:t>
      </w:r>
      <w:r w:rsidRPr="00045E71">
        <w:rPr>
          <w:color w:val="000000"/>
        </w:rPr>
        <w:t>2</w:t>
      </w:r>
      <w:r w:rsidRPr="00045E71">
        <w:rPr>
          <w:rFonts w:hint="eastAsia"/>
          <w:color w:val="000000"/>
        </w:rPr>
        <w:t>】今天，我们一起去认识一位</w:t>
      </w:r>
      <w:r w:rsidRPr="00045E71">
        <w:rPr>
          <w:color w:val="000000"/>
        </w:rPr>
        <w:t>81</w:t>
      </w:r>
      <w:r w:rsidRPr="00045E71">
        <w:rPr>
          <w:rFonts w:hint="eastAsia"/>
          <w:color w:val="000000"/>
        </w:rPr>
        <w:t>岁的老人，他从</w:t>
      </w:r>
      <w:r w:rsidRPr="00045E71">
        <w:rPr>
          <w:color w:val="000000"/>
        </w:rPr>
        <w:t>65</w:t>
      </w:r>
      <w:r w:rsidRPr="00045E71">
        <w:rPr>
          <w:rFonts w:hint="eastAsia"/>
          <w:color w:val="000000"/>
        </w:rPr>
        <w:t>岁开始创造了一个青山不老的奇迹。（板书：青山不老）齐读课题。</w:t>
      </w:r>
      <w:r w:rsidRPr="00045E71">
        <w:rPr>
          <w:color w:val="000000"/>
        </w:rPr>
        <w:t xml:space="preserve">         </w:t>
      </w:r>
    </w:p>
    <w:p w:rsidR="00487391" w:rsidRPr="00045E71" w:rsidRDefault="00487391" w:rsidP="00016BC9">
      <w:pPr>
        <w:rPr>
          <w:color w:val="000000"/>
        </w:rPr>
      </w:pPr>
      <w:r w:rsidRPr="00045E71">
        <w:rPr>
          <w:rFonts w:hint="eastAsia"/>
          <w:color w:val="000000"/>
        </w:rPr>
        <w:t>二、教学新课</w:t>
      </w:r>
    </w:p>
    <w:p w:rsidR="00487391" w:rsidRPr="00045E71" w:rsidRDefault="00487391" w:rsidP="00016BC9">
      <w:pPr>
        <w:rPr>
          <w:color w:val="000000"/>
        </w:rPr>
      </w:pPr>
      <w:r w:rsidRPr="00045E71">
        <w:rPr>
          <w:rFonts w:hint="eastAsia"/>
          <w:color w:val="000000"/>
        </w:rPr>
        <w:t>（一）检查预习</w:t>
      </w:r>
    </w:p>
    <w:p w:rsidR="00487391" w:rsidRPr="00045E71" w:rsidRDefault="00487391" w:rsidP="00016BC9">
      <w:pPr>
        <w:rPr>
          <w:color w:val="000000"/>
        </w:rPr>
      </w:pPr>
      <w:r w:rsidRPr="00045E71">
        <w:rPr>
          <w:rFonts w:hint="eastAsia"/>
          <w:color w:val="000000"/>
        </w:rPr>
        <w:t>大家都已经预习过课文了，现在我来检查一下大家的预习情况。</w:t>
      </w:r>
    </w:p>
    <w:p w:rsidR="00487391" w:rsidRPr="00045E71" w:rsidRDefault="00487391" w:rsidP="00016BC9">
      <w:pPr>
        <w:rPr>
          <w:color w:val="000000"/>
        </w:rPr>
      </w:pPr>
      <w:r w:rsidRPr="00045E71">
        <w:rPr>
          <w:color w:val="000000"/>
        </w:rPr>
        <w:t>1.</w:t>
      </w:r>
      <w:r w:rsidRPr="00045E71">
        <w:rPr>
          <w:rFonts w:hint="eastAsia"/>
          <w:color w:val="000000"/>
        </w:rPr>
        <w:t>出示词语：【课件</w:t>
      </w:r>
      <w:r w:rsidRPr="00045E71">
        <w:rPr>
          <w:color w:val="000000"/>
        </w:rPr>
        <w:t>3</w:t>
      </w:r>
      <w:r w:rsidRPr="00045E71">
        <w:rPr>
          <w:rFonts w:hint="eastAsia"/>
          <w:color w:val="000000"/>
        </w:rPr>
        <w:t>】</w:t>
      </w:r>
    </w:p>
    <w:p w:rsidR="00487391" w:rsidRPr="00045E71" w:rsidRDefault="00487391" w:rsidP="00016BC9">
      <w:pPr>
        <w:rPr>
          <w:color w:val="000000"/>
        </w:rPr>
      </w:pPr>
      <w:r w:rsidRPr="00045E71">
        <w:rPr>
          <w:rFonts w:hint="eastAsia"/>
          <w:color w:val="000000"/>
        </w:rPr>
        <w:t>肆虐</w:t>
      </w:r>
      <w:r w:rsidRPr="00045E71">
        <w:rPr>
          <w:color w:val="000000"/>
        </w:rPr>
        <w:t xml:space="preserve">   </w:t>
      </w:r>
      <w:r w:rsidRPr="00045E71">
        <w:rPr>
          <w:rFonts w:hint="eastAsia"/>
          <w:color w:val="000000"/>
        </w:rPr>
        <w:t>盘踞</w:t>
      </w:r>
      <w:r w:rsidRPr="00045E71">
        <w:rPr>
          <w:color w:val="000000"/>
        </w:rPr>
        <w:t xml:space="preserve">   </w:t>
      </w:r>
      <w:r w:rsidRPr="00045E71">
        <w:rPr>
          <w:rFonts w:hint="eastAsia"/>
          <w:color w:val="000000"/>
        </w:rPr>
        <w:t>淤泥</w:t>
      </w:r>
      <w:r w:rsidRPr="00045E71">
        <w:rPr>
          <w:color w:val="000000"/>
        </w:rPr>
        <w:t xml:space="preserve">  </w:t>
      </w:r>
      <w:r w:rsidRPr="00045E71">
        <w:rPr>
          <w:rFonts w:hint="eastAsia"/>
          <w:color w:val="000000"/>
        </w:rPr>
        <w:t>劲挺</w:t>
      </w:r>
      <w:r w:rsidRPr="00045E71">
        <w:rPr>
          <w:color w:val="000000"/>
        </w:rPr>
        <w:t xml:space="preserve">   </w:t>
      </w:r>
      <w:r w:rsidRPr="00045E71">
        <w:rPr>
          <w:rFonts w:hint="eastAsia"/>
          <w:color w:val="000000"/>
        </w:rPr>
        <w:t>荡漾</w:t>
      </w:r>
      <w:r w:rsidRPr="00045E71">
        <w:rPr>
          <w:color w:val="000000"/>
        </w:rPr>
        <w:t xml:space="preserve">   </w:t>
      </w:r>
      <w:r w:rsidRPr="00045E71">
        <w:rPr>
          <w:rFonts w:hint="eastAsia"/>
          <w:color w:val="000000"/>
        </w:rPr>
        <w:t>绿洲</w:t>
      </w:r>
    </w:p>
    <w:p w:rsidR="00487391" w:rsidRPr="00045E71" w:rsidRDefault="00487391" w:rsidP="00016BC9">
      <w:pPr>
        <w:rPr>
          <w:color w:val="000000"/>
        </w:rPr>
      </w:pPr>
      <w:r w:rsidRPr="00045E71">
        <w:rPr>
          <w:rFonts w:hint="eastAsia"/>
          <w:color w:val="000000"/>
        </w:rPr>
        <w:t>风雨同舟</w:t>
      </w:r>
      <w:r w:rsidRPr="00045E71">
        <w:rPr>
          <w:color w:val="000000"/>
        </w:rPr>
        <w:t xml:space="preserve">   </w:t>
      </w:r>
      <w:r w:rsidRPr="00045E71">
        <w:rPr>
          <w:rFonts w:hint="eastAsia"/>
          <w:color w:val="000000"/>
        </w:rPr>
        <w:t>三番五次</w:t>
      </w:r>
      <w:r w:rsidRPr="00045E71">
        <w:rPr>
          <w:color w:val="000000"/>
        </w:rPr>
        <w:t xml:space="preserve">  </w:t>
      </w:r>
      <w:r w:rsidRPr="00045E71">
        <w:rPr>
          <w:rFonts w:hint="eastAsia"/>
          <w:color w:val="000000"/>
        </w:rPr>
        <w:t>不紧不慢</w:t>
      </w:r>
      <w:r w:rsidRPr="00045E71">
        <w:rPr>
          <w:color w:val="000000"/>
        </w:rPr>
        <w:t xml:space="preserve">   </w:t>
      </w:r>
      <w:r w:rsidRPr="00045E71">
        <w:rPr>
          <w:rFonts w:hint="eastAsia"/>
          <w:color w:val="000000"/>
        </w:rPr>
        <w:t>如臂如股</w:t>
      </w:r>
    </w:p>
    <w:p w:rsidR="00487391" w:rsidRPr="00045E71" w:rsidRDefault="00487391" w:rsidP="00016BC9">
      <w:pPr>
        <w:rPr>
          <w:color w:val="000000"/>
        </w:rPr>
      </w:pPr>
      <w:r w:rsidRPr="00045E71">
        <w:rPr>
          <w:rFonts w:hint="eastAsia"/>
          <w:color w:val="000000"/>
        </w:rPr>
        <w:t>谁来读一读这些词？</w:t>
      </w:r>
    </w:p>
    <w:p w:rsidR="00487391" w:rsidRPr="00045E71" w:rsidRDefault="00487391" w:rsidP="00016BC9">
      <w:pPr>
        <w:rPr>
          <w:color w:val="000000"/>
        </w:rPr>
      </w:pPr>
      <w:r w:rsidRPr="00045E71">
        <w:rPr>
          <w:rFonts w:hint="eastAsia"/>
          <w:color w:val="000000"/>
        </w:rPr>
        <w:t>指名读，师生评价，纠正。生齐读一遍。</w:t>
      </w:r>
    </w:p>
    <w:p w:rsidR="00487391" w:rsidRPr="00045E71" w:rsidRDefault="00487391" w:rsidP="00016BC9">
      <w:pPr>
        <w:rPr>
          <w:color w:val="000000"/>
        </w:rPr>
      </w:pPr>
      <w:r w:rsidRPr="00045E71">
        <w:rPr>
          <w:color w:val="000000"/>
        </w:rPr>
        <w:t>2.</w:t>
      </w:r>
      <w:r w:rsidRPr="00045E71">
        <w:rPr>
          <w:rFonts w:hint="eastAsia"/>
          <w:color w:val="000000"/>
        </w:rPr>
        <w:t>课文主要讲了一件什么事呢？</w:t>
      </w:r>
    </w:p>
    <w:p w:rsidR="00487391" w:rsidRPr="00045E71" w:rsidRDefault="00487391" w:rsidP="00016BC9">
      <w:pPr>
        <w:rPr>
          <w:color w:val="000000"/>
        </w:rPr>
      </w:pPr>
      <w:r w:rsidRPr="00045E71">
        <w:rPr>
          <w:rFonts w:hint="eastAsia"/>
          <w:color w:val="000000"/>
        </w:rPr>
        <w:t>（课文讲述了一位山野老农，将毕生的精力用于植树造林工作，用</w:t>
      </w:r>
      <w:r w:rsidRPr="00045E71">
        <w:rPr>
          <w:color w:val="000000"/>
        </w:rPr>
        <w:t>15</w:t>
      </w:r>
      <w:r w:rsidRPr="00045E71">
        <w:rPr>
          <w:rFonts w:hint="eastAsia"/>
          <w:color w:val="000000"/>
        </w:rPr>
        <w:t>年的时间在晋西北创造了一片绿洲，以此来实现自己的人生价值，造福子孙后代。）</w:t>
      </w:r>
    </w:p>
    <w:p w:rsidR="00487391" w:rsidRPr="00045E71" w:rsidRDefault="00487391" w:rsidP="00016BC9">
      <w:pPr>
        <w:rPr>
          <w:color w:val="000000"/>
        </w:rPr>
      </w:pPr>
      <w:r w:rsidRPr="00045E71">
        <w:rPr>
          <w:rFonts w:hint="eastAsia"/>
          <w:color w:val="000000"/>
        </w:rPr>
        <w:t>（二）了解奇迹，感悟精神</w:t>
      </w:r>
    </w:p>
    <w:p w:rsidR="00487391" w:rsidRPr="00045E71" w:rsidRDefault="00487391" w:rsidP="00016BC9">
      <w:pPr>
        <w:rPr>
          <w:color w:val="000000"/>
        </w:rPr>
      </w:pPr>
      <w:r w:rsidRPr="00045E71">
        <w:rPr>
          <w:color w:val="000000"/>
        </w:rPr>
        <w:t>1.</w:t>
      </w:r>
      <w:r w:rsidRPr="00045E71">
        <w:rPr>
          <w:rFonts w:hint="eastAsia"/>
          <w:color w:val="000000"/>
        </w:rPr>
        <w:t>让我们现在一起真正走近这位老人，走进这不老的青山。这是一篇略读课文，学习略读课文，我们一般可以从哪里入手？（课文前的链接导语）</w:t>
      </w:r>
    </w:p>
    <w:p w:rsidR="00487391" w:rsidRPr="00045E71" w:rsidRDefault="00487391" w:rsidP="00016BC9">
      <w:pPr>
        <w:rPr>
          <w:color w:val="000000"/>
        </w:rPr>
      </w:pPr>
      <w:r w:rsidRPr="00045E71">
        <w:rPr>
          <w:rFonts w:hint="eastAsia"/>
          <w:color w:val="000000"/>
        </w:rPr>
        <w:t>（</w:t>
      </w:r>
      <w:r w:rsidRPr="00045E71">
        <w:rPr>
          <w:color w:val="000000"/>
        </w:rPr>
        <w:t>1</w:t>
      </w:r>
      <w:r w:rsidRPr="00045E71">
        <w:rPr>
          <w:rFonts w:hint="eastAsia"/>
          <w:color w:val="000000"/>
        </w:rPr>
        <w:t>）这位老人创造了怎样的奇迹？</w:t>
      </w:r>
    </w:p>
    <w:p w:rsidR="00487391" w:rsidRPr="00045E71" w:rsidRDefault="00487391" w:rsidP="00016BC9">
      <w:pPr>
        <w:rPr>
          <w:color w:val="000000"/>
        </w:rPr>
      </w:pPr>
      <w:r w:rsidRPr="00045E71">
        <w:rPr>
          <w:rFonts w:hint="eastAsia"/>
          <w:color w:val="000000"/>
        </w:rPr>
        <w:t>（</w:t>
      </w:r>
      <w:r w:rsidRPr="00045E71">
        <w:rPr>
          <w:color w:val="000000"/>
        </w:rPr>
        <w:t>2</w:t>
      </w:r>
      <w:r w:rsidRPr="00045E71">
        <w:rPr>
          <w:rFonts w:hint="eastAsia"/>
          <w:color w:val="000000"/>
        </w:rPr>
        <w:t>）这一奇迹是在怎样的情况下创造的？</w:t>
      </w:r>
    </w:p>
    <w:p w:rsidR="00487391" w:rsidRPr="00045E71" w:rsidRDefault="00487391" w:rsidP="00016BC9">
      <w:pPr>
        <w:rPr>
          <w:color w:val="000000"/>
        </w:rPr>
      </w:pPr>
      <w:r w:rsidRPr="00045E71">
        <w:rPr>
          <w:rFonts w:hint="eastAsia"/>
          <w:color w:val="000000"/>
        </w:rPr>
        <w:t>（</w:t>
      </w:r>
      <w:r w:rsidRPr="00045E71">
        <w:rPr>
          <w:color w:val="000000"/>
        </w:rPr>
        <w:t>3</w:t>
      </w:r>
      <w:r w:rsidRPr="00045E71">
        <w:rPr>
          <w:rFonts w:hint="eastAsia"/>
          <w:color w:val="000000"/>
        </w:rPr>
        <w:t>）想一想课文为什么以“青山不老”为题？</w:t>
      </w:r>
    </w:p>
    <w:p w:rsidR="00487391" w:rsidRPr="00045E71" w:rsidRDefault="00487391" w:rsidP="00016BC9">
      <w:pPr>
        <w:rPr>
          <w:color w:val="000000"/>
        </w:rPr>
      </w:pPr>
      <w:r w:rsidRPr="00045E71">
        <w:rPr>
          <w:color w:val="000000"/>
        </w:rPr>
        <w:t>2.</w:t>
      </w:r>
      <w:r w:rsidRPr="00045E71">
        <w:rPr>
          <w:rFonts w:hint="eastAsia"/>
          <w:color w:val="000000"/>
        </w:rPr>
        <w:t>了解奇迹</w:t>
      </w:r>
    </w:p>
    <w:p w:rsidR="00487391" w:rsidRPr="00045E71" w:rsidRDefault="00487391" w:rsidP="00016BC9">
      <w:pPr>
        <w:rPr>
          <w:color w:val="000000"/>
        </w:rPr>
      </w:pPr>
      <w:r w:rsidRPr="00045E71">
        <w:rPr>
          <w:rFonts w:hint="eastAsia"/>
          <w:color w:val="000000"/>
        </w:rPr>
        <w:t>我们先来解决第一个问题，老人到底创造了一个怎样的奇迹呢？快速浏览课文，找出一句话来说明。</w:t>
      </w:r>
    </w:p>
    <w:p w:rsidR="00487391" w:rsidRPr="00045E71" w:rsidRDefault="00487391" w:rsidP="00016BC9">
      <w:pPr>
        <w:rPr>
          <w:color w:val="000000"/>
        </w:rPr>
      </w:pPr>
      <w:r w:rsidRPr="00045E71">
        <w:rPr>
          <w:rFonts w:hint="eastAsia"/>
          <w:color w:val="000000"/>
        </w:rPr>
        <w:t>（</w:t>
      </w:r>
      <w:r w:rsidRPr="00045E71">
        <w:rPr>
          <w:color w:val="000000"/>
        </w:rPr>
        <w:t>1</w:t>
      </w:r>
      <w:r w:rsidRPr="00045E71">
        <w:rPr>
          <w:rFonts w:hint="eastAsia"/>
          <w:color w:val="000000"/>
        </w:rPr>
        <w:t>）学生找出第四自然段的第二句话，出示句子：</w:t>
      </w:r>
    </w:p>
    <w:p w:rsidR="00487391" w:rsidRPr="00045E71" w:rsidRDefault="00487391" w:rsidP="00016BC9">
      <w:pPr>
        <w:rPr>
          <w:color w:val="000000"/>
        </w:rPr>
      </w:pPr>
      <w:r w:rsidRPr="00045E71">
        <w:rPr>
          <w:rFonts w:hint="eastAsia"/>
          <w:color w:val="000000"/>
        </w:rPr>
        <w:t>【课件</w:t>
      </w:r>
      <w:r w:rsidRPr="00045E71">
        <w:rPr>
          <w:color w:val="000000"/>
        </w:rPr>
        <w:t>4</w:t>
      </w:r>
      <w:r w:rsidRPr="00045E71">
        <w:rPr>
          <w:rFonts w:hint="eastAsia"/>
          <w:color w:val="000000"/>
        </w:rPr>
        <w:t>】</w:t>
      </w:r>
    </w:p>
    <w:p w:rsidR="00487391" w:rsidRPr="00045E71" w:rsidRDefault="00487391" w:rsidP="00016BC9">
      <w:pPr>
        <w:rPr>
          <w:color w:val="000000"/>
        </w:rPr>
      </w:pPr>
      <w:r w:rsidRPr="00045E71">
        <w:rPr>
          <w:color w:val="000000"/>
        </w:rPr>
        <w:t>15</w:t>
      </w:r>
      <w:r w:rsidRPr="00045E71">
        <w:rPr>
          <w:rFonts w:hint="eastAsia"/>
          <w:color w:val="000000"/>
        </w:rPr>
        <w:t>年啊，绿化了</w:t>
      </w:r>
      <w:r w:rsidRPr="00045E71">
        <w:rPr>
          <w:color w:val="000000"/>
        </w:rPr>
        <w:t>8</w:t>
      </w:r>
      <w:r w:rsidRPr="00045E71">
        <w:rPr>
          <w:rFonts w:hint="eastAsia"/>
          <w:color w:val="000000"/>
        </w:rPr>
        <w:t>条沟，造了</w:t>
      </w:r>
      <w:r w:rsidRPr="00045E71">
        <w:rPr>
          <w:color w:val="000000"/>
        </w:rPr>
        <w:t>7</w:t>
      </w:r>
      <w:r w:rsidRPr="00045E71">
        <w:rPr>
          <w:rFonts w:hint="eastAsia"/>
          <w:color w:val="000000"/>
        </w:rPr>
        <w:t>条防风林带，</w:t>
      </w:r>
      <w:r w:rsidRPr="00045E71">
        <w:rPr>
          <w:color w:val="000000"/>
        </w:rPr>
        <w:t>3700</w:t>
      </w:r>
      <w:r w:rsidRPr="00045E71">
        <w:rPr>
          <w:rFonts w:hint="eastAsia"/>
          <w:color w:val="000000"/>
        </w:rPr>
        <w:t>亩林网，这是多么了不起的奇迹。</w:t>
      </w:r>
    </w:p>
    <w:p w:rsidR="00487391" w:rsidRPr="00045E71" w:rsidRDefault="00487391" w:rsidP="00016BC9">
      <w:pPr>
        <w:rPr>
          <w:color w:val="000000"/>
        </w:rPr>
      </w:pPr>
      <w:r w:rsidRPr="00045E71">
        <w:rPr>
          <w:rFonts w:hint="eastAsia"/>
          <w:color w:val="000000"/>
        </w:rPr>
        <w:t>（</w:t>
      </w:r>
      <w:r w:rsidRPr="00045E71">
        <w:rPr>
          <w:color w:val="000000"/>
        </w:rPr>
        <w:t>2</w:t>
      </w:r>
      <w:r w:rsidRPr="00045E71">
        <w:rPr>
          <w:rFonts w:hint="eastAsia"/>
          <w:color w:val="000000"/>
        </w:rPr>
        <w:t>）理解“了不起”</w:t>
      </w:r>
    </w:p>
    <w:p w:rsidR="00487391" w:rsidRPr="00045E71" w:rsidRDefault="00487391" w:rsidP="00016BC9">
      <w:pPr>
        <w:rPr>
          <w:color w:val="000000"/>
        </w:rPr>
      </w:pPr>
      <w:r w:rsidRPr="00045E71">
        <w:rPr>
          <w:rFonts w:hint="eastAsia"/>
          <w:color w:val="000000"/>
        </w:rPr>
        <w:t>①请大家自己读读这句话，想想“奇迹”是什么意思？那这句话中“了不起的奇迹”指的是什么？</w:t>
      </w:r>
    </w:p>
    <w:p w:rsidR="00487391" w:rsidRPr="00045E71" w:rsidRDefault="00487391" w:rsidP="00016BC9">
      <w:pPr>
        <w:rPr>
          <w:color w:val="000000"/>
        </w:rPr>
      </w:pPr>
      <w:r w:rsidRPr="00045E71">
        <w:rPr>
          <w:rFonts w:hint="eastAsia"/>
          <w:color w:val="000000"/>
        </w:rPr>
        <w:t>②你从哪些地方体会到了“了不起”？</w:t>
      </w:r>
    </w:p>
    <w:p w:rsidR="00487391" w:rsidRPr="00045E71" w:rsidRDefault="00487391" w:rsidP="00016BC9">
      <w:pPr>
        <w:rPr>
          <w:color w:val="000000"/>
        </w:rPr>
      </w:pPr>
      <w:r w:rsidRPr="00045E71">
        <w:rPr>
          <w:rFonts w:hint="eastAsia"/>
          <w:color w:val="000000"/>
        </w:rPr>
        <w:t>③指名学生回答体会到的“了不起”含义，重点引导把握这</w:t>
      </w:r>
      <w:r w:rsidRPr="00045E71">
        <w:rPr>
          <w:color w:val="000000"/>
        </w:rPr>
        <w:t>4</w:t>
      </w:r>
      <w:r w:rsidRPr="00045E71">
        <w:rPr>
          <w:rFonts w:hint="eastAsia"/>
          <w:color w:val="000000"/>
        </w:rPr>
        <w:t>个数字（将数字圈红）：</w:t>
      </w:r>
    </w:p>
    <w:p w:rsidR="00487391" w:rsidRPr="00045E71" w:rsidRDefault="00487391" w:rsidP="00016BC9">
      <w:pPr>
        <w:rPr>
          <w:color w:val="000000"/>
        </w:rPr>
      </w:pPr>
      <w:r w:rsidRPr="00045E71">
        <w:rPr>
          <w:rFonts w:hint="eastAsia"/>
          <w:color w:val="000000"/>
        </w:rPr>
        <w:t>点拨：你能想象老人种了多大面积的树林吗？</w:t>
      </w:r>
    </w:p>
    <w:p w:rsidR="00487391" w:rsidRPr="00045E71" w:rsidRDefault="00487391" w:rsidP="00016BC9">
      <w:pPr>
        <w:rPr>
          <w:color w:val="000000"/>
        </w:rPr>
      </w:pPr>
      <w:r w:rsidRPr="00045E71">
        <w:rPr>
          <w:color w:val="000000"/>
        </w:rPr>
        <w:t xml:space="preserve">    </w:t>
      </w:r>
      <w:r w:rsidRPr="00045E71">
        <w:rPr>
          <w:rFonts w:hint="eastAsia"/>
          <w:color w:val="000000"/>
        </w:rPr>
        <w:t>十五年</w:t>
      </w:r>
      <w:r w:rsidRPr="00045E71">
        <w:rPr>
          <w:color w:val="000000"/>
        </w:rPr>
        <w:t xml:space="preserve">  </w:t>
      </w:r>
      <w:r w:rsidRPr="00045E71">
        <w:rPr>
          <w:rFonts w:hint="eastAsia"/>
          <w:color w:val="000000"/>
        </w:rPr>
        <w:t>八条沟</w:t>
      </w:r>
      <w:r w:rsidRPr="00045E71">
        <w:rPr>
          <w:color w:val="000000"/>
        </w:rPr>
        <w:t xml:space="preserve">  </w:t>
      </w:r>
      <w:r w:rsidRPr="00045E71">
        <w:rPr>
          <w:rFonts w:hint="eastAsia"/>
          <w:color w:val="000000"/>
        </w:rPr>
        <w:t>七条防风林带</w:t>
      </w:r>
      <w:r w:rsidRPr="00045E71">
        <w:rPr>
          <w:color w:val="000000"/>
        </w:rPr>
        <w:t xml:space="preserve">  </w:t>
      </w:r>
      <w:r w:rsidRPr="00045E71">
        <w:rPr>
          <w:rFonts w:hint="eastAsia"/>
          <w:color w:val="000000"/>
        </w:rPr>
        <w:t>三千七百亩林网</w:t>
      </w:r>
    </w:p>
    <w:p w:rsidR="00487391" w:rsidRPr="00045E71" w:rsidRDefault="00487391" w:rsidP="00016BC9">
      <w:pPr>
        <w:rPr>
          <w:color w:val="000000"/>
        </w:rPr>
      </w:pPr>
      <w:r w:rsidRPr="00045E71">
        <w:rPr>
          <w:rFonts w:hint="eastAsia"/>
          <w:color w:val="000000"/>
        </w:rPr>
        <w:t>看到这样的一组数据，你心里有什么想法吗？这一连串的数字背后是老人</w:t>
      </w:r>
      <w:r w:rsidRPr="00045E71">
        <w:rPr>
          <w:color w:val="000000"/>
        </w:rPr>
        <w:t>15</w:t>
      </w:r>
      <w:r w:rsidRPr="00045E71">
        <w:rPr>
          <w:rFonts w:hint="eastAsia"/>
          <w:color w:val="000000"/>
        </w:rPr>
        <w:t>年、</w:t>
      </w:r>
      <w:r w:rsidRPr="00045E71">
        <w:rPr>
          <w:color w:val="000000"/>
        </w:rPr>
        <w:t>5000</w:t>
      </w:r>
      <w:r w:rsidRPr="00045E71">
        <w:rPr>
          <w:rFonts w:hint="eastAsia"/>
          <w:color w:val="000000"/>
        </w:rPr>
        <w:t>多个日日夜夜的枯燥岁月；这一连串的数字面前却是满山遍野的绿。这就是</w:t>
      </w:r>
      <w:r w:rsidRPr="00045E71">
        <w:rPr>
          <w:color w:val="000000"/>
        </w:rPr>
        <w:t>——</w:t>
      </w:r>
      <w:r w:rsidRPr="00045E71">
        <w:rPr>
          <w:rFonts w:hint="eastAsia"/>
          <w:color w:val="000000"/>
        </w:rPr>
        <w:t>生：“奇迹”，一个了不起的奇迹！</w:t>
      </w:r>
    </w:p>
    <w:p w:rsidR="00487391" w:rsidRPr="00045E71" w:rsidRDefault="00487391" w:rsidP="00016BC9">
      <w:pPr>
        <w:rPr>
          <w:color w:val="000000"/>
        </w:rPr>
      </w:pPr>
      <w:r w:rsidRPr="00045E71">
        <w:rPr>
          <w:rFonts w:hint="eastAsia"/>
          <w:color w:val="000000"/>
        </w:rPr>
        <w:t>（</w:t>
      </w:r>
      <w:r w:rsidRPr="00045E71">
        <w:rPr>
          <w:color w:val="000000"/>
        </w:rPr>
        <w:t>3</w:t>
      </w:r>
      <w:r w:rsidRPr="00045E71">
        <w:rPr>
          <w:rFonts w:hint="eastAsia"/>
          <w:color w:val="000000"/>
        </w:rPr>
        <w:t>）请同学们一起再来读一读，把这一奇迹展示出来。</w:t>
      </w:r>
    </w:p>
    <w:p w:rsidR="00487391" w:rsidRPr="00045E71" w:rsidRDefault="00487391" w:rsidP="00016BC9">
      <w:pPr>
        <w:rPr>
          <w:color w:val="000000"/>
        </w:rPr>
      </w:pPr>
      <w:r w:rsidRPr="00045E71">
        <w:rPr>
          <w:color w:val="000000"/>
        </w:rPr>
        <w:t>3.</w:t>
      </w:r>
      <w:r w:rsidRPr="00045E71">
        <w:rPr>
          <w:rFonts w:hint="eastAsia"/>
          <w:color w:val="000000"/>
        </w:rPr>
        <w:t>明白创造奇迹的艰难，感悟老人的精神</w:t>
      </w:r>
    </w:p>
    <w:p w:rsidR="00487391" w:rsidRPr="00045E71" w:rsidRDefault="00487391" w:rsidP="00016BC9">
      <w:pPr>
        <w:rPr>
          <w:color w:val="000000"/>
        </w:rPr>
      </w:pPr>
      <w:r w:rsidRPr="00045E71">
        <w:rPr>
          <w:rFonts w:hint="eastAsia"/>
          <w:color w:val="000000"/>
        </w:rPr>
        <w:t>那么，这样一个了不起的奇迹是在什么情况下创造的呢？</w:t>
      </w:r>
    </w:p>
    <w:p w:rsidR="00487391" w:rsidRPr="00045E71" w:rsidRDefault="00487391" w:rsidP="00016BC9">
      <w:pPr>
        <w:rPr>
          <w:color w:val="000000"/>
        </w:rPr>
      </w:pPr>
      <w:r w:rsidRPr="00045E71">
        <w:rPr>
          <w:rFonts w:hint="eastAsia"/>
          <w:color w:val="000000"/>
        </w:rPr>
        <w:t>（</w:t>
      </w:r>
      <w:r w:rsidRPr="00045E71">
        <w:rPr>
          <w:color w:val="000000"/>
        </w:rPr>
        <w:t>1</w:t>
      </w:r>
      <w:r w:rsidRPr="00045E71">
        <w:rPr>
          <w:rFonts w:hint="eastAsia"/>
          <w:color w:val="000000"/>
        </w:rPr>
        <w:t>）请大家默读课文的</w:t>
      </w:r>
      <w:r w:rsidRPr="00045E71">
        <w:rPr>
          <w:color w:val="000000"/>
        </w:rPr>
        <w:t>2—3</w:t>
      </w:r>
      <w:r w:rsidRPr="00045E71">
        <w:rPr>
          <w:rFonts w:hint="eastAsia"/>
          <w:color w:val="000000"/>
        </w:rPr>
        <w:t>自然段，细细找一找，找到后标上序号，并写一写批注。师巡回了解情况。</w:t>
      </w:r>
    </w:p>
    <w:p w:rsidR="00487391" w:rsidRPr="00045E71" w:rsidRDefault="00487391" w:rsidP="00016BC9">
      <w:pPr>
        <w:rPr>
          <w:color w:val="000000"/>
        </w:rPr>
      </w:pPr>
      <w:r w:rsidRPr="00045E71">
        <w:rPr>
          <w:rFonts w:hint="eastAsia"/>
          <w:color w:val="000000"/>
        </w:rPr>
        <w:t>（</w:t>
      </w:r>
      <w:r w:rsidRPr="00045E71">
        <w:rPr>
          <w:color w:val="000000"/>
        </w:rPr>
        <w:t>2</w:t>
      </w:r>
      <w:r w:rsidRPr="00045E71">
        <w:rPr>
          <w:rFonts w:hint="eastAsia"/>
          <w:color w:val="000000"/>
        </w:rPr>
        <w:t>）反馈，共同评议。</w:t>
      </w:r>
    </w:p>
    <w:p w:rsidR="00487391" w:rsidRPr="00045E71" w:rsidRDefault="00487391" w:rsidP="00016BC9">
      <w:pPr>
        <w:rPr>
          <w:color w:val="000000"/>
        </w:rPr>
      </w:pPr>
      <w:r w:rsidRPr="00045E71">
        <w:rPr>
          <w:rFonts w:hint="eastAsia"/>
          <w:color w:val="000000"/>
        </w:rPr>
        <w:t>①第</w:t>
      </w:r>
      <w:r w:rsidRPr="00045E71">
        <w:rPr>
          <w:color w:val="000000"/>
        </w:rPr>
        <w:t>2</w:t>
      </w:r>
      <w:r w:rsidRPr="00045E71">
        <w:rPr>
          <w:rFonts w:hint="eastAsia"/>
          <w:color w:val="000000"/>
        </w:rPr>
        <w:t>自然段的教学</w:t>
      </w:r>
    </w:p>
    <w:p w:rsidR="00487391" w:rsidRPr="00045E71" w:rsidRDefault="00487391" w:rsidP="00016BC9">
      <w:pPr>
        <w:rPr>
          <w:color w:val="000000"/>
        </w:rPr>
      </w:pPr>
      <w:r w:rsidRPr="00045E71">
        <w:rPr>
          <w:rFonts w:hint="eastAsia"/>
          <w:color w:val="000000"/>
        </w:rPr>
        <w:t>学生提出“这个了不起的奇迹是老人在自然环境极为恶劣的情况下创造的”时，转入第</w:t>
      </w:r>
      <w:r w:rsidRPr="00045E71">
        <w:rPr>
          <w:color w:val="000000"/>
        </w:rPr>
        <w:t>2</w:t>
      </w:r>
      <w:r w:rsidRPr="00045E71">
        <w:rPr>
          <w:rFonts w:hint="eastAsia"/>
          <w:color w:val="000000"/>
        </w:rPr>
        <w:t>自然段的教学。（板书：大环境）</w:t>
      </w:r>
    </w:p>
    <w:p w:rsidR="00487391" w:rsidRPr="00045E71" w:rsidRDefault="00487391" w:rsidP="00016BC9">
      <w:pPr>
        <w:rPr>
          <w:color w:val="000000"/>
        </w:rPr>
      </w:pPr>
      <w:r w:rsidRPr="00045E71">
        <w:rPr>
          <w:color w:val="000000"/>
        </w:rPr>
        <w:t>A.</w:t>
      </w:r>
      <w:r w:rsidRPr="00045E71">
        <w:rPr>
          <w:rFonts w:hint="eastAsia"/>
          <w:color w:val="000000"/>
        </w:rPr>
        <w:t>学生说后，出示句子。【课件</w:t>
      </w:r>
      <w:r w:rsidRPr="00045E71">
        <w:rPr>
          <w:color w:val="000000"/>
        </w:rPr>
        <w:t>5</w:t>
      </w:r>
      <w:r w:rsidRPr="00045E71">
        <w:rPr>
          <w:rFonts w:hint="eastAsia"/>
          <w:color w:val="000000"/>
        </w:rPr>
        <w:t>】</w:t>
      </w:r>
    </w:p>
    <w:p w:rsidR="00487391" w:rsidRPr="00045E71" w:rsidRDefault="00487391" w:rsidP="00016BC9">
      <w:pPr>
        <w:rPr>
          <w:color w:val="000000"/>
        </w:rPr>
      </w:pPr>
      <w:r w:rsidRPr="00045E71">
        <w:rPr>
          <w:rFonts w:hint="eastAsia"/>
          <w:color w:val="000000"/>
        </w:rPr>
        <w:t>这是中国的晋西北，是西伯利亚大风常来肆虐的地方，是干旱、霜冻、沙尘暴等与生命作对的怪物盘踞之地。</w:t>
      </w:r>
    </w:p>
    <w:p w:rsidR="00487391" w:rsidRPr="00045E71" w:rsidRDefault="00487391" w:rsidP="00016BC9">
      <w:pPr>
        <w:rPr>
          <w:color w:val="000000"/>
        </w:rPr>
      </w:pPr>
      <w:r w:rsidRPr="00045E71">
        <w:rPr>
          <w:color w:val="000000"/>
        </w:rPr>
        <w:t>B.</w:t>
      </w:r>
      <w:r w:rsidRPr="00045E71">
        <w:rPr>
          <w:rFonts w:hint="eastAsia"/>
          <w:color w:val="000000"/>
        </w:rPr>
        <w:t>指名学生回答，按以下模式进行评议：</w:t>
      </w:r>
    </w:p>
    <w:p w:rsidR="00487391" w:rsidRPr="00045E71" w:rsidRDefault="00487391" w:rsidP="00016BC9">
      <w:pPr>
        <w:rPr>
          <w:color w:val="000000"/>
        </w:rPr>
      </w:pPr>
      <w:r w:rsidRPr="00045E71">
        <w:rPr>
          <w:rFonts w:hint="eastAsia"/>
          <w:color w:val="000000"/>
        </w:rPr>
        <w:t>请自由读读这句话，如果让你用一个词来形容这里的环境，你会用什么？</w:t>
      </w:r>
    </w:p>
    <w:p w:rsidR="00487391" w:rsidRPr="00045E71" w:rsidRDefault="00487391" w:rsidP="00016BC9">
      <w:pPr>
        <w:rPr>
          <w:color w:val="000000"/>
        </w:rPr>
      </w:pPr>
      <w:r w:rsidRPr="00045E71">
        <w:rPr>
          <w:rFonts w:hint="eastAsia"/>
          <w:color w:val="000000"/>
        </w:rPr>
        <w:t>（板书：恶劣）你是从哪里感受到的？</w:t>
      </w:r>
    </w:p>
    <w:p w:rsidR="00487391" w:rsidRPr="00045E71" w:rsidRDefault="00487391" w:rsidP="00016BC9">
      <w:pPr>
        <w:rPr>
          <w:color w:val="000000"/>
        </w:rPr>
      </w:pPr>
      <w:r w:rsidRPr="00045E71">
        <w:rPr>
          <w:color w:val="000000"/>
        </w:rPr>
        <w:t xml:space="preserve"> </w:t>
      </w:r>
      <w:r w:rsidRPr="00045E71">
        <w:rPr>
          <w:rFonts w:hint="eastAsia"/>
          <w:color w:val="000000"/>
        </w:rPr>
        <w:t>点拨：“肆虐”，</w:t>
      </w:r>
      <w:r w:rsidRPr="00045E71">
        <w:rPr>
          <w:color w:val="000000"/>
        </w:rPr>
        <w:t xml:space="preserve"> </w:t>
      </w:r>
      <w:r w:rsidRPr="00045E71">
        <w:rPr>
          <w:rFonts w:hint="eastAsia"/>
          <w:color w:val="000000"/>
        </w:rPr>
        <w:t>什么叫“肆虐”？</w:t>
      </w:r>
      <w:r w:rsidRPr="00045E71">
        <w:rPr>
          <w:color w:val="000000"/>
        </w:rPr>
        <w:t>——</w:t>
      </w:r>
      <w:r w:rsidRPr="00045E71">
        <w:rPr>
          <w:rFonts w:hint="eastAsia"/>
          <w:color w:val="000000"/>
        </w:rPr>
        <w:t>任意残杀或迫害。文中指西伯利亚大风经常吹刮，给当地造成很大的破坏和损失。课文中指什么东西在哪里肆虐？</w:t>
      </w:r>
    </w:p>
    <w:p w:rsidR="00487391" w:rsidRPr="00045E71" w:rsidRDefault="00487391" w:rsidP="00016BC9">
      <w:pPr>
        <w:rPr>
          <w:color w:val="000000"/>
        </w:rPr>
      </w:pPr>
      <w:r w:rsidRPr="00045E71">
        <w:rPr>
          <w:rFonts w:hint="eastAsia"/>
          <w:color w:val="000000"/>
        </w:rPr>
        <w:t>在这里狂风肆虐到什么程度我们来看看？</w:t>
      </w:r>
    </w:p>
    <w:p w:rsidR="00487391" w:rsidRPr="00045E71" w:rsidRDefault="00487391" w:rsidP="00016BC9">
      <w:pPr>
        <w:rPr>
          <w:color w:val="000000"/>
        </w:rPr>
      </w:pPr>
      <w:r w:rsidRPr="00045E71">
        <w:rPr>
          <w:rFonts w:hint="eastAsia"/>
          <w:color w:val="000000"/>
        </w:rPr>
        <w:t>县志载：“风大作时，能逆吹牛马使倒行，或擎之高二三丈而坠。”关键把握“县志”（二字，让学生明白县志中的内容是真实的。）志：文字记录；县志：记载一个县历史、地理、风俗、人物、文教、物产等的专书。这句话是什么意思呢？请结合课文下面的注释来说一说。</w:t>
      </w:r>
    </w:p>
    <w:p w:rsidR="00487391" w:rsidRPr="00045E71" w:rsidRDefault="00487391" w:rsidP="00016BC9">
      <w:pPr>
        <w:rPr>
          <w:color w:val="000000"/>
        </w:rPr>
      </w:pPr>
      <w:r w:rsidRPr="00045E71">
        <w:rPr>
          <w:color w:val="000000"/>
        </w:rPr>
        <w:t xml:space="preserve">  </w:t>
      </w:r>
      <w:r w:rsidRPr="00045E71">
        <w:rPr>
          <w:rFonts w:hint="eastAsia"/>
          <w:color w:val="000000"/>
        </w:rPr>
        <w:t>几百斤重的牛马都能吹到天上，更别说人了，除了狂风肆虐，这里还有什么肆虐？</w:t>
      </w:r>
      <w:r w:rsidRPr="00045E71">
        <w:rPr>
          <w:color w:val="000000"/>
        </w:rPr>
        <w:t xml:space="preserve"> </w:t>
      </w:r>
      <w:r w:rsidRPr="00045E71">
        <w:rPr>
          <w:rFonts w:hint="eastAsia"/>
          <w:color w:val="000000"/>
        </w:rPr>
        <w:t>（干旱、霜冻、沙尘暴等与生命作对的“怪物”。）</w:t>
      </w:r>
    </w:p>
    <w:p w:rsidR="00487391" w:rsidRPr="00045E71" w:rsidRDefault="00487391" w:rsidP="00016BC9">
      <w:pPr>
        <w:rPr>
          <w:color w:val="000000"/>
        </w:rPr>
      </w:pPr>
      <w:r w:rsidRPr="00045E71">
        <w:rPr>
          <w:rFonts w:hint="eastAsia"/>
          <w:color w:val="000000"/>
        </w:rPr>
        <w:t>出示图片【课件</w:t>
      </w:r>
      <w:r w:rsidRPr="00045E71">
        <w:rPr>
          <w:color w:val="000000"/>
        </w:rPr>
        <w:t>6</w:t>
      </w:r>
      <w:r w:rsidRPr="00045E71">
        <w:rPr>
          <w:rFonts w:hint="eastAsia"/>
          <w:color w:val="000000"/>
        </w:rPr>
        <w:t>】晋西北环境、风景图片。看，这就是晋西北，黄沙漫漫，山野荒荒，干旱，霜冻，沙尘暴肆虐，据有关资料记载，晋西北气候恶劣，植被稀少，土地沙漠化日趋严重，属于沙尘暴高发区，素有“一年一场风，从春刮到冬，无风三尺土，风起土满天”的说法。右玉县老城</w:t>
      </w:r>
      <w:r w:rsidRPr="00045E71">
        <w:rPr>
          <w:color w:val="000000"/>
        </w:rPr>
        <w:t>12</w:t>
      </w:r>
      <w:r w:rsidRPr="00045E71">
        <w:rPr>
          <w:rFonts w:hint="eastAsia"/>
          <w:color w:val="000000"/>
        </w:rPr>
        <w:t>米高的城墙如今已被黄沙埋没，人可以沿坡直接上到城墙；五寨县许多村庄，由于风沙侵害，每一二十年就被迫搬迁一次。听了这样的介绍，你有什么想说的吗？</w:t>
      </w:r>
    </w:p>
    <w:p w:rsidR="00487391" w:rsidRPr="00045E71" w:rsidRDefault="00487391" w:rsidP="00016BC9">
      <w:pPr>
        <w:rPr>
          <w:color w:val="000000"/>
        </w:rPr>
      </w:pPr>
      <w:r w:rsidRPr="00045E71">
        <w:rPr>
          <w:color w:val="000000"/>
        </w:rPr>
        <w:t>C.</w:t>
      </w:r>
      <w:r w:rsidRPr="00045E71">
        <w:rPr>
          <w:rFonts w:hint="eastAsia"/>
          <w:color w:val="000000"/>
        </w:rPr>
        <w:t>教师总结：在这样险恶的大环境下，这个手端一杆旱烟袋的瘦小老头却创造出了这样的一个奇迹，真是不简单啊</w:t>
      </w:r>
      <w:r w:rsidRPr="00045E71">
        <w:rPr>
          <w:color w:val="000000"/>
        </w:rPr>
        <w:t>!</w:t>
      </w:r>
      <w:r w:rsidRPr="00045E71">
        <w:rPr>
          <w:rFonts w:hint="eastAsia"/>
          <w:color w:val="000000"/>
        </w:rPr>
        <w:t>我们不由得赞叹</w:t>
      </w:r>
      <w:r w:rsidRPr="00045E71">
        <w:rPr>
          <w:color w:val="000000"/>
        </w:rPr>
        <w:t>——</w:t>
      </w:r>
      <w:r w:rsidRPr="00045E71">
        <w:rPr>
          <w:rFonts w:hint="eastAsia"/>
          <w:color w:val="000000"/>
        </w:rPr>
        <w:t>生读（</w:t>
      </w:r>
      <w:r w:rsidRPr="00045E71">
        <w:rPr>
          <w:color w:val="000000"/>
        </w:rPr>
        <w:t>15</w:t>
      </w:r>
      <w:r w:rsidRPr="00045E71">
        <w:rPr>
          <w:rFonts w:hint="eastAsia"/>
          <w:color w:val="000000"/>
        </w:rPr>
        <w:t>年啊，绿化了</w:t>
      </w:r>
      <w:r w:rsidRPr="00045E71">
        <w:rPr>
          <w:color w:val="000000"/>
        </w:rPr>
        <w:t>8</w:t>
      </w:r>
      <w:r w:rsidRPr="00045E71">
        <w:rPr>
          <w:rFonts w:hint="eastAsia"/>
          <w:color w:val="000000"/>
        </w:rPr>
        <w:t>条沟，</w:t>
      </w:r>
      <w:r w:rsidRPr="00045E71">
        <w:rPr>
          <w:color w:val="000000"/>
        </w:rPr>
        <w:t>7</w:t>
      </w:r>
      <w:r w:rsidRPr="00045E71">
        <w:rPr>
          <w:rFonts w:hint="eastAsia"/>
          <w:color w:val="000000"/>
        </w:rPr>
        <w:t>条防风林带，</w:t>
      </w:r>
      <w:r w:rsidRPr="00045E71">
        <w:rPr>
          <w:color w:val="000000"/>
        </w:rPr>
        <w:t>3700</w:t>
      </w:r>
      <w:r w:rsidRPr="00045E71">
        <w:rPr>
          <w:rFonts w:hint="eastAsia"/>
          <w:color w:val="000000"/>
        </w:rPr>
        <w:t>亩林网，这是多么了不起的奇迹。）</w:t>
      </w:r>
    </w:p>
    <w:p w:rsidR="00487391" w:rsidRPr="00045E71" w:rsidRDefault="00487391" w:rsidP="00016BC9">
      <w:pPr>
        <w:rPr>
          <w:color w:val="000000"/>
        </w:rPr>
      </w:pPr>
      <w:r w:rsidRPr="00045E71">
        <w:rPr>
          <w:rFonts w:hint="eastAsia"/>
          <w:color w:val="000000"/>
        </w:rPr>
        <w:t>②教学第一段</w:t>
      </w:r>
    </w:p>
    <w:p w:rsidR="00487391" w:rsidRPr="00045E71" w:rsidRDefault="00487391" w:rsidP="00016BC9">
      <w:pPr>
        <w:rPr>
          <w:color w:val="000000"/>
        </w:rPr>
      </w:pPr>
      <w:r w:rsidRPr="00045E71">
        <w:rPr>
          <w:rFonts w:hint="eastAsia"/>
          <w:color w:val="000000"/>
        </w:rPr>
        <w:t>当作者带着对晋西北环境恶劣，荒无人烟的印象来到老人居住的山沟里时，他却看到了</w:t>
      </w:r>
      <w:r w:rsidRPr="00045E71">
        <w:rPr>
          <w:color w:val="000000"/>
        </w:rPr>
        <w:t>——</w:t>
      </w:r>
    </w:p>
    <w:p w:rsidR="00487391" w:rsidRPr="00045E71" w:rsidRDefault="00487391" w:rsidP="00016BC9">
      <w:pPr>
        <w:rPr>
          <w:color w:val="000000"/>
        </w:rPr>
      </w:pPr>
      <w:r w:rsidRPr="00045E71">
        <w:rPr>
          <w:color w:val="000000"/>
        </w:rPr>
        <w:t>A</w:t>
      </w:r>
      <w:r w:rsidRPr="00045E71">
        <w:rPr>
          <w:rFonts w:hint="eastAsia"/>
          <w:color w:val="000000"/>
        </w:rPr>
        <w:t>、指名学生读第一自然段，其他同学边听边想，你觉得这是一个怎样的山沟？</w:t>
      </w:r>
    </w:p>
    <w:p w:rsidR="00487391" w:rsidRPr="00045E71" w:rsidRDefault="00487391" w:rsidP="00016BC9">
      <w:pPr>
        <w:rPr>
          <w:color w:val="000000"/>
        </w:rPr>
      </w:pPr>
      <w:r w:rsidRPr="00045E71">
        <w:rPr>
          <w:color w:val="000000"/>
        </w:rPr>
        <w:t>B</w:t>
      </w:r>
      <w:r w:rsidRPr="00045E71">
        <w:rPr>
          <w:rFonts w:hint="eastAsia"/>
          <w:color w:val="000000"/>
        </w:rPr>
        <w:t>、你觉得这山沟怎样？</w:t>
      </w:r>
    </w:p>
    <w:p w:rsidR="00487391" w:rsidRPr="00045E71" w:rsidRDefault="00487391" w:rsidP="00016BC9">
      <w:pPr>
        <w:rPr>
          <w:color w:val="000000"/>
        </w:rPr>
      </w:pPr>
      <w:r w:rsidRPr="00045E71">
        <w:rPr>
          <w:rFonts w:hint="eastAsia"/>
          <w:color w:val="000000"/>
        </w:rPr>
        <w:t>（生答：绿、美、舒适、树木大等）</w:t>
      </w:r>
    </w:p>
    <w:p w:rsidR="00487391" w:rsidRPr="00045E71" w:rsidRDefault="00487391" w:rsidP="00016BC9">
      <w:pPr>
        <w:rPr>
          <w:color w:val="000000"/>
        </w:rPr>
      </w:pPr>
      <w:r w:rsidRPr="00045E71">
        <w:rPr>
          <w:color w:val="000000"/>
        </w:rPr>
        <w:t>C</w:t>
      </w:r>
      <w:r w:rsidRPr="00045E71">
        <w:rPr>
          <w:rFonts w:hint="eastAsia"/>
          <w:color w:val="000000"/>
        </w:rPr>
        <w:t>、现在，我坐在土炕上感受着这份舒适、这份惬意，而这里在以前却是穷山恶水，荒无人烟的死亡之地，而就在这如此恶劣的环境里，这位老人却</w:t>
      </w:r>
      <w:r w:rsidRPr="00045E71">
        <w:rPr>
          <w:color w:val="000000"/>
        </w:rPr>
        <w:t>15</w:t>
      </w:r>
      <w:r w:rsidRPr="00045E71">
        <w:rPr>
          <w:rFonts w:hint="eastAsia"/>
          <w:color w:val="000000"/>
        </w:rPr>
        <w:t>年如一日植树造林，创造出这一片青山秀水。这真是一个</w:t>
      </w:r>
      <w:r w:rsidRPr="00045E71">
        <w:rPr>
          <w:color w:val="000000"/>
        </w:rPr>
        <w:t>——</w:t>
      </w:r>
      <w:r w:rsidRPr="00045E71">
        <w:rPr>
          <w:rFonts w:hint="eastAsia"/>
          <w:color w:val="000000"/>
        </w:rPr>
        <w:t>奇迹（生讲），对着这奇迹，我们不由赞叹</w:t>
      </w:r>
      <w:r w:rsidRPr="00045E71">
        <w:rPr>
          <w:color w:val="000000"/>
        </w:rPr>
        <w:t>——</w:t>
      </w:r>
      <w:r w:rsidRPr="00045E71">
        <w:rPr>
          <w:rFonts w:hint="eastAsia"/>
          <w:color w:val="000000"/>
        </w:rPr>
        <w:t>生读（</w:t>
      </w:r>
      <w:r w:rsidRPr="00045E71">
        <w:rPr>
          <w:color w:val="000000"/>
        </w:rPr>
        <w:t>15</w:t>
      </w:r>
      <w:r w:rsidRPr="00045E71">
        <w:rPr>
          <w:rFonts w:hint="eastAsia"/>
          <w:color w:val="000000"/>
        </w:rPr>
        <w:t>年啊，绿化了</w:t>
      </w:r>
      <w:r w:rsidRPr="00045E71">
        <w:rPr>
          <w:color w:val="000000"/>
        </w:rPr>
        <w:t>8</w:t>
      </w:r>
      <w:r w:rsidRPr="00045E71">
        <w:rPr>
          <w:rFonts w:hint="eastAsia"/>
          <w:color w:val="000000"/>
        </w:rPr>
        <w:t>条沟，</w:t>
      </w:r>
      <w:r w:rsidRPr="00045E71">
        <w:rPr>
          <w:color w:val="000000"/>
        </w:rPr>
        <w:t>7</w:t>
      </w:r>
      <w:r w:rsidRPr="00045E71">
        <w:rPr>
          <w:rFonts w:hint="eastAsia"/>
          <w:color w:val="000000"/>
        </w:rPr>
        <w:t>条防风林带，</w:t>
      </w:r>
      <w:r w:rsidRPr="00045E71">
        <w:rPr>
          <w:color w:val="000000"/>
        </w:rPr>
        <w:t>3700</w:t>
      </w:r>
      <w:r w:rsidRPr="00045E71">
        <w:rPr>
          <w:rFonts w:hint="eastAsia"/>
          <w:color w:val="000000"/>
        </w:rPr>
        <w:t>亩林网，这是多么了不起的奇迹。）</w:t>
      </w:r>
    </w:p>
    <w:p w:rsidR="00487391" w:rsidRPr="00045E71" w:rsidRDefault="00487391" w:rsidP="00016BC9">
      <w:pPr>
        <w:rPr>
          <w:color w:val="000000"/>
        </w:rPr>
      </w:pPr>
      <w:r w:rsidRPr="00045E71">
        <w:rPr>
          <w:rFonts w:hint="eastAsia"/>
          <w:color w:val="000000"/>
        </w:rPr>
        <w:t>过渡：老人用他的坚毅抵住了环境的恶劣，而他生活的小环境又有着怎样辛酸的故事呢？（板书：小环境）</w:t>
      </w:r>
    </w:p>
    <w:p w:rsidR="00487391" w:rsidRPr="00045E71" w:rsidRDefault="00487391" w:rsidP="00016BC9">
      <w:pPr>
        <w:rPr>
          <w:color w:val="000000"/>
        </w:rPr>
      </w:pPr>
      <w:r w:rsidRPr="00045E71">
        <w:rPr>
          <w:rFonts w:hint="eastAsia"/>
          <w:color w:val="000000"/>
        </w:rPr>
        <w:t>③第</w:t>
      </w:r>
      <w:r w:rsidRPr="00045E71">
        <w:rPr>
          <w:color w:val="000000"/>
        </w:rPr>
        <w:t>3</w:t>
      </w:r>
      <w:r w:rsidRPr="00045E71">
        <w:rPr>
          <w:rFonts w:hint="eastAsia"/>
          <w:color w:val="000000"/>
        </w:rPr>
        <w:t>自然段的教学</w:t>
      </w:r>
    </w:p>
    <w:p w:rsidR="00487391" w:rsidRPr="00045E71" w:rsidRDefault="00487391" w:rsidP="00016BC9">
      <w:pPr>
        <w:rPr>
          <w:color w:val="000000"/>
        </w:rPr>
      </w:pPr>
      <w:r w:rsidRPr="00045E71">
        <w:rPr>
          <w:rFonts w:hint="eastAsia"/>
          <w:color w:val="000000"/>
        </w:rPr>
        <w:t>学生交流，反馈：老人是在孤单的情况下创造出这个奇迹的？说说从哪里体会到的（一排三间房，只剩下老人一人。）</w:t>
      </w:r>
    </w:p>
    <w:p w:rsidR="00487391" w:rsidRPr="00045E71" w:rsidRDefault="00487391" w:rsidP="00016BC9">
      <w:pPr>
        <w:rPr>
          <w:color w:val="000000"/>
        </w:rPr>
      </w:pPr>
      <w:r w:rsidRPr="00045E71">
        <w:rPr>
          <w:rFonts w:hint="eastAsia"/>
          <w:color w:val="000000"/>
        </w:rPr>
        <w:t>引导学生重点把握：</w:t>
      </w:r>
    </w:p>
    <w:p w:rsidR="00487391" w:rsidRPr="00045E71" w:rsidRDefault="00487391" w:rsidP="00016BC9">
      <w:pPr>
        <w:rPr>
          <w:color w:val="000000"/>
        </w:rPr>
      </w:pPr>
      <w:r w:rsidRPr="00045E71">
        <w:rPr>
          <w:rFonts w:hint="eastAsia"/>
          <w:color w:val="000000"/>
        </w:rPr>
        <w:t>“</w:t>
      </w:r>
      <w:r w:rsidRPr="00045E71">
        <w:rPr>
          <w:color w:val="000000"/>
        </w:rPr>
        <w:t>a.</w:t>
      </w:r>
      <w:r w:rsidRPr="00045E71">
        <w:rPr>
          <w:rFonts w:hint="eastAsia"/>
          <w:color w:val="000000"/>
        </w:rPr>
        <w:t>独自一人的孤单；</w:t>
      </w:r>
      <w:r w:rsidRPr="00045E71">
        <w:rPr>
          <w:color w:val="000000"/>
        </w:rPr>
        <w:t>b.</w:t>
      </w:r>
      <w:r w:rsidRPr="00045E71">
        <w:rPr>
          <w:rFonts w:hint="eastAsia"/>
          <w:color w:val="000000"/>
        </w:rPr>
        <w:t>生活的简单清苦；</w:t>
      </w:r>
      <w:r w:rsidRPr="00045E71">
        <w:rPr>
          <w:color w:val="000000"/>
        </w:rPr>
        <w:t>c.</w:t>
      </w:r>
      <w:r w:rsidRPr="00045E71">
        <w:rPr>
          <w:rFonts w:hint="eastAsia"/>
          <w:color w:val="000000"/>
        </w:rPr>
        <w:t>同伴离去的坚持；</w:t>
      </w:r>
      <w:r w:rsidRPr="00045E71">
        <w:rPr>
          <w:color w:val="000000"/>
        </w:rPr>
        <w:t>d.</w:t>
      </w:r>
      <w:r w:rsidRPr="00045E71">
        <w:rPr>
          <w:rFonts w:hint="eastAsia"/>
          <w:color w:val="000000"/>
        </w:rPr>
        <w:t>老伴去世当天仍在植树；</w:t>
      </w:r>
      <w:r w:rsidRPr="00045E71">
        <w:rPr>
          <w:color w:val="000000"/>
        </w:rPr>
        <w:t>e.</w:t>
      </w:r>
      <w:r w:rsidRPr="00045E71">
        <w:rPr>
          <w:rFonts w:hint="eastAsia"/>
          <w:color w:val="000000"/>
        </w:rPr>
        <w:t>有福不享；</w:t>
      </w:r>
      <w:r w:rsidRPr="00045E71">
        <w:rPr>
          <w:color w:val="000000"/>
        </w:rPr>
        <w:t>f.</w:t>
      </w:r>
      <w:r w:rsidRPr="00045E71">
        <w:rPr>
          <w:rFonts w:hint="eastAsia"/>
          <w:color w:val="000000"/>
        </w:rPr>
        <w:t>选择青山为归宿；</w:t>
      </w:r>
      <w:r w:rsidRPr="00045E71">
        <w:rPr>
          <w:color w:val="000000"/>
        </w:rPr>
        <w:t>g.</w:t>
      </w:r>
      <w:r w:rsidRPr="00045E71">
        <w:rPr>
          <w:rFonts w:hint="eastAsia"/>
          <w:color w:val="000000"/>
        </w:rPr>
        <w:t>年纪虽大，依然坚持”等</w:t>
      </w:r>
      <w:r w:rsidRPr="00045E71">
        <w:rPr>
          <w:color w:val="000000"/>
        </w:rPr>
        <w:t>7</w:t>
      </w:r>
      <w:r w:rsidRPr="00045E71">
        <w:rPr>
          <w:rFonts w:hint="eastAsia"/>
          <w:color w:val="000000"/>
        </w:rPr>
        <w:t>个方面。</w:t>
      </w:r>
    </w:p>
    <w:p w:rsidR="00487391" w:rsidRPr="00045E71" w:rsidRDefault="00487391" w:rsidP="00016BC9">
      <w:pPr>
        <w:rPr>
          <w:color w:val="000000"/>
        </w:rPr>
      </w:pPr>
      <w:r w:rsidRPr="00045E71">
        <w:rPr>
          <w:rFonts w:hint="eastAsia"/>
          <w:color w:val="000000"/>
        </w:rPr>
        <w:t>（板书：艰苦）</w:t>
      </w:r>
    </w:p>
    <w:p w:rsidR="00487391" w:rsidRPr="00045E71" w:rsidRDefault="00487391" w:rsidP="00016BC9">
      <w:pPr>
        <w:rPr>
          <w:color w:val="000000"/>
        </w:rPr>
      </w:pPr>
      <w:r w:rsidRPr="00045E71">
        <w:rPr>
          <w:rFonts w:hint="eastAsia"/>
          <w:color w:val="000000"/>
        </w:rPr>
        <w:t>小结：老人把自己的一生都献给了青山，他觉得种树是</w:t>
      </w:r>
      <w:r w:rsidRPr="00045E71">
        <w:rPr>
          <w:color w:val="000000"/>
        </w:rPr>
        <w:t>——</w:t>
      </w:r>
      <w:r w:rsidRPr="00045E71">
        <w:rPr>
          <w:rFonts w:hint="eastAsia"/>
          <w:color w:val="000000"/>
        </w:rPr>
        <w:t>命运的选择，屋后的青山就是</w:t>
      </w:r>
      <w:r w:rsidRPr="00045E71">
        <w:rPr>
          <w:color w:val="000000"/>
        </w:rPr>
        <w:t>——</w:t>
      </w:r>
      <w:r w:rsidRPr="00045E71">
        <w:rPr>
          <w:rFonts w:hint="eastAsia"/>
          <w:color w:val="000000"/>
        </w:rPr>
        <w:t>生命的归宿。</w:t>
      </w:r>
    </w:p>
    <w:p w:rsidR="00487391" w:rsidRPr="00045E71" w:rsidRDefault="00487391" w:rsidP="00016BC9">
      <w:pPr>
        <w:rPr>
          <w:color w:val="000000"/>
        </w:rPr>
      </w:pPr>
      <w:r w:rsidRPr="00045E71">
        <w:rPr>
          <w:color w:val="000000"/>
        </w:rPr>
        <w:t>4.</w:t>
      </w:r>
      <w:r w:rsidRPr="00045E71">
        <w:rPr>
          <w:rFonts w:hint="eastAsia"/>
          <w:color w:val="000000"/>
        </w:rPr>
        <w:t>奇迹延续，感悟精神</w:t>
      </w:r>
    </w:p>
    <w:p w:rsidR="00487391" w:rsidRPr="00045E71" w:rsidRDefault="00487391" w:rsidP="00016BC9">
      <w:pPr>
        <w:rPr>
          <w:color w:val="000000"/>
        </w:rPr>
      </w:pPr>
      <w:r w:rsidRPr="00045E71">
        <w:rPr>
          <w:rFonts w:hint="eastAsia"/>
          <w:color w:val="000000"/>
        </w:rPr>
        <w:t>（</w:t>
      </w:r>
      <w:r w:rsidRPr="00045E71">
        <w:rPr>
          <w:color w:val="000000"/>
        </w:rPr>
        <w:t>1</w:t>
      </w:r>
      <w:r w:rsidRPr="00045E71">
        <w:rPr>
          <w:rFonts w:hint="eastAsia"/>
          <w:color w:val="000000"/>
        </w:rPr>
        <w:t>）奇迹在采访后还在延续，因为老人还有宏伟设想</w:t>
      </w:r>
      <w:r w:rsidRPr="00045E71">
        <w:rPr>
          <w:color w:val="000000"/>
        </w:rPr>
        <w:t>——</w:t>
      </w:r>
      <w:r w:rsidRPr="00045E71">
        <w:rPr>
          <w:rFonts w:hint="eastAsia"/>
          <w:color w:val="000000"/>
        </w:rPr>
        <w:t>生讲（还要栽树，直到自己爬不起来为止。）了解了老人创造的奇迹以及创造奇迹过程中所付出的一切，你有什么话要对老人说呢？</w:t>
      </w:r>
    </w:p>
    <w:p w:rsidR="00487391" w:rsidRPr="00045E71" w:rsidRDefault="00487391" w:rsidP="00016BC9">
      <w:pPr>
        <w:rPr>
          <w:color w:val="000000"/>
        </w:rPr>
      </w:pPr>
      <w:r w:rsidRPr="00045E71">
        <w:rPr>
          <w:rFonts w:hint="eastAsia"/>
          <w:color w:val="000000"/>
        </w:rPr>
        <w:t>生先写，之后点名讲述，师随机点评。</w:t>
      </w:r>
    </w:p>
    <w:p w:rsidR="00487391" w:rsidRPr="00045E71" w:rsidRDefault="00487391" w:rsidP="00016BC9">
      <w:pPr>
        <w:rPr>
          <w:color w:val="000000"/>
        </w:rPr>
      </w:pPr>
      <w:r w:rsidRPr="00045E71">
        <w:rPr>
          <w:rFonts w:hint="eastAsia"/>
          <w:color w:val="000000"/>
        </w:rPr>
        <w:t>（</w:t>
      </w:r>
      <w:r w:rsidRPr="00045E71">
        <w:rPr>
          <w:color w:val="000000"/>
        </w:rPr>
        <w:t>2</w:t>
      </w:r>
      <w:r w:rsidRPr="00045E71">
        <w:rPr>
          <w:rFonts w:hint="eastAsia"/>
          <w:color w:val="000000"/>
        </w:rPr>
        <w:t>）</w:t>
      </w:r>
      <w:r w:rsidRPr="00045E71">
        <w:rPr>
          <w:color w:val="000000"/>
        </w:rPr>
        <w:t>15</w:t>
      </w:r>
      <w:r w:rsidRPr="00045E71">
        <w:rPr>
          <w:rFonts w:hint="eastAsia"/>
          <w:color w:val="000000"/>
        </w:rPr>
        <w:t>年啊，绿色披上了青山，而青丝却变成了白发，死亡带走了他的亲人，也正一步步向他逼近，但是，他不走，因为（课件出示）生读：【课件</w:t>
      </w:r>
      <w:r w:rsidRPr="00045E71">
        <w:rPr>
          <w:color w:val="000000"/>
        </w:rPr>
        <w:t>7</w:t>
      </w:r>
      <w:r w:rsidRPr="00045E71">
        <w:rPr>
          <w:rFonts w:hint="eastAsia"/>
          <w:color w:val="000000"/>
        </w:rPr>
        <w:t>】“他觉得种树是命运的选择”。他不走，因为（课件出示）生读【课件</w:t>
      </w:r>
      <w:r w:rsidRPr="00045E71">
        <w:rPr>
          <w:color w:val="000000"/>
        </w:rPr>
        <w:t>8</w:t>
      </w:r>
      <w:r w:rsidRPr="00045E71">
        <w:rPr>
          <w:rFonts w:hint="eastAsia"/>
          <w:color w:val="000000"/>
        </w:rPr>
        <w:t>】“他觉得屋后的青山就是生命的归宿”。</w:t>
      </w:r>
    </w:p>
    <w:p w:rsidR="00487391" w:rsidRPr="00045E71" w:rsidRDefault="00487391" w:rsidP="00016BC9">
      <w:pPr>
        <w:rPr>
          <w:color w:val="000000"/>
        </w:rPr>
      </w:pPr>
      <w:r w:rsidRPr="00045E71">
        <w:rPr>
          <w:rFonts w:hint="eastAsia"/>
          <w:color w:val="000000"/>
        </w:rPr>
        <w:t>师（引）从这句话中，你读懂了什么？（老人要把一生奉献给山沟，要把生命奉献给青山）</w:t>
      </w:r>
    </w:p>
    <w:p w:rsidR="00487391" w:rsidRPr="00045E71" w:rsidRDefault="00487391" w:rsidP="00016BC9">
      <w:pPr>
        <w:rPr>
          <w:color w:val="000000"/>
        </w:rPr>
      </w:pPr>
      <w:r w:rsidRPr="00045E71">
        <w:rPr>
          <w:rFonts w:hint="eastAsia"/>
          <w:color w:val="000000"/>
        </w:rPr>
        <w:t>（</w:t>
      </w:r>
      <w:r w:rsidRPr="00045E71">
        <w:rPr>
          <w:color w:val="000000"/>
        </w:rPr>
        <w:t>3</w:t>
      </w:r>
      <w:r w:rsidRPr="00045E71">
        <w:rPr>
          <w:rFonts w:hint="eastAsia"/>
          <w:color w:val="000000"/>
        </w:rPr>
        <w:t>）师（引）看眼前翠绿的青山，听耳边朴实的话语，我被老人的行为所感动，在我眼前，老人的形象愈发高大起来。出示【课件</w:t>
      </w:r>
      <w:r w:rsidRPr="00045E71">
        <w:rPr>
          <w:color w:val="000000"/>
        </w:rPr>
        <w:t>9</w:t>
      </w:r>
      <w:r w:rsidRPr="00045E71">
        <w:rPr>
          <w:rFonts w:hint="eastAsia"/>
          <w:color w:val="000000"/>
        </w:rPr>
        <w:t>】</w:t>
      </w:r>
    </w:p>
    <w:p w:rsidR="00487391" w:rsidRPr="00045E71" w:rsidRDefault="00487391" w:rsidP="00016BC9">
      <w:pPr>
        <w:rPr>
          <w:color w:val="000000"/>
        </w:rPr>
      </w:pPr>
      <w:r w:rsidRPr="00045E71">
        <w:rPr>
          <w:rFonts w:hint="eastAsia"/>
          <w:color w:val="000000"/>
        </w:rPr>
        <w:t>作为一个山野老农，他就这样来实现自己的价值。他已经将自己的生命转换为另一种东西。他是真正与山川共存、与日月同辉了。</w:t>
      </w:r>
    </w:p>
    <w:p w:rsidR="00487391" w:rsidRPr="00045E71" w:rsidRDefault="00487391" w:rsidP="00016BC9">
      <w:pPr>
        <w:rPr>
          <w:color w:val="000000"/>
        </w:rPr>
      </w:pPr>
      <w:r w:rsidRPr="00045E71">
        <w:rPr>
          <w:color w:val="000000"/>
        </w:rPr>
        <w:t xml:space="preserve"> </w:t>
      </w:r>
      <w:r w:rsidRPr="00045E71">
        <w:rPr>
          <w:rFonts w:hint="eastAsia"/>
          <w:color w:val="000000"/>
        </w:rPr>
        <w:t>生质疑（你们有什么不理解的吗？）：另一种东西是什么东西？与“山川共存，与日月同辉”什么意思？</w:t>
      </w:r>
    </w:p>
    <w:p w:rsidR="00487391" w:rsidRPr="00045E71" w:rsidRDefault="00487391" w:rsidP="00016BC9">
      <w:pPr>
        <w:rPr>
          <w:color w:val="000000"/>
        </w:rPr>
      </w:pPr>
      <w:r w:rsidRPr="00045E71">
        <w:rPr>
          <w:rFonts w:hint="eastAsia"/>
          <w:color w:val="000000"/>
        </w:rPr>
        <w:t>鼓励学生想一想：“与山川共存，与日月同辉”的字面意思是什么？可是老农能和山水永远存在吗？能像日月一样发出光辉吗？请大家联系上下文想一想：到底是什么与山川共存、与日月同辉呢？</w:t>
      </w:r>
    </w:p>
    <w:p w:rsidR="00487391" w:rsidRPr="00045E71" w:rsidRDefault="00487391" w:rsidP="00016BC9">
      <w:pPr>
        <w:rPr>
          <w:color w:val="000000"/>
        </w:rPr>
      </w:pPr>
      <w:r w:rsidRPr="00045E71">
        <w:rPr>
          <w:rFonts w:hint="eastAsia"/>
          <w:color w:val="000000"/>
        </w:rPr>
        <w:t>小结：是啊，老农不仅留下了这片青山，还留下了与环境作斗争的不屈精神、绿化家园、保护环境，造福人类的无私奉献的精神，这就是作者所说的另一种东西，这一切将与山川同在，与日月同辉。让我们带着对老人的崇敬再读一读这句话吧！（板书：无私奉献）</w:t>
      </w:r>
    </w:p>
    <w:p w:rsidR="00487391" w:rsidRPr="00045E71" w:rsidRDefault="00487391" w:rsidP="00016BC9">
      <w:pPr>
        <w:rPr>
          <w:color w:val="000000"/>
        </w:rPr>
      </w:pPr>
      <w:r w:rsidRPr="00045E71">
        <w:rPr>
          <w:rFonts w:hint="eastAsia"/>
          <w:color w:val="000000"/>
        </w:rPr>
        <w:t>老人的生命是有限的，但他生命的意义却在茫茫青山之中得到了扩张，而且将随着青山永垂不朽，让我们满怀敬佩之情与作者同呼：</w:t>
      </w:r>
    </w:p>
    <w:p w:rsidR="00487391" w:rsidRPr="00045E71" w:rsidRDefault="00487391" w:rsidP="00016BC9">
      <w:pPr>
        <w:rPr>
          <w:color w:val="000000"/>
        </w:rPr>
      </w:pPr>
      <w:r w:rsidRPr="00045E71">
        <w:rPr>
          <w:rFonts w:hint="eastAsia"/>
          <w:color w:val="000000"/>
        </w:rPr>
        <w:t>出示：【课件</w:t>
      </w:r>
      <w:r w:rsidRPr="00045E71">
        <w:rPr>
          <w:color w:val="000000"/>
        </w:rPr>
        <w:t>10</w:t>
      </w:r>
      <w:r w:rsidRPr="00045E71">
        <w:rPr>
          <w:rFonts w:hint="eastAsia"/>
          <w:color w:val="000000"/>
        </w:rPr>
        <w:t>】青山是不会老的！</w:t>
      </w:r>
    </w:p>
    <w:p w:rsidR="00487391" w:rsidRPr="00045E71" w:rsidRDefault="00487391" w:rsidP="00016BC9">
      <w:pPr>
        <w:rPr>
          <w:color w:val="000000"/>
        </w:rPr>
      </w:pPr>
      <w:r w:rsidRPr="00045E71">
        <w:rPr>
          <w:rFonts w:hint="eastAsia"/>
          <w:color w:val="000000"/>
        </w:rPr>
        <w:t>三、总结全文，升华情感</w:t>
      </w:r>
    </w:p>
    <w:p w:rsidR="00487391" w:rsidRPr="00045E71" w:rsidRDefault="00487391" w:rsidP="00016BC9">
      <w:pPr>
        <w:rPr>
          <w:color w:val="000000"/>
        </w:rPr>
      </w:pPr>
      <w:r w:rsidRPr="00045E71">
        <w:rPr>
          <w:rFonts w:hint="eastAsia"/>
          <w:color w:val="000000"/>
        </w:rPr>
        <w:t>总结</w:t>
      </w:r>
      <w:r w:rsidRPr="00045E71">
        <w:rPr>
          <w:color w:val="000000"/>
        </w:rPr>
        <w:t>:</w:t>
      </w:r>
      <w:r w:rsidRPr="00045E71">
        <w:rPr>
          <w:rFonts w:hint="eastAsia"/>
          <w:color w:val="000000"/>
        </w:rPr>
        <w:t>同学们，地球是我们共同的家，植树造林、绿化荒山，是每个公民的责任，让我们像晋西北的老农一样，珍惜自然资源，共营生命绿色！</w:t>
      </w:r>
    </w:p>
    <w:p w:rsidR="00487391" w:rsidRPr="00045E71" w:rsidRDefault="00487391" w:rsidP="00016BC9">
      <w:pPr>
        <w:rPr>
          <w:color w:val="000000"/>
        </w:rPr>
      </w:pPr>
      <w:r w:rsidRPr="00045E71">
        <w:rPr>
          <w:rFonts w:hint="eastAsia"/>
          <w:color w:val="000000"/>
        </w:rPr>
        <w:t>板书设计：</w:t>
      </w:r>
    </w:p>
    <w:p w:rsidR="00487391" w:rsidRPr="00045E71" w:rsidRDefault="00487391" w:rsidP="00016BC9">
      <w:pPr>
        <w:jc w:val="center"/>
        <w:rPr>
          <w:color w:val="000000"/>
        </w:rPr>
      </w:pPr>
      <w:r w:rsidRPr="00045E71">
        <w:rPr>
          <w:rFonts w:hint="eastAsia"/>
          <w:color w:val="000000"/>
        </w:rPr>
        <w:t>青山不老</w:t>
      </w:r>
    </w:p>
    <w:p w:rsidR="00487391" w:rsidRPr="00045E71" w:rsidRDefault="00487391" w:rsidP="00016BC9">
      <w:pPr>
        <w:jc w:val="center"/>
        <w:rPr>
          <w:color w:val="000000"/>
        </w:rPr>
      </w:pPr>
      <w:r w:rsidRPr="00045E71">
        <w:rPr>
          <w:rFonts w:hint="eastAsia"/>
          <w:color w:val="000000"/>
        </w:rPr>
        <w:t>大环境</w:t>
      </w:r>
      <w:r w:rsidRPr="00045E71">
        <w:rPr>
          <w:color w:val="000000"/>
        </w:rPr>
        <w:t xml:space="preserve">     </w:t>
      </w:r>
      <w:r w:rsidRPr="00045E71">
        <w:rPr>
          <w:rFonts w:hint="eastAsia"/>
          <w:color w:val="000000"/>
        </w:rPr>
        <w:t>恶劣</w:t>
      </w:r>
    </w:p>
    <w:p w:rsidR="00487391" w:rsidRPr="00045E71" w:rsidRDefault="00487391" w:rsidP="00016BC9">
      <w:pPr>
        <w:jc w:val="center"/>
        <w:rPr>
          <w:color w:val="000000"/>
        </w:rPr>
      </w:pPr>
      <w:r w:rsidRPr="00045E71">
        <w:rPr>
          <w:rFonts w:hint="eastAsia"/>
          <w:color w:val="000000"/>
        </w:rPr>
        <w:t>小环境</w:t>
      </w:r>
      <w:r w:rsidRPr="00045E71">
        <w:rPr>
          <w:color w:val="000000"/>
        </w:rPr>
        <w:t xml:space="preserve">     </w:t>
      </w:r>
      <w:r w:rsidRPr="00045E71">
        <w:rPr>
          <w:rFonts w:hint="eastAsia"/>
          <w:color w:val="000000"/>
        </w:rPr>
        <w:t>艰苦</w:t>
      </w:r>
    </w:p>
    <w:p w:rsidR="00487391" w:rsidRPr="00045E71" w:rsidRDefault="00487391" w:rsidP="00016BC9">
      <w:pPr>
        <w:jc w:val="center"/>
        <w:rPr>
          <w:color w:val="000000"/>
        </w:rPr>
      </w:pPr>
      <w:r w:rsidRPr="00045E71">
        <w:rPr>
          <w:rFonts w:hint="eastAsia"/>
          <w:color w:val="000000"/>
        </w:rPr>
        <w:t>无私奉献</w:t>
      </w:r>
    </w:p>
    <w:p w:rsidR="00487391" w:rsidRPr="00045E71" w:rsidRDefault="00487391" w:rsidP="00016BC9">
      <w:pPr>
        <w:jc w:val="center"/>
        <w:rPr>
          <w:color w:val="000000"/>
        </w:rPr>
      </w:pPr>
      <w:r w:rsidRPr="00045E71">
        <w:rPr>
          <w:rFonts w:hint="eastAsia"/>
          <w:color w:val="000000"/>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口语交际：意见不同怎么办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懂得在大家意见不同时，要通过协商解决问题。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学习运用讨论问题时应该遵循的原则。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讨论问题时能够态度平和，有理有据地讲出自己的看法。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学习运用讨论问题时应该遵循的原则。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一、谈话导入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问大家一个问题：你在什么地方遇到过和别人意见不一致的情况？和你的同桌说一说。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你和别人意见不一致的时候，是怎么处理的？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今天我们就来学习讨论：意见不同怎么办？（板书：意见不同怎么办）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二、出示事例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出示具体事例，学生读一读。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问题一：春节该不该燃放烟花爆竹？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问题缘起：烟花爆竹给人们带来浓浓的年味和喜庆气氛，但在环保、安全等方面带来诸多问题和隐患。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问题二：要路还是要树？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问题缘起：南方某些城市为了拓宽城市道路，砍掉生长了几十年的大树。这件事引发热议。有人认为，为拓宽城市道路，促进经济繁荣，砍树是值得的；有人认为，这些树已经长了几十年，栽树不容易，树木有利于净化空气，美化环境，不应该砍树。发展交通要另想办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想一想：这些问题怎么解决？自由交流。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三、交际练习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分组分角色：全班分成几个小组，先选择本小组要练习交际的材料，然后按课本上的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相关方</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逐一确定角色。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每个角色准备好自己的发言材料，准备谈一谈自己的看法。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针对事例，参与讨论，阐述对问题的看法。</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提示：</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准确把握别人的观点，不弯曲，不断章取义。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尊重不同意见，讨论问题时，态度要平和，以理服人。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表达观点时，要简洁明了，要有根据。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（适时板书：尊重别人</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换位思考</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态度平和</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以理服人</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有理有据</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简洁明了）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四、交际示例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针对事例一的口语交际，</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普通市民：我认为春节应该燃放鞭炮，多年来流传下来的老规矩了，再说，如果没有鞭炮声，过年的味道就没有了。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环保局局长：我认为不应该放，燃放烟花爆竹，会产生大量的有毒的烟雾，严重影响空气质量，对广大市民身体会造成一定的伤害。另外，烟花爆竹燃放后还会产生大量的垃圾，给环卫工人增加了不少的工作量。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消防队员：每年都会因燃放烟花爆竹引起火灾，所以为了安全考虑，不要燃放烟花爆竹了。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眼科医生：每到春节期间，我们眼科都会接收一些因燃放烟花爆竹受伤的患者，有的相当严重，个别会失明。我的看法是不要燃放烟花爆竹了。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环卫工人：燃放以后，纸皮到处飞，好多的烟花箱子、筒子很难清理，也看见有着火的现象。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鞭炮厂工人：我们对燃放烟花爆竹不支持也不反对。我们考虑的是我们的饭碗问题。如果能给我们安排好其他出路，不至于让我们自谋生活的话，我们也不支持燃放烟花爆竹。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五、课堂总结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生活中我们总会遇到与自己不一致的意见，千万不要因此而生气，仇恨别人。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要静下心来，学会换位思考，态度平和，以理服人。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课下围绕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小学生该不该上网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与同学练习口语交际。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意见不同怎么办</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尊重别人</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换位思考</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态度平和</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以理服人</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有理有据</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简洁明了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hint="eastAsia"/>
          <w:b/>
          <w:color w:val="000000"/>
          <w:kern w:val="0"/>
          <w:szCs w:val="21"/>
          <w:shd w:val="clear" w:color="auto" w:fill="FFFFFF"/>
        </w:rPr>
        <w:t>习作：学写倡议书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明白如果有一个好的想法想得到大家的支持，并一起去实施，可以写倡议书。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 xml:space="preserve">让学生能根据现实生活提出合理化的建议，学会用正确的格式书写倡议书。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鼓励学生关注社会生活，培养学生的社会责任感。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使学生学会写倡议书的格式和写清楚存在的问题，产生的原因，并提出自己的建议。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写出目的性明确、针对性可行性强、语言准确、短小精悍的倡议书，所提倡议要合理、具体，具有可操作性。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学生准备：课前，做一份社会调查，通过查找资料、访问以及结合所学课文内容的感受等形式弄清楚存在的问题。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教师准备：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搜集有关资料、写一篇倡议书例文。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一、激兴趣，引课题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播放幻灯片，激发兴趣。同学们（师出示【课件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】关于环保的图片）图片看完了，你们有什么感受呢？</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预设：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生：现在的水资源严重缺乏，世界上很多地方都严重缺水，那些孩子们真可怜，我们要保护水资源，从现在开始节约用水。现在的环境污染太严重了。雾霾带给人们的疾病困扰很厉害，我们要多植树造林</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引起学生对环保的关注。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谈话导入课题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同学们，刚刚你们说的那些想法、点子，我们可以让更多的人来共同关注，为缺水地区、疾病重灾区来贡献自己的一份力量。（板书：学写倡议书）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 xml:space="preserve">二、读内容，明要求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 xml:space="preserve">、翻开书本，阅读习作内容。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、学生自由读习作内容，概括本次习作提出了哪些要求？</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、学生把自己对习作要求的理解在全班交流，并归纳要点：【课件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）倡议书的格式要正确。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）倡议书要写清楚存在的问题，产生的原因，解决的办法。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 xml:space="preserve">三、拓思路，想问题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．同学们，在课前，我建议大家找一找身边存在的环境被破坏，被污染的现象，你们能不能说说，都发现了哪些问题？</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 xml:space="preserve">．根据调查报告，生交流反馈。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例如：生活中，人们浪费水，水资源被农药等化学用品污染。浪费电，不随手关灯，无人看电视还一直开着等。空气的污染，白色塑料袋的滥用，汽车尾气的过量排放等。学校中，乱扔果皮纸屑，浪费纸张等问题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 xml:space="preserve">巧设对立面，解决疑难点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 xml:space="preserve">）师根据生的回答提出不同主张，生反驳，引发对立。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学生们说节约用水，老师可以说：反正我家不缺少水，我家花着钱呢，浪费不浪费和别人没有关系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）师生之间在争辩中寻求参考答案：：倡议书不仅仅只满足个人需求，而且应该要考虑到大多数人的利益。（板书：存在的问题</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产生的原因）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）这么多的不环保现象，浪费现象，你们有什么好的办法来解决呢？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（生说出一些建议，教师适当引导看建议是否合理，帮忙梳理。）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师适当的时候，提出建议要求：合理、具体（板书：解决的办法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 xml:space="preserve">合理、具体）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 xml:space="preserve">四、借例文，明格式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】师出示一份有问题的倡议书。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生再次回顾习作内容，明确格式。【课件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：格式要求】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）题目：在第一行中间写上</w:t>
      </w:r>
      <w:r w:rsidRPr="00045E71">
        <w:rPr>
          <w:rFonts w:ascii="Tahoma" w:hAnsi="Tahoma" w:cs="Tahoma"/>
          <w:color w:val="000000"/>
          <w:kern w:val="0"/>
          <w:szCs w:val="21"/>
          <w:shd w:val="clear" w:color="auto" w:fill="FFFFFF"/>
        </w:rPr>
        <w:t>“XXX</w:t>
      </w:r>
      <w:r w:rsidRPr="00045E71">
        <w:rPr>
          <w:rFonts w:ascii="Tahoma" w:hAnsi="Tahoma" w:cs="Tahoma" w:hint="eastAsia"/>
          <w:color w:val="000000"/>
          <w:kern w:val="0"/>
          <w:szCs w:val="21"/>
          <w:shd w:val="clear" w:color="auto" w:fill="FFFFFF"/>
        </w:rPr>
        <w:t>倡议书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几个字。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）称号：倡议的对象。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）正文：写清倡议的事项和原因。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）署名、日期：最后署名要写上提出建议的团队名称或个人姓名，再另起一行（对应署名位置）写上提出倡议的日期。（板书：格式</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要规范正确）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】师出示正确格式的倡议书，再次引发学生注意格式。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五、谈收获，留作业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说一说，学习了这节课，你有什么想法？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写一份倡议书，根据现实生活提出合理化的倡议，格式要正确要规范，根据倡议的对象，将倡议书发布在合适的地方。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学写倡议书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存在的问题</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产生的原因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解决的办法</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合理、具体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格式</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要规范正确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语文园地六</w:t>
      </w:r>
    </w:p>
    <w:p w:rsidR="00487391" w:rsidRDefault="00487391" w:rsidP="00016BC9">
      <w:pPr>
        <w:widowControl/>
        <w:shd w:val="clear" w:color="auto" w:fill="FFFFFF"/>
        <w:jc w:val="left"/>
        <w:rPr>
          <w:rFonts w:ascii="宋体" w:cs="宋体"/>
          <w:b/>
          <w:color w:val="000000"/>
          <w:kern w:val="0"/>
          <w:szCs w:val="21"/>
          <w:shd w:val="clear" w:color="auto" w:fill="FFFFFF"/>
        </w:rPr>
      </w:pPr>
      <w:r>
        <w:rPr>
          <w:rFonts w:ascii="宋体" w:cs="宋体" w:hint="eastAsia"/>
          <w:b/>
          <w:color w:val="000000"/>
          <w:kern w:val="0"/>
          <w:szCs w:val="21"/>
          <w:shd w:val="clear" w:color="auto" w:fill="FFFFFF"/>
        </w:rPr>
        <w:t>教学目标</w:t>
      </w:r>
    </w:p>
    <w:p w:rsidR="00487391" w:rsidRDefault="00487391" w:rsidP="00016BC9">
      <w:pPr>
        <w:numPr>
          <w:ilvl w:val="0"/>
          <w:numId w:val="19"/>
        </w:numPr>
        <w:tabs>
          <w:tab w:val="left" w:pos="312"/>
        </w:tabs>
        <w:rPr>
          <w:sz w:val="24"/>
        </w:rPr>
      </w:pPr>
      <w:r>
        <w:rPr>
          <w:rFonts w:hint="eastAsia"/>
          <w:sz w:val="24"/>
        </w:rPr>
        <w:t>学习用多种方法去读懂古诗句的意思。</w:t>
      </w:r>
    </w:p>
    <w:p w:rsidR="00487391" w:rsidRDefault="00487391" w:rsidP="00016BC9">
      <w:pPr>
        <w:numPr>
          <w:ilvl w:val="0"/>
          <w:numId w:val="19"/>
        </w:numPr>
        <w:tabs>
          <w:tab w:val="left" w:pos="312"/>
        </w:tabs>
        <w:rPr>
          <w:sz w:val="24"/>
        </w:rPr>
      </w:pPr>
      <w:r>
        <w:rPr>
          <w:rFonts w:hint="eastAsia"/>
          <w:sz w:val="24"/>
        </w:rPr>
        <w:t>学习从一段话中看出作者的观点。</w:t>
      </w:r>
    </w:p>
    <w:p w:rsidR="00487391" w:rsidRDefault="00487391" w:rsidP="00016BC9">
      <w:pPr>
        <w:numPr>
          <w:ilvl w:val="0"/>
          <w:numId w:val="19"/>
        </w:numPr>
        <w:tabs>
          <w:tab w:val="left" w:pos="312"/>
        </w:tabs>
        <w:rPr>
          <w:sz w:val="24"/>
        </w:rPr>
      </w:pPr>
      <w:r>
        <w:rPr>
          <w:rFonts w:hint="eastAsia"/>
          <w:sz w:val="24"/>
        </w:rPr>
        <w:t>学会乘公交车，选择合适的乘车方案。</w:t>
      </w:r>
    </w:p>
    <w:p w:rsidR="00487391" w:rsidRDefault="00487391" w:rsidP="00016BC9">
      <w:pPr>
        <w:widowControl/>
        <w:shd w:val="clear" w:color="auto" w:fill="FFFFFF"/>
        <w:jc w:val="left"/>
        <w:rPr>
          <w:rFonts w:ascii="宋体" w:cs="宋体"/>
          <w:b/>
          <w:color w:val="000000"/>
          <w:kern w:val="0"/>
          <w:szCs w:val="21"/>
          <w:shd w:val="clear" w:color="auto" w:fill="FFFFFF"/>
        </w:rPr>
      </w:pPr>
      <w:r>
        <w:rPr>
          <w:sz w:val="24"/>
        </w:rPr>
        <w:t>4</w:t>
      </w:r>
      <w:r>
        <w:rPr>
          <w:rFonts w:hint="eastAsia"/>
          <w:sz w:val="24"/>
        </w:rPr>
        <w:t>、积累“五行、五谷、五音、五彩”具体所指。</w:t>
      </w:r>
    </w:p>
    <w:p w:rsidR="00487391" w:rsidRDefault="00487391" w:rsidP="00016BC9">
      <w:pPr>
        <w:widowControl/>
        <w:shd w:val="clear" w:color="auto" w:fill="FFFFFF"/>
        <w:jc w:val="left"/>
        <w:rPr>
          <w:rFonts w:ascii="宋体" w:cs="宋体"/>
          <w:b/>
          <w:color w:val="000000"/>
          <w:kern w:val="0"/>
          <w:szCs w:val="21"/>
          <w:shd w:val="clear" w:color="auto" w:fill="FFFFFF"/>
        </w:rPr>
      </w:pPr>
      <w:r>
        <w:rPr>
          <w:rFonts w:ascii="宋体" w:cs="宋体" w:hint="eastAsia"/>
          <w:b/>
          <w:color w:val="000000"/>
          <w:kern w:val="0"/>
          <w:szCs w:val="21"/>
          <w:shd w:val="clear" w:color="auto" w:fill="FFFFFF"/>
        </w:rPr>
        <w:t>教学重点</w:t>
      </w:r>
    </w:p>
    <w:p w:rsidR="00487391" w:rsidRDefault="00487391" w:rsidP="00016BC9">
      <w:pPr>
        <w:widowControl/>
        <w:shd w:val="clear" w:color="auto" w:fill="FFFFFF"/>
        <w:jc w:val="left"/>
        <w:rPr>
          <w:rFonts w:ascii="宋体" w:cs="宋体"/>
          <w:b/>
          <w:color w:val="000000"/>
          <w:kern w:val="0"/>
          <w:szCs w:val="21"/>
          <w:shd w:val="clear" w:color="auto" w:fill="FFFFFF"/>
        </w:rPr>
      </w:pPr>
      <w:r>
        <w:rPr>
          <w:rFonts w:hint="eastAsia"/>
          <w:sz w:val="24"/>
        </w:rPr>
        <w:t>学习运用借助注释、想象、了解古代文化常识等多种方法读懂古诗句。</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Pr>
          <w:rFonts w:ascii="宋体" w:cs="宋体" w:hint="eastAsia"/>
          <w:b/>
          <w:color w:val="000000"/>
          <w:kern w:val="0"/>
          <w:szCs w:val="21"/>
          <w:shd w:val="clear" w:color="auto" w:fill="FFFFFF"/>
        </w:rPr>
        <w:t>教学难点</w:t>
      </w:r>
    </w:p>
    <w:p w:rsidR="00487391" w:rsidRDefault="00487391" w:rsidP="00016BC9">
      <w:pPr>
        <w:widowControl/>
        <w:shd w:val="clear" w:color="auto" w:fill="FFFFFF"/>
        <w:jc w:val="left"/>
        <w:rPr>
          <w:rFonts w:ascii="宋体" w:cs="宋体"/>
          <w:b/>
          <w:color w:val="000000"/>
          <w:kern w:val="0"/>
          <w:szCs w:val="21"/>
          <w:shd w:val="clear" w:color="auto" w:fill="FFFFFF"/>
        </w:rPr>
      </w:pPr>
      <w:r>
        <w:rPr>
          <w:rFonts w:hint="eastAsia"/>
          <w:sz w:val="24"/>
        </w:rPr>
        <w:t>学习从一段话中看出作者的观点。</w:t>
      </w:r>
    </w:p>
    <w:p w:rsidR="00487391" w:rsidRDefault="00487391" w:rsidP="00016BC9">
      <w:pPr>
        <w:widowControl/>
        <w:shd w:val="clear" w:color="auto" w:fill="FFFFFF"/>
        <w:jc w:val="left"/>
        <w:rPr>
          <w:rFonts w:ascii="宋体" w:cs="宋体"/>
          <w:b/>
          <w:color w:val="000000"/>
          <w:kern w:val="0"/>
          <w:szCs w:val="21"/>
          <w:shd w:val="clear" w:color="auto" w:fill="FFFFFF"/>
        </w:rPr>
      </w:pPr>
      <w:r>
        <w:rPr>
          <w:rFonts w:ascii="宋体" w:cs="宋体" w:hint="eastAsia"/>
          <w:b/>
          <w:color w:val="000000"/>
          <w:kern w:val="0"/>
          <w:szCs w:val="21"/>
          <w:shd w:val="clear" w:color="auto" w:fill="FFFFFF"/>
        </w:rPr>
        <w:t>教学用具</w:t>
      </w:r>
    </w:p>
    <w:p w:rsidR="00487391" w:rsidRDefault="00487391" w:rsidP="00016BC9">
      <w:pPr>
        <w:widowControl/>
        <w:shd w:val="clear" w:color="auto" w:fill="FFFFFF"/>
        <w:jc w:val="left"/>
        <w:rPr>
          <w:rFonts w:ascii="宋体" w:cs="宋体"/>
          <w:b/>
          <w:color w:val="000000"/>
          <w:kern w:val="0"/>
          <w:szCs w:val="21"/>
          <w:shd w:val="clear" w:color="auto" w:fill="FFFFFF"/>
        </w:rPr>
      </w:pPr>
      <w:r>
        <w:rPr>
          <w:rFonts w:ascii="宋体" w:cs="宋体" w:hint="eastAsia"/>
          <w:b/>
          <w:color w:val="000000"/>
          <w:kern w:val="0"/>
          <w:szCs w:val="21"/>
          <w:shd w:val="clear" w:color="auto" w:fill="FFFFFF"/>
        </w:rPr>
        <w:t>课件</w:t>
      </w:r>
    </w:p>
    <w:p w:rsidR="00487391" w:rsidRDefault="00487391" w:rsidP="00016BC9">
      <w:pPr>
        <w:widowControl/>
        <w:shd w:val="clear" w:color="auto" w:fill="FFFFFF"/>
        <w:jc w:val="left"/>
        <w:rPr>
          <w:rFonts w:ascii="宋体" w:cs="宋体"/>
          <w:b/>
          <w:color w:val="000000"/>
          <w:kern w:val="0"/>
          <w:szCs w:val="21"/>
          <w:shd w:val="clear" w:color="auto" w:fill="FFFFFF"/>
        </w:rPr>
      </w:pPr>
      <w:r>
        <w:rPr>
          <w:rFonts w:ascii="宋体" w:cs="宋体" w:hint="eastAsia"/>
          <w:b/>
          <w:color w:val="000000"/>
          <w:kern w:val="0"/>
          <w:szCs w:val="21"/>
          <w:shd w:val="clear" w:color="auto" w:fill="FFFFFF"/>
        </w:rPr>
        <w:t>教学设计</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导入：今天，我们来学习《语文园地六》（板书课题）【课件</w:t>
      </w:r>
      <w:r w:rsidRPr="00C82A6B">
        <w:rPr>
          <w:rFonts w:ascii="宋体" w:cs="宋体"/>
          <w:color w:val="000000"/>
          <w:kern w:val="0"/>
          <w:szCs w:val="21"/>
          <w:shd w:val="clear" w:color="auto" w:fill="FFFFFF"/>
        </w:rPr>
        <w:t>1</w:t>
      </w:r>
      <w:r w:rsidRPr="00C82A6B">
        <w:rPr>
          <w:rFonts w:ascii="宋体" w:cs="宋体" w:hint="eastAsia"/>
          <w:color w:val="000000"/>
          <w:kern w:val="0"/>
          <w:szCs w:val="21"/>
          <w:shd w:val="clear" w:color="auto" w:fill="FFFFFF"/>
        </w:rPr>
        <w:t>：课题】</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交流平台</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一、交流学习方法</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1.</w:t>
      </w:r>
      <w:r w:rsidRPr="00C82A6B">
        <w:rPr>
          <w:rFonts w:ascii="宋体" w:cs="宋体" w:hint="eastAsia"/>
          <w:color w:val="000000"/>
          <w:kern w:val="0"/>
          <w:szCs w:val="21"/>
          <w:shd w:val="clear" w:color="auto" w:fill="FFFFFF"/>
        </w:rPr>
        <w:t>出示古诗《浪淘沙》</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【课件</w:t>
      </w:r>
      <w:r w:rsidRPr="00C82A6B">
        <w:rPr>
          <w:rFonts w:ascii="宋体" w:cs="宋体"/>
          <w:color w:val="000000"/>
          <w:kern w:val="0"/>
          <w:szCs w:val="21"/>
          <w:shd w:val="clear" w:color="auto" w:fill="FFFFFF"/>
        </w:rPr>
        <w:t>2</w:t>
      </w:r>
      <w:r w:rsidRPr="00C82A6B">
        <w:rPr>
          <w:rFonts w:ascii="宋体" w:cs="宋体" w:hint="eastAsia"/>
          <w:color w:val="000000"/>
          <w:kern w:val="0"/>
          <w:szCs w:val="21"/>
          <w:shd w:val="clear" w:color="auto" w:fill="FFFFFF"/>
        </w:rPr>
        <w:t>】</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浪淘沙</w:t>
      </w:r>
      <w:r w:rsidRPr="00C82A6B">
        <w:rPr>
          <w:rFonts w:ascii="宋体" w:cs="宋体"/>
          <w:color w:val="000000"/>
          <w:kern w:val="0"/>
          <w:szCs w:val="21"/>
          <w:shd w:val="clear" w:color="auto" w:fill="FFFFFF"/>
        </w:rPr>
        <w:t>•</w:t>
      </w:r>
      <w:r w:rsidRPr="00C82A6B">
        <w:rPr>
          <w:rFonts w:ascii="宋体" w:cs="宋体" w:hint="eastAsia"/>
          <w:color w:val="000000"/>
          <w:kern w:val="0"/>
          <w:szCs w:val="21"/>
          <w:shd w:val="clear" w:color="auto" w:fill="FFFFFF"/>
        </w:rPr>
        <w:t>九曲黄河万里沙</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唐代：刘禹锡</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九曲黄河万里沙，浪淘风簸自天涯。</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如今直上银河去，同到牵牛织女家。</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2.</w:t>
      </w:r>
      <w:r w:rsidRPr="00C82A6B">
        <w:rPr>
          <w:rFonts w:ascii="宋体" w:cs="宋体" w:hint="eastAsia"/>
          <w:color w:val="000000"/>
          <w:kern w:val="0"/>
          <w:szCs w:val="21"/>
          <w:shd w:val="clear" w:color="auto" w:fill="FFFFFF"/>
        </w:rPr>
        <w:t>对照古诗，想一想自己是用哪些方法理解诗歌的？</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3.</w:t>
      </w:r>
      <w:r w:rsidRPr="00C82A6B">
        <w:rPr>
          <w:rFonts w:ascii="宋体" w:cs="宋体" w:hint="eastAsia"/>
          <w:color w:val="000000"/>
          <w:kern w:val="0"/>
          <w:szCs w:val="21"/>
          <w:shd w:val="clear" w:color="auto" w:fill="FFFFFF"/>
        </w:rPr>
        <w:t>学生交流，自由发言。</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4.</w:t>
      </w:r>
      <w:r w:rsidRPr="00C82A6B">
        <w:rPr>
          <w:rFonts w:ascii="宋体" w:cs="宋体" w:hint="eastAsia"/>
          <w:color w:val="000000"/>
          <w:kern w:val="0"/>
          <w:szCs w:val="21"/>
          <w:shd w:val="clear" w:color="auto" w:fill="FFFFFF"/>
        </w:rPr>
        <w:t>教师总结：我们学习了不少的古诗，大家都掌握了一些学习方法。具体总结如下，出示：【课件</w:t>
      </w:r>
      <w:r w:rsidRPr="00C82A6B">
        <w:rPr>
          <w:rFonts w:ascii="宋体" w:cs="宋体"/>
          <w:color w:val="000000"/>
          <w:kern w:val="0"/>
          <w:szCs w:val="21"/>
          <w:shd w:val="clear" w:color="auto" w:fill="FFFFFF"/>
        </w:rPr>
        <w:t>3</w:t>
      </w:r>
      <w:r w:rsidRPr="00C82A6B">
        <w:rPr>
          <w:rFonts w:ascii="宋体" w:cs="宋体" w:hint="eastAsia"/>
          <w:color w:val="000000"/>
          <w:kern w:val="0"/>
          <w:szCs w:val="21"/>
          <w:shd w:val="clear" w:color="auto" w:fill="FFFFFF"/>
        </w:rPr>
        <w:t>】</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cs="Calibri"/>
          <w:color w:val="000000"/>
          <w:kern w:val="0"/>
          <w:szCs w:val="21"/>
          <w:shd w:val="clear" w:color="auto" w:fill="FFFFFF"/>
        </w:rPr>
        <w:t></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借助注释理解古诗中的字词。</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cs="Calibri"/>
          <w:color w:val="000000"/>
          <w:kern w:val="0"/>
          <w:szCs w:val="21"/>
          <w:shd w:val="clear" w:color="auto" w:fill="FFFFFF"/>
        </w:rPr>
        <w:t></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有画面感的诗句，可以通过想象去体会。</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cs="Calibri"/>
          <w:color w:val="000000"/>
          <w:kern w:val="0"/>
          <w:szCs w:val="21"/>
          <w:shd w:val="clear" w:color="auto" w:fill="FFFFFF"/>
        </w:rPr>
        <w:t></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多了解古代文化常识，也有助于我们理解古诗词的意思。</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（适时板书：注释</w:t>
      </w: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想象</w:t>
      </w: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常识）</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二、完成阅读练习</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1.</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出示古诗</w:t>
      </w:r>
      <w:r w:rsidRPr="00C82A6B">
        <w:rPr>
          <w:rFonts w:ascii="宋体" w:cs="宋体"/>
          <w:color w:val="000000"/>
          <w:kern w:val="0"/>
          <w:szCs w:val="21"/>
          <w:shd w:val="clear" w:color="auto" w:fill="FFFFFF"/>
        </w:rPr>
        <w:t xml:space="preserve">  </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【课件</w:t>
      </w:r>
      <w:r w:rsidRPr="00C82A6B">
        <w:rPr>
          <w:rFonts w:ascii="宋体" w:cs="宋体"/>
          <w:color w:val="000000"/>
          <w:kern w:val="0"/>
          <w:szCs w:val="21"/>
          <w:shd w:val="clear" w:color="auto" w:fill="FFFFFF"/>
        </w:rPr>
        <w:t>4</w:t>
      </w:r>
      <w:r w:rsidRPr="00C82A6B">
        <w:rPr>
          <w:rFonts w:ascii="宋体" w:cs="宋体" w:hint="eastAsia"/>
          <w:color w:val="000000"/>
          <w:kern w:val="0"/>
          <w:szCs w:val="21"/>
          <w:shd w:val="clear" w:color="auto" w:fill="FFFFFF"/>
        </w:rPr>
        <w:t>】</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戏问花门酒家翁</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唐代：岑参</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老人七十仍沽酒，千壶百瓮花门口。</w:t>
      </w:r>
      <w:r w:rsidRPr="00C82A6B">
        <w:rPr>
          <w:rFonts w:ascii="宋体" w:cs="宋体"/>
          <w:color w:val="000000"/>
          <w:kern w:val="0"/>
          <w:szCs w:val="21"/>
          <w:shd w:val="clear" w:color="auto" w:fill="FFFFFF"/>
        </w:rPr>
        <w:t xml:space="preserve"> </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道傍榆荚巧似钱，摘来沽酒君肯否。</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⑴沽：买或卖。首句的“沽”是卖的意思，末句的“沽”是买的意思。</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⑵花门：即花门楼，凉州（今甘肃武威）馆舍名。花门口：指花门楼口。</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⑶榆荚：榆树的果实。春天榆树枝条间生榆荚，形状似钱而小，色白成串，俗称榆钱。</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2.</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合作交流：学生用学过的方法自学古诗，用自己的话说一说诗句的大意。</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词句段运用</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一、分析提炼观点</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1.</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出示：【课件</w:t>
      </w:r>
      <w:r w:rsidRPr="00C82A6B">
        <w:rPr>
          <w:rFonts w:ascii="宋体" w:cs="宋体"/>
          <w:color w:val="000000"/>
          <w:kern w:val="0"/>
          <w:szCs w:val="21"/>
          <w:shd w:val="clear" w:color="auto" w:fill="FFFFFF"/>
        </w:rPr>
        <w:t>5</w:t>
      </w:r>
      <w:r w:rsidRPr="00C82A6B">
        <w:rPr>
          <w:rFonts w:ascii="宋体" w:cs="宋体" w:hint="eastAsia"/>
          <w:color w:val="000000"/>
          <w:kern w:val="0"/>
          <w:szCs w:val="21"/>
          <w:shd w:val="clear" w:color="auto" w:fill="FFFFFF"/>
        </w:rPr>
        <w:t>】</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为了生活环境更舒适，人们在城市里种植了大量的花草树木。郁郁葱葱的树木花草是城市的“绿色卫士”，人们把它们比作“城市之肺”，是十分形象和确切的。因为这些“绿色卫士”，不仅能吸收空气中过剩的二氧化碳，调节城市空气，而且能降低灰尘污染</w:t>
      </w:r>
      <w:r w:rsidRPr="00C82A6B">
        <w:rPr>
          <w:rFonts w:ascii="宋体" w:cs="宋体"/>
          <w:color w:val="000000"/>
          <w:kern w:val="0"/>
          <w:szCs w:val="21"/>
          <w:shd w:val="clear" w:color="auto" w:fill="FFFFFF"/>
        </w:rPr>
        <w:t>——</w:t>
      </w:r>
      <w:r w:rsidRPr="00C82A6B">
        <w:rPr>
          <w:rFonts w:ascii="宋体" w:cs="宋体" w:hint="eastAsia"/>
          <w:color w:val="000000"/>
          <w:kern w:val="0"/>
          <w:szCs w:val="21"/>
          <w:shd w:val="clear" w:color="auto" w:fill="FFFFFF"/>
        </w:rPr>
        <w:t>叶子表面的绒毛和黏液能吸附飘尘，阻止灰尘微粒蔓延。</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2.</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学生读这一段话，读两遍。</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3.</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交流：这段话表达了怎样的观点？</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4.</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汇报，评价，指导：</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可以看出作者非常喜欢这些花草树木。这段文字的中心句是第一句话，作者围绕这个中心意思，从颜色和作用两方面来表达了自己的观点。从“郁郁葱葱”“绿色卫士”“城市之肺”这些词语也可以看出作者对花草树木的赞美。</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（适时板书：抓住关键句</w:t>
      </w: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把握观点）</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二、选择乘车方案</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1.</w:t>
      </w:r>
      <w:r w:rsidRPr="00C82A6B">
        <w:rPr>
          <w:rFonts w:ascii="宋体" w:cs="宋体" w:hint="eastAsia"/>
          <w:color w:val="000000"/>
          <w:kern w:val="0"/>
          <w:szCs w:val="21"/>
          <w:shd w:val="clear" w:color="auto" w:fill="FFFFFF"/>
        </w:rPr>
        <w:t>学生自读“词句段运用”第二部分文字，明确时间和路线。</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2.</w:t>
      </w:r>
      <w:r w:rsidRPr="00C82A6B">
        <w:rPr>
          <w:rFonts w:ascii="宋体" w:cs="宋体" w:hint="eastAsia"/>
          <w:color w:val="000000"/>
          <w:kern w:val="0"/>
          <w:szCs w:val="21"/>
          <w:shd w:val="clear" w:color="auto" w:fill="FFFFFF"/>
        </w:rPr>
        <w:t>小组交流，选择合适的乘车方案。</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1.</w:t>
      </w:r>
      <w:r w:rsidRPr="00C82A6B">
        <w:rPr>
          <w:rFonts w:ascii="宋体" w:cs="宋体"/>
          <w:color w:val="000000"/>
          <w:kern w:val="0"/>
          <w:szCs w:val="21"/>
          <w:shd w:val="clear" w:color="auto" w:fill="FFFFFF"/>
        </w:rPr>
        <w:tab/>
      </w:r>
      <w:r w:rsidRPr="00C82A6B">
        <w:rPr>
          <w:rFonts w:ascii="宋体" w:cs="宋体" w:hint="eastAsia"/>
          <w:color w:val="000000"/>
          <w:kern w:val="0"/>
          <w:szCs w:val="21"/>
          <w:shd w:val="clear" w:color="auto" w:fill="FFFFFF"/>
        </w:rPr>
        <w:t>教师检查指导：</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w:t>
      </w:r>
      <w:r w:rsidRPr="00C82A6B">
        <w:rPr>
          <w:rFonts w:ascii="宋体" w:cs="宋体"/>
          <w:color w:val="000000"/>
          <w:kern w:val="0"/>
          <w:szCs w:val="21"/>
          <w:shd w:val="clear" w:color="auto" w:fill="FFFFFF"/>
        </w:rPr>
        <w:t>1</w:t>
      </w:r>
      <w:r w:rsidRPr="00C82A6B">
        <w:rPr>
          <w:rFonts w:ascii="宋体" w:cs="宋体" w:hint="eastAsia"/>
          <w:color w:val="000000"/>
          <w:kern w:val="0"/>
          <w:szCs w:val="21"/>
          <w:shd w:val="clear" w:color="auto" w:fill="FFFFFF"/>
        </w:rPr>
        <w:t>）时间：早上九点以前</w:t>
      </w: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路线：温泉镇</w:t>
      </w:r>
      <w:r w:rsidRPr="00C82A6B">
        <w:rPr>
          <w:rFonts w:ascii="宋体" w:cs="宋体"/>
          <w:color w:val="000000"/>
          <w:kern w:val="0"/>
          <w:szCs w:val="21"/>
          <w:shd w:val="clear" w:color="auto" w:fill="FFFFFF"/>
        </w:rPr>
        <w:t>——</w:t>
      </w:r>
      <w:r w:rsidRPr="00C82A6B">
        <w:rPr>
          <w:rFonts w:ascii="宋体" w:cs="宋体" w:hint="eastAsia"/>
          <w:color w:val="000000"/>
          <w:kern w:val="0"/>
          <w:szCs w:val="21"/>
          <w:shd w:val="clear" w:color="auto" w:fill="FFFFFF"/>
        </w:rPr>
        <w:t>宋家洼</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w:t>
      </w:r>
      <w:r w:rsidRPr="00C82A6B">
        <w:rPr>
          <w:rFonts w:ascii="宋体" w:cs="宋体"/>
          <w:color w:val="000000"/>
          <w:kern w:val="0"/>
          <w:szCs w:val="21"/>
          <w:shd w:val="clear" w:color="auto" w:fill="FFFFFF"/>
        </w:rPr>
        <w:t>2</w:t>
      </w:r>
      <w:r w:rsidRPr="00C82A6B">
        <w:rPr>
          <w:rFonts w:ascii="宋体" w:cs="宋体" w:hint="eastAsia"/>
          <w:color w:val="000000"/>
          <w:kern w:val="0"/>
          <w:szCs w:val="21"/>
          <w:shd w:val="clear" w:color="auto" w:fill="FFFFFF"/>
        </w:rPr>
        <w:t>）乘车方案：早上六点钟先坐</w:t>
      </w:r>
      <w:r w:rsidRPr="00C82A6B">
        <w:rPr>
          <w:rFonts w:ascii="宋体" w:cs="宋体"/>
          <w:color w:val="000000"/>
          <w:kern w:val="0"/>
          <w:szCs w:val="21"/>
          <w:shd w:val="clear" w:color="auto" w:fill="FFFFFF"/>
        </w:rPr>
        <w:t>65</w:t>
      </w:r>
      <w:r w:rsidRPr="00C82A6B">
        <w:rPr>
          <w:rFonts w:ascii="宋体" w:cs="宋体" w:hint="eastAsia"/>
          <w:color w:val="000000"/>
          <w:kern w:val="0"/>
          <w:szCs w:val="21"/>
          <w:shd w:val="clear" w:color="auto" w:fill="FFFFFF"/>
        </w:rPr>
        <w:t>路车从温泉镇到四通桥下车，然后坐</w:t>
      </w:r>
      <w:r w:rsidRPr="00C82A6B">
        <w:rPr>
          <w:rFonts w:ascii="宋体" w:cs="宋体"/>
          <w:color w:val="000000"/>
          <w:kern w:val="0"/>
          <w:szCs w:val="21"/>
          <w:shd w:val="clear" w:color="auto" w:fill="FFFFFF"/>
        </w:rPr>
        <w:t>86</w:t>
      </w:r>
      <w:r w:rsidRPr="00C82A6B">
        <w:rPr>
          <w:rFonts w:ascii="宋体" w:cs="宋体" w:hint="eastAsia"/>
          <w:color w:val="000000"/>
          <w:kern w:val="0"/>
          <w:szCs w:val="21"/>
          <w:shd w:val="clear" w:color="auto" w:fill="FFFFFF"/>
        </w:rPr>
        <w:t>路车从四通桥上车到宋家洼下车。</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日积月累</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一、根据拼音自读</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1.</w:t>
      </w:r>
      <w:r w:rsidRPr="00C82A6B">
        <w:rPr>
          <w:rFonts w:ascii="宋体" w:cs="宋体" w:hint="eastAsia"/>
          <w:color w:val="000000"/>
          <w:kern w:val="0"/>
          <w:szCs w:val="21"/>
          <w:shd w:val="clear" w:color="auto" w:fill="FFFFFF"/>
        </w:rPr>
        <w:t>出示：【课件</w:t>
      </w:r>
      <w:r w:rsidRPr="00C82A6B">
        <w:rPr>
          <w:rFonts w:ascii="宋体" w:cs="宋体"/>
          <w:color w:val="000000"/>
          <w:kern w:val="0"/>
          <w:szCs w:val="21"/>
          <w:shd w:val="clear" w:color="auto" w:fill="FFFFFF"/>
        </w:rPr>
        <w:t>6</w:t>
      </w:r>
      <w:r w:rsidRPr="00C82A6B">
        <w:rPr>
          <w:rFonts w:ascii="宋体" w:cs="宋体" w:hint="eastAsia"/>
          <w:color w:val="000000"/>
          <w:kern w:val="0"/>
          <w:szCs w:val="21"/>
          <w:shd w:val="clear" w:color="auto" w:fill="FFFFFF"/>
        </w:rPr>
        <w:t>】</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五行：金、木、水、火、土</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五谷：稻、麦、黍、菽、稷</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五音：宫、商、角、徵、羽</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 xml:space="preserve">  </w:t>
      </w:r>
      <w:r w:rsidRPr="00C82A6B">
        <w:rPr>
          <w:rFonts w:ascii="宋体" w:cs="宋体" w:hint="eastAsia"/>
          <w:color w:val="000000"/>
          <w:kern w:val="0"/>
          <w:szCs w:val="21"/>
          <w:shd w:val="clear" w:color="auto" w:fill="FFFFFF"/>
        </w:rPr>
        <w:t>五彩：黄、青、赤、白、黑</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2.</w:t>
      </w:r>
      <w:r w:rsidRPr="00C82A6B">
        <w:rPr>
          <w:rFonts w:ascii="宋体" w:cs="宋体" w:hint="eastAsia"/>
          <w:color w:val="000000"/>
          <w:kern w:val="0"/>
          <w:szCs w:val="21"/>
          <w:shd w:val="clear" w:color="auto" w:fill="FFFFFF"/>
        </w:rPr>
        <w:t>学生练习读一读，记一记。用自己喜欢的方式理解不懂的字。</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hint="eastAsia"/>
          <w:color w:val="000000"/>
          <w:kern w:val="0"/>
          <w:szCs w:val="21"/>
          <w:shd w:val="clear" w:color="auto" w:fill="FFFFFF"/>
        </w:rPr>
        <w:t>二、教师适当点拨指导</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1.</w:t>
      </w:r>
      <w:r w:rsidRPr="00C82A6B">
        <w:rPr>
          <w:rFonts w:ascii="宋体" w:cs="宋体" w:hint="eastAsia"/>
          <w:color w:val="000000"/>
          <w:kern w:val="0"/>
          <w:szCs w:val="21"/>
          <w:shd w:val="clear" w:color="auto" w:fill="FFFFFF"/>
        </w:rPr>
        <w:t>五行是中医理论之一，五行指金、木、水、火、土五种物质，这一概念早在春秋战国时期已运用于医学，用以说明脏腑的属性及相互关系；也用五行相生相克的理论来解释内脏之间相互滋生和相互制约的关系。</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2.</w:t>
      </w:r>
      <w:r w:rsidRPr="00C82A6B">
        <w:rPr>
          <w:rFonts w:ascii="宋体" w:cs="宋体" w:hint="eastAsia"/>
          <w:color w:val="000000"/>
          <w:kern w:val="0"/>
          <w:szCs w:val="21"/>
          <w:shd w:val="clear" w:color="auto" w:fill="FFFFFF"/>
        </w:rPr>
        <w:t>平常俗称的“五谷”所指的五种谷物。“五谷”，古代有多种不同说法，最主要的有两种：一种指稻、黍、稷、麦、菽；另一种指麻、黍、稷、麦、菽。</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3.</w:t>
      </w:r>
      <w:r w:rsidRPr="00C82A6B">
        <w:rPr>
          <w:rFonts w:ascii="宋体" w:cs="宋体" w:hint="eastAsia"/>
          <w:color w:val="000000"/>
          <w:kern w:val="0"/>
          <w:szCs w:val="21"/>
          <w:shd w:val="clear" w:color="auto" w:fill="FFFFFF"/>
        </w:rPr>
        <w:t>五音最早的“宫商角徵羽”的名称见于距今</w:t>
      </w:r>
      <w:r w:rsidRPr="00C82A6B">
        <w:rPr>
          <w:rFonts w:ascii="宋体" w:cs="宋体"/>
          <w:color w:val="000000"/>
          <w:kern w:val="0"/>
          <w:szCs w:val="21"/>
          <w:shd w:val="clear" w:color="auto" w:fill="FFFFFF"/>
        </w:rPr>
        <w:t>2600</w:t>
      </w:r>
      <w:r w:rsidRPr="00C82A6B">
        <w:rPr>
          <w:rFonts w:ascii="宋体" w:cs="宋体" w:hint="eastAsia"/>
          <w:color w:val="000000"/>
          <w:kern w:val="0"/>
          <w:szCs w:val="21"/>
          <w:shd w:val="clear" w:color="auto" w:fill="FFFFFF"/>
        </w:rPr>
        <w:t>余年的春秋时期，在《管子</w:t>
      </w:r>
      <w:r w:rsidRPr="00C82A6B">
        <w:rPr>
          <w:rFonts w:ascii="宋体" w:cs="宋体"/>
          <w:color w:val="000000"/>
          <w:kern w:val="0"/>
          <w:szCs w:val="21"/>
          <w:shd w:val="clear" w:color="auto" w:fill="FFFFFF"/>
        </w:rPr>
        <w:t>•</w:t>
      </w:r>
      <w:r w:rsidRPr="00C82A6B">
        <w:rPr>
          <w:rFonts w:ascii="宋体" w:cs="宋体" w:hint="eastAsia"/>
          <w:color w:val="000000"/>
          <w:kern w:val="0"/>
          <w:szCs w:val="21"/>
          <w:shd w:val="clear" w:color="auto" w:fill="FFFFFF"/>
        </w:rPr>
        <w:t>地员篇》中，有采用数学运算方法获得“宫、商、角、徵、羽”五个音的科学办法，这就是中国音乐史上著名的“三分损益法”。“五音”：唇、舌、齿、鼻、喉（张炎《词源》）。</w:t>
      </w:r>
    </w:p>
    <w:p w:rsidR="00487391" w:rsidRPr="00C82A6B" w:rsidRDefault="00487391" w:rsidP="00016BC9">
      <w:pPr>
        <w:widowControl/>
        <w:shd w:val="clear" w:color="auto" w:fill="FFFFFF"/>
        <w:jc w:val="left"/>
        <w:rPr>
          <w:rFonts w:ascii="宋体" w:cs="宋体"/>
          <w:color w:val="000000"/>
          <w:kern w:val="0"/>
          <w:szCs w:val="21"/>
          <w:shd w:val="clear" w:color="auto" w:fill="FFFFFF"/>
        </w:rPr>
      </w:pPr>
      <w:r w:rsidRPr="00C82A6B">
        <w:rPr>
          <w:rFonts w:ascii="宋体" w:cs="宋体"/>
          <w:color w:val="000000"/>
          <w:kern w:val="0"/>
          <w:szCs w:val="21"/>
          <w:shd w:val="clear" w:color="auto" w:fill="FFFFFF"/>
        </w:rPr>
        <w:t>4.</w:t>
      </w:r>
      <w:r w:rsidRPr="00C82A6B">
        <w:rPr>
          <w:rFonts w:ascii="宋体" w:cs="宋体" w:hint="eastAsia"/>
          <w:color w:val="000000"/>
          <w:kern w:val="0"/>
          <w:szCs w:val="21"/>
          <w:shd w:val="clear" w:color="auto" w:fill="FFFFFF"/>
        </w:rPr>
        <w:t>“五彩”是黄、青、赤、白、黑，泛指各种颜色，这五种颜色从阴阳五行学说上讲，分别代表木、金、火、水、土。同时，分别象征东、西、南、北、中，蕴涵着五方神力。在明清两代得到发明和发展。主色调有红、黄、绿、蓝、黑、紫。</w:t>
      </w:r>
    </w:p>
    <w:p w:rsidR="00487391" w:rsidRDefault="00487391" w:rsidP="00016BC9">
      <w:pPr>
        <w:widowControl/>
        <w:shd w:val="clear" w:color="auto" w:fill="FFFFFF"/>
        <w:jc w:val="left"/>
        <w:rPr>
          <w:rFonts w:ascii="宋体" w:cs="宋体"/>
          <w:b/>
          <w:color w:val="000000"/>
          <w:kern w:val="0"/>
          <w:szCs w:val="21"/>
          <w:shd w:val="clear" w:color="auto" w:fill="FFFFFF"/>
        </w:rPr>
      </w:pPr>
      <w:r>
        <w:rPr>
          <w:rFonts w:ascii="宋体" w:cs="宋体" w:hint="eastAsia"/>
          <w:b/>
          <w:color w:val="000000"/>
          <w:kern w:val="0"/>
          <w:szCs w:val="21"/>
          <w:shd w:val="clear" w:color="auto" w:fill="FFFFFF"/>
        </w:rPr>
        <w:t>板书设计</w:t>
      </w:r>
    </w:p>
    <w:p w:rsidR="00487391" w:rsidRDefault="00487391" w:rsidP="00016BC9">
      <w:pPr>
        <w:jc w:val="center"/>
        <w:rPr>
          <w:sz w:val="24"/>
        </w:rPr>
      </w:pPr>
      <w:r>
        <w:rPr>
          <w:rFonts w:hint="eastAsia"/>
          <w:sz w:val="24"/>
        </w:rPr>
        <w:t>注释</w:t>
      </w:r>
      <w:r>
        <w:rPr>
          <w:sz w:val="24"/>
        </w:rPr>
        <w:t xml:space="preserve">  </w:t>
      </w:r>
      <w:r>
        <w:rPr>
          <w:rFonts w:hint="eastAsia"/>
          <w:sz w:val="24"/>
        </w:rPr>
        <w:t>想象</w:t>
      </w:r>
      <w:r>
        <w:rPr>
          <w:sz w:val="24"/>
        </w:rPr>
        <w:t xml:space="preserve">  </w:t>
      </w:r>
      <w:r>
        <w:rPr>
          <w:rFonts w:hint="eastAsia"/>
          <w:sz w:val="24"/>
        </w:rPr>
        <w:t>常识</w:t>
      </w:r>
    </w:p>
    <w:p w:rsidR="00487391" w:rsidRDefault="00487391" w:rsidP="00016BC9">
      <w:pPr>
        <w:widowControl/>
        <w:shd w:val="clear" w:color="auto" w:fill="FFFFFF"/>
        <w:jc w:val="center"/>
        <w:rPr>
          <w:rFonts w:ascii="宋体" w:cs="宋体"/>
          <w:b/>
          <w:color w:val="000000"/>
          <w:kern w:val="0"/>
          <w:szCs w:val="21"/>
          <w:shd w:val="clear" w:color="auto" w:fill="FFFFFF"/>
        </w:rPr>
      </w:pPr>
      <w:r>
        <w:rPr>
          <w:rFonts w:hint="eastAsia"/>
          <w:sz w:val="24"/>
        </w:rPr>
        <w:t>抓住关键句</w:t>
      </w:r>
      <w:r>
        <w:rPr>
          <w:sz w:val="24"/>
        </w:rPr>
        <w:t xml:space="preserve">  </w:t>
      </w:r>
      <w:r>
        <w:rPr>
          <w:rFonts w:hint="eastAsia"/>
          <w:sz w:val="24"/>
        </w:rPr>
        <w:t>把握观点</w:t>
      </w:r>
    </w:p>
    <w:p w:rsidR="00487391" w:rsidRDefault="00487391" w:rsidP="00016BC9">
      <w:pPr>
        <w:widowControl/>
        <w:shd w:val="clear" w:color="auto" w:fill="FFFFFF"/>
        <w:jc w:val="left"/>
        <w:rPr>
          <w:rFonts w:ascii="宋体" w:cs="宋体"/>
          <w:b/>
          <w:color w:val="000000"/>
          <w:kern w:val="0"/>
          <w:szCs w:val="21"/>
          <w:shd w:val="clear" w:color="auto" w:fill="FFFFFF"/>
        </w:rPr>
      </w:pPr>
      <w:r>
        <w:rPr>
          <w:rFonts w:ascii="宋体" w:cs="宋体" w:hint="eastAsia"/>
          <w:b/>
          <w:color w:val="000000"/>
          <w:kern w:val="0"/>
          <w:szCs w:val="21"/>
          <w:shd w:val="clear" w:color="auto" w:fill="FFFFFF"/>
        </w:rPr>
        <w:t>教学反思</w:t>
      </w:r>
    </w:p>
    <w:p w:rsidR="00487391" w:rsidRDefault="00487391" w:rsidP="00016BC9">
      <w:pPr>
        <w:widowControl/>
        <w:shd w:val="clear" w:color="auto" w:fill="FFFFFF"/>
        <w:jc w:val="left"/>
        <w:rPr>
          <w:rFonts w:ascii="宋体" w:cs="宋体"/>
          <w:b/>
          <w:color w:val="000000"/>
          <w:kern w:val="0"/>
          <w:szCs w:val="21"/>
          <w:shd w:val="clear" w:color="auto" w:fill="FFFFFF"/>
        </w:rPr>
      </w:pPr>
    </w:p>
    <w:p w:rsidR="0048739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b/>
          <w:color w:val="000000"/>
          <w:kern w:val="0"/>
          <w:szCs w:val="21"/>
          <w:shd w:val="clear" w:color="auto" w:fill="FFFFFF"/>
        </w:rPr>
        <w:t>21</w:t>
      </w:r>
      <w:r w:rsidRPr="00045E71">
        <w:rPr>
          <w:rFonts w:ascii="Tahoma" w:hAnsi="Tahoma" w:cs="Tahoma" w:hint="eastAsia"/>
          <w:b/>
          <w:color w:val="000000"/>
          <w:kern w:val="0"/>
          <w:szCs w:val="21"/>
          <w:shd w:val="clear" w:color="auto" w:fill="FFFFFF"/>
        </w:rPr>
        <w:t>、文言文二则</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能根据课后注释疏通全文，了解故事内容。</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正确、流利、有感情地朗读课文。背诵《伯牙鼓琴》。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理解重点词句，领悟文中所讲的道理。</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初步感受文言文的特点，激发学习文言文的兴趣。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正确朗读和背诵课文。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能参考注释读懂每句话的意思。</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正确朗读并背诵《伯牙鼓琴》。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结合注释理解词句的意思。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探究学习，体会人物心理。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一、课前朗读，感悟友情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出示一组表达友情的古诗句：【课件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海内存知己，天涯若比邻。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桃花潭水深千尺，不及汪伦送我情。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又送王孙去，萋萋满别情。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劝君更尽一杯酒，西出阳关无故人。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春草明年绿，王孙归不归。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学生读，谈体会。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二、谈话导入，走进课文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这组诗的共同特点是什么？古人以诗词的形式，用精炼的语言表达了和朋友知己之间的深厚感情，今天我们再来学习一篇写朋友知己的文言文。它千古传诵，流传至今。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补充文言文知识：文言文人们通常说古文。我国是一个文明古国，我国古代有着灿烂的文化，有着浩如烟海的文学艺术瑰宝，它们都是以文言文的形式记载下来的。我们要传承民族的瑰宝，就要学好文言文。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：课题】（板书第一则的题目：伯牙鼓琴）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学生齐读课题。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三、读通读顺，感知课文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试读，说说读后的感受。自己解决生字：哉</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自由、大声读课文，至少读</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遍，有生字的地方，难读的地方多读几遍。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古文的朗读和现代文不同，要读出节奏。再次朗读课文，这次要求读得有节奏。</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教师范读，读出节奏，读出韵味。学生拿笔画停顿。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学生再次自由朗读课文。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点名读，齐读。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四、初解知音，理解课文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真是读得越来越有滋味，俗话说：读书百遍，其义自见。文章的大致意思理解了吗？说说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绝弦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（预设答案：再也不弹琴了。）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2. </w:t>
      </w:r>
      <w:r w:rsidRPr="00045E71">
        <w:rPr>
          <w:rFonts w:ascii="Tahoma" w:hAnsi="Tahoma" w:cs="Tahoma" w:hint="eastAsia"/>
          <w:color w:val="000000"/>
          <w:kern w:val="0"/>
          <w:szCs w:val="21"/>
          <w:shd w:val="clear" w:color="auto" w:fill="FFFFFF"/>
        </w:rPr>
        <w:t>课文中还有哪些地方提到了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伯牙绝弦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（预设答案：伯牙破琴绝弦，终身不复鼓琴。）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这句话仅仅是讲伯牙终身不弹琴吗？他向世人宣告了什么？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（预设答案：这世上再也没有知音，再弹也没有意思了。）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鼓</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字引导，学生说说理解文言文的方法。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当我们深入课文的时候，会对课文有更深入的理解，再读读课文，想想哪些地方你读懂了，哪些不懂的可以和同学交流。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预设交流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我读懂了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伯牙鼓琴，锺子期听之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，这句话告诉我们伯牙弹琴，锺子期听他弹琴。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师：读了这一句，同学们有同学要质疑吗？伯牙弹得好吗？锺子期会欣赏吗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我们看下去就懂了。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我读懂了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方鼓琴而志在太山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。这句话的意思是说伯牙在鼓琴的时候，心里想着高山，琴声里就会出现高山</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（板书：伯牙鼓琴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锺子期听）</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师：锺子期说的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善哉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什么意思？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（很好，很棒！）</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师：这里的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善哉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表示赞叹。同学们，你还读懂了什么？引导学生交流自己的阅读体会。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我觉得伯牙弹琴的技术高超，心中想什么，就能弹出什么。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我读懂了伯牙不论弹什么，锺子期都能听出来，就是说，他们之间心意相通，是知音。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假如现在你是锺子期，听着伯牙的琴声，你仿佛听到了什么？你会怎么赞美他？（生自由发表意见。）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五、拓展延伸，升华情感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引导升华，拓展探究。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）师：我们的课外资料里也有介绍，伯牙是音乐家，他的琴声里肯定不仅仅是泰山、江河吧？还会有哪些景色？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（预设答案：还会有</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：鸟语花香。</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：春天百花盛开。</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：冬天白雪皑皑。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师：是啊，也许他的琴声还表现了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清风徐徐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（再次出示词语读一读）现在你就是伯牙，我们都是子期，当伯牙鼓琴，志在清风</w:t>
      </w:r>
      <w:r w:rsidRPr="00045E71">
        <w:rPr>
          <w:rFonts w:ascii="宋体" w:hAns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生答：</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善哉乎鼓琴，徐徐兮若清风。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师：当伯牙鼓琴志在明月</w:t>
      </w:r>
      <w:r w:rsidRPr="00045E71">
        <w:rPr>
          <w:rFonts w:ascii="宋体" w:hAns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生答：</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善哉乎鼓琴，皎皎兮若明月。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④</w:t>
      </w:r>
      <w:r w:rsidRPr="00045E71">
        <w:rPr>
          <w:rFonts w:ascii="Tahoma" w:hAnsi="Tahoma" w:cs="Tahoma" w:hint="eastAsia"/>
          <w:color w:val="000000"/>
          <w:kern w:val="0"/>
          <w:szCs w:val="21"/>
          <w:shd w:val="clear" w:color="auto" w:fill="FFFFFF"/>
        </w:rPr>
        <w:t>师：好一个善听的子期，好一个善弹的伯牙。这就是知音。凡伯牙所想到的，锺子期真的都听懂了，实在难得。这就是</w:t>
      </w:r>
      <w:r w:rsidRPr="00045E71">
        <w:rPr>
          <w:rFonts w:ascii="宋体" w:hAnsi="宋体" w:cs="宋体" w:hint="eastAsia"/>
          <w:color w:val="000000"/>
          <w:kern w:val="0"/>
          <w:szCs w:val="21"/>
          <w:shd w:val="clear" w:color="auto" w:fill="FFFFFF"/>
        </w:rPr>
        <w:t>──</w:t>
      </w:r>
      <w:r w:rsidRPr="00045E71">
        <w:rPr>
          <w:rFonts w:ascii="Tahoma" w:hAnsi="Tahoma" w:cs="Tahoma" w:hint="eastAsia"/>
          <w:color w:val="000000"/>
          <w:kern w:val="0"/>
          <w:szCs w:val="21"/>
          <w:shd w:val="clear" w:color="auto" w:fill="FFFFFF"/>
        </w:rPr>
        <w:t>（预设答案：知音。）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．理解文本，探究知音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师：在遇到锺子期前，他会缺少赞美吗？为什么偏偏视锺子期为知音？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（预设答案：因为其他人听不懂，而锺子期能听懂他的琴声。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师：那么，别人对他的赞美是什么样的？（学生自由说）你能想象别人那种空虚的赞美吗？（学生自由说）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师：可以想象，当擅长鼓琴的伯牙，志在太山，没有人会像子期说</w:t>
      </w:r>
      <w:r w:rsidRPr="00045E71">
        <w:rPr>
          <w:rFonts w:ascii="宋体" w:hAns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生：巍巍乎若太山。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（板书：志在太山</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巍巍）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④</w:t>
      </w:r>
      <w:r w:rsidRPr="00045E71">
        <w:rPr>
          <w:rFonts w:ascii="Tahoma" w:hAnsi="Tahoma" w:cs="Tahoma" w:hint="eastAsia"/>
          <w:color w:val="000000"/>
          <w:kern w:val="0"/>
          <w:szCs w:val="21"/>
          <w:shd w:val="clear" w:color="auto" w:fill="FFFFFF"/>
        </w:rPr>
        <w:t>师：当伯牙志在流水。没有人会像子期说</w:t>
      </w:r>
      <w:r w:rsidRPr="00045E71">
        <w:rPr>
          <w:rFonts w:ascii="宋体" w:hAns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生：汤汤乎若流水。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（板书：志在流水</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汤汤）</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⑤</w:t>
      </w:r>
      <w:r w:rsidRPr="00045E71">
        <w:rPr>
          <w:rFonts w:ascii="Tahoma" w:hAnsi="Tahoma" w:cs="Tahoma" w:hint="eastAsia"/>
          <w:color w:val="000000"/>
          <w:kern w:val="0"/>
          <w:szCs w:val="21"/>
          <w:shd w:val="clear" w:color="auto" w:fill="FFFFFF"/>
        </w:rPr>
        <w:t>师：当他没遇到锺子期，听不到子期的赞美时，心情会是怎样的？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（预设答案：失望。寂寞。忧虑。渴望。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⑥</w:t>
      </w:r>
      <w:r w:rsidRPr="00045E71">
        <w:rPr>
          <w:rFonts w:ascii="Tahoma" w:hAnsi="Tahoma" w:cs="Tahoma" w:hint="eastAsia"/>
          <w:color w:val="000000"/>
          <w:kern w:val="0"/>
          <w:szCs w:val="21"/>
          <w:shd w:val="clear" w:color="auto" w:fill="FFFFFF"/>
        </w:rPr>
        <w:t>师：后来，终于遇到了子期，他的心情怎样的？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（预设答案：快乐。激动。充满希望。欣慰。</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⑦</w:t>
      </w:r>
      <w:r w:rsidRPr="00045E71">
        <w:rPr>
          <w:rFonts w:ascii="Tahoma" w:hAnsi="Tahoma" w:cs="Tahoma" w:hint="eastAsia"/>
          <w:color w:val="000000"/>
          <w:kern w:val="0"/>
          <w:szCs w:val="21"/>
          <w:shd w:val="clear" w:color="auto" w:fill="FFFFFF"/>
        </w:rPr>
        <w:t>师：此时，他们仅仅是音乐上的知音吗？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（预设答案：他们还是生活上的知音。是人生的知音。）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⑧</w:t>
      </w:r>
      <w:r w:rsidRPr="00045E71">
        <w:rPr>
          <w:rFonts w:ascii="Tahoma" w:hAnsi="Tahoma" w:cs="Tahoma" w:hint="eastAsia"/>
          <w:color w:val="000000"/>
          <w:kern w:val="0"/>
          <w:szCs w:val="21"/>
          <w:shd w:val="clear" w:color="auto" w:fill="FFFFFF"/>
        </w:rPr>
        <w:t>师：知音的相遇是心灵的交融，是快乐的，幸福的。但是，人间的知音，真是太少了，让我们通过读书再来感受知音相遇的那份感受和那份柔情。（学生感情读文）</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宋体" w:hAnsi="宋体" w:cs="宋体" w:hint="eastAsia"/>
          <w:color w:val="000000"/>
          <w:kern w:val="0"/>
          <w:szCs w:val="21"/>
          <w:shd w:val="clear" w:color="auto" w:fill="FFFFFF"/>
        </w:rPr>
        <w:t>⑨</w:t>
      </w:r>
      <w:r w:rsidRPr="00045E71">
        <w:rPr>
          <w:rFonts w:ascii="Tahoma" w:hAnsi="Tahoma" w:cs="Tahoma" w:hint="eastAsia"/>
          <w:color w:val="000000"/>
          <w:kern w:val="0"/>
          <w:szCs w:val="21"/>
          <w:shd w:val="clear" w:color="auto" w:fill="FFFFFF"/>
        </w:rPr>
        <w:t>师：同学们的朗读让我们看到了真正的知音。但课文最后一句。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伯牙破琴绝弦，终身不复鼓琴，以为世无足复为鼓琴者。</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伯牙为什么认为子期是最后的知音？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因为子期能听懂伯牙的琴声。</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因为他们之间就像亲人一样。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（板书：死</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绝弦）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丰富内容，拓展课文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师：伯牙在断绝琴弦的时候，也断绝了什么？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（预设答案：</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断了他的前程。</w:t>
      </w:r>
      <w:r w:rsidRPr="00045E71">
        <w:rPr>
          <w:rFonts w:ascii="Tahoma" w:hAnsi="Tahoma" w:cs="Tahoma"/>
          <w:color w:val="000000"/>
          <w:kern w:val="0"/>
          <w:szCs w:val="21"/>
          <w:shd w:val="clear" w:color="auto" w:fill="FFFFFF"/>
        </w:rPr>
        <w:t xml:space="preserve"> 2.</w:t>
      </w:r>
      <w:r w:rsidRPr="00045E71">
        <w:rPr>
          <w:rFonts w:ascii="Tahoma" w:hAnsi="Tahoma" w:cs="Tahoma" w:hint="eastAsia"/>
          <w:color w:val="000000"/>
          <w:kern w:val="0"/>
          <w:szCs w:val="21"/>
          <w:shd w:val="clear" w:color="auto" w:fill="FFFFFF"/>
        </w:rPr>
        <w:t>断了他的心弦。</w:t>
      </w:r>
      <w:r w:rsidRPr="00045E71">
        <w:rPr>
          <w:rFonts w:ascii="Tahoma" w:hAnsi="Tahoma" w:cs="Tahoma"/>
          <w:color w:val="000000"/>
          <w:kern w:val="0"/>
          <w:szCs w:val="21"/>
          <w:shd w:val="clear" w:color="auto" w:fill="FFFFFF"/>
        </w:rPr>
        <w:t xml:space="preserve"> 3.</w:t>
      </w:r>
      <w:r w:rsidRPr="00045E71">
        <w:rPr>
          <w:rFonts w:ascii="Tahoma" w:hAnsi="Tahoma" w:cs="Tahoma" w:hint="eastAsia"/>
          <w:color w:val="000000"/>
          <w:kern w:val="0"/>
          <w:szCs w:val="21"/>
          <w:shd w:val="clear" w:color="auto" w:fill="FFFFFF"/>
        </w:rPr>
        <w:t>断了他的希望。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师：伯牙断了琴弦，留下无边无际的孤独、寂寞。当你理解这样的心情的时候，再读读这段话。（学生再有感情地读最后一句。）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师：据史料记载，子期死后，俞伯牙曾经来到子期的墓前悼念他，写下了一首短歌。你们想知道吗？（配乐，教师深情朗诵）：出示【课件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忆昔去年春，江边曾会君。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今日重来访，不见知音人。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但见一抔土，惨然伤我心！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伤心伤心复伤心，不忍泪珠纷。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来欢去何苦，江畔起愁云。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子期子期兮，你我千金义；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三尺瑶琴为君死，此曲终兮不复弹！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摔碎瑶琴凤尾寒，子期不在对谁言！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春风满面皆朋友，欲觅知音难上难。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六、积累背诵，拓展延伸</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．师：课文虽然很短，但写出了一个动人的故事。读了这个故事，你感动吗？你想安慰伯牙、赞美伯牙、或是鼓励他吗？将你此刻内心的想法写出来。（学生动笔写感受。然后交流。）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．师：听了你们的见解，老师也忍不住在想，其实，我们每个人难道不是在苦苦寻觅吗？有道是</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千古知音最难觅</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，如果遇到了知音，我们应该珍惜</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也许一无所获，但是事情不在于结果，而在于追求。愿你们能从这个故事中感受到人生的温暖。让我们再一次深情地朗读课文。（生齐读课文。）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．师：《伯牙绝弦》成了知音的代名词，后人还根据这个典故编写了一首乐曲《高山流水》。全班学生再次在音乐声中朗读课文。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师生分角色读。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引导背诵。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七、教学反思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正确朗读《书戴嵩画牛》。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结合注释理解诗句的意思，把握文章的主要内容。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学习养成认真观察的好习惯。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一、谈话导入，揭示课题</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教师谈话：上节课我们学习了第一则文言文《伯牙鼓琴》，了解了关于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知音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的一段佳话。这节课我们来学习第二则《书戴嵩画牛》。（板书课题：书戴嵩画牛）齐读课题。</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释题：</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是什么意思</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戴嵩画牛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又是什么意思呢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，是写的意思。</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戴嵩画牛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就是戴嵩画的一幅画，画上画的是牛。我们来了解一下戴嵩。</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了解戴嵩，出示【课件</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戴嵩是唐代画家，韩滉的弟子，韩滉镇守浙西时，戴嵩为巡官。擅长画农家、山川田野的景色，画水牛尤为著名，后人评价他画的牛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野性筋骨之妙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。相传曾画饮水之牛，水中倒影，唇鼻相连，可见他观察得多么细致入微。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】《斗牛图》是戴嵩的一幅水墨画，纵</w:t>
      </w:r>
      <w:r w:rsidRPr="00045E71">
        <w:rPr>
          <w:rFonts w:ascii="Tahoma" w:hAnsi="Tahoma" w:cs="Tahoma"/>
          <w:color w:val="000000"/>
          <w:kern w:val="0"/>
          <w:szCs w:val="21"/>
          <w:shd w:val="clear" w:color="auto" w:fill="FFFFFF"/>
        </w:rPr>
        <w:t>44</w:t>
      </w:r>
      <w:r w:rsidRPr="00045E71">
        <w:rPr>
          <w:rFonts w:ascii="Tahoma" w:hAnsi="Tahoma" w:cs="Tahoma" w:hint="eastAsia"/>
          <w:color w:val="000000"/>
          <w:kern w:val="0"/>
          <w:szCs w:val="21"/>
          <w:shd w:val="clear" w:color="auto" w:fill="FFFFFF"/>
        </w:rPr>
        <w:t>厘米，横</w:t>
      </w:r>
      <w:r w:rsidRPr="00045E71">
        <w:rPr>
          <w:rFonts w:ascii="Tahoma" w:hAnsi="Tahoma" w:cs="Tahoma"/>
          <w:color w:val="000000"/>
          <w:kern w:val="0"/>
          <w:szCs w:val="21"/>
          <w:shd w:val="clear" w:color="auto" w:fill="FFFFFF"/>
        </w:rPr>
        <w:t>40.8</w:t>
      </w:r>
      <w:r w:rsidRPr="00045E71">
        <w:rPr>
          <w:rFonts w:ascii="Tahoma" w:hAnsi="Tahoma" w:cs="Tahoma" w:hint="eastAsia"/>
          <w:color w:val="000000"/>
          <w:kern w:val="0"/>
          <w:szCs w:val="21"/>
          <w:shd w:val="clear" w:color="auto" w:fill="FFFFFF"/>
        </w:rPr>
        <w:t>厘米，现藏于中国台北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故宫博物院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，此图绘两牛相斗的场面，风趣新颖。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引导学生就课题质疑，及时归纳整理并板书：</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⑴</w:t>
      </w:r>
      <w:r w:rsidRPr="00045E71">
        <w:rPr>
          <w:rFonts w:ascii="Tahoma" w:hAnsi="Tahoma" w:cs="Tahoma" w:hint="eastAsia"/>
          <w:color w:val="000000"/>
          <w:kern w:val="0"/>
          <w:szCs w:val="21"/>
          <w:shd w:val="clear" w:color="auto" w:fill="FFFFFF"/>
        </w:rPr>
        <w:t>戴嵩的画在谁手里？他喜欢这幅画吗？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⑵</w:t>
      </w:r>
      <w:r w:rsidRPr="00045E71">
        <w:rPr>
          <w:rFonts w:ascii="Tahoma" w:hAnsi="Tahoma" w:cs="Tahoma" w:hint="eastAsia"/>
          <w:color w:val="000000"/>
          <w:kern w:val="0"/>
          <w:szCs w:val="21"/>
          <w:shd w:val="clear" w:color="auto" w:fill="FFFFFF"/>
        </w:rPr>
        <w:t>这幅画上是什么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⑶</w:t>
      </w:r>
      <w:r w:rsidRPr="00045E71">
        <w:rPr>
          <w:rFonts w:ascii="Tahoma" w:hAnsi="Tahoma" w:cs="Tahoma" w:hint="eastAsia"/>
          <w:color w:val="000000"/>
          <w:kern w:val="0"/>
          <w:szCs w:val="21"/>
          <w:shd w:val="clear" w:color="auto" w:fill="FFFFFF"/>
        </w:rPr>
        <w:t>这个故事告诉我们一个什么道理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课前同学们已经预习了课文，谁能给大家讲一讲《书戴嵩画牛》这个故事</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二、初读课文，读通句子</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教师范读课文，努力做到读得有声有色，流畅自如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最好能背诵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。从而感染学生，激发其诵读兴趣。</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读后学生评价，及时归纳出朗读文言文的要点：一是读的速度要慢，二是停顿要得当。老师也可出示原文和停顿符号，以对学生朗读有所帮助。</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学生模仿教师自由练读，读通读顺为止。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教师要给学生充裕的时间反复朗读</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同桌互读课文，互相纠正错误。</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教师运用多种方式指导学生朗读课文，如指名读、赛读、齐读等，直到读熟为止。</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三、精读课文，理解文意</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学生对照文后注释，自己尝试弄懂每句话的意思，理解故事的内容，遇到困难教师及时帮助。</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同桌互相解疑释惑，合作学习，讨论每句话的意思，也可向教师请教。教师及时就文中比较难理解的词句进行指导：如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在不同句子里的意思不同；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的古今异义等。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学生对照注释，讲解自己对文中语句的理解，教师及时讲解学生理解中的难点。</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同桌互相讲说故事内容。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（板书：戴嵩《牛》）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出示课文大意：【课件</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四川有个杜处士，喜爱书画，他所珍藏的书画有几百种。其中有一幅是戴嵩画的牛，尤其珍爱。他用锦缎缝制了画套，用玉作画轴，经常随身带着。有一天，他摊开了书画晒太阳，有个牧童看见了戴嵩画的牛，拍手大笑着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这张画是画的斗牛啊！斗牛的力气用在角上，尾巴紧紧地夹在两腿中间。现在这幅画上的牛却是摇着尾巴在斗，错了！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杜处士笑笑，感到他说得很有道理。古人有句话说：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耕种的事应该去问农民，织布的事应该去问女佣。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 xml:space="preserve">这个道理是不会改变的呀！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四、自读思考，体会道理</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教师引导学生逐一解答就课题提出的问题</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1. </w:t>
      </w:r>
      <w:r w:rsidRPr="00045E71">
        <w:rPr>
          <w:rFonts w:ascii="宋体" w:hAnsi="宋体" w:cs="宋体" w:hint="eastAsia"/>
          <w:color w:val="000000"/>
          <w:kern w:val="0"/>
          <w:szCs w:val="21"/>
          <w:shd w:val="clear" w:color="auto" w:fill="FFFFFF"/>
        </w:rPr>
        <w:t>⑴</w:t>
      </w:r>
      <w:r w:rsidRPr="00045E71">
        <w:rPr>
          <w:rFonts w:ascii="Tahoma" w:hAnsi="Tahoma" w:cs="Tahoma" w:hint="eastAsia"/>
          <w:color w:val="000000"/>
          <w:kern w:val="0"/>
          <w:szCs w:val="21"/>
          <w:shd w:val="clear" w:color="auto" w:fill="FFFFFF"/>
        </w:rPr>
        <w:t>戴嵩的画在谁手里？他喜欢这幅画吗？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戴嵩的画在蜀中地方一位姓杜的处士手里，因为他非常喜欢书画，收藏了很多。他非常喜欢戴嵩的《斗牛图》。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（板书：杜处士</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好</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锦囊玉轴）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从什么地方看出杜处士很喜欢这幅画？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锦囊玉轴，常以自随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（用锦缝制了画套，用玉做了画轴，经常随身带着。）从这具体的做法看出杜处士对《斗牛图》</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尤所爱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⑵</w:t>
      </w:r>
      <w:r w:rsidRPr="00045E71">
        <w:rPr>
          <w:rFonts w:ascii="Tahoma" w:hAnsi="Tahoma" w:cs="Tahoma" w:hint="eastAsia"/>
          <w:color w:val="000000"/>
          <w:kern w:val="0"/>
          <w:szCs w:val="21"/>
          <w:shd w:val="clear" w:color="auto" w:fill="FFFFFF"/>
        </w:rPr>
        <w:t>这幅画上是什么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画上是斗牛。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大画家画出的牛应该是非常逼真的吧？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可能一般人都这么认为。但有人指出了画面的错误之处。谁这么大胆？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一位牧童！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戴嵩的画错在哪儿？</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斗牛力在角，尾搐入两股间。今乃掉尾而斗，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（斗牛的力气用在角上，尾巴紧紧地夹在两腿中间。现在这幅画上的牛却是摇着尾巴在斗。）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⑶</w:t>
      </w:r>
      <w:r w:rsidRPr="00045E71">
        <w:rPr>
          <w:rFonts w:ascii="Tahoma" w:hAnsi="Tahoma" w:cs="Tahoma" w:hint="eastAsia"/>
          <w:color w:val="000000"/>
          <w:kern w:val="0"/>
          <w:szCs w:val="21"/>
          <w:shd w:val="clear" w:color="auto" w:fill="FFFFFF"/>
        </w:rPr>
        <w:t>这个故事告诉我们一个什么道理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观察得最多的人才最了解真实的情况。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文中哪句话说明了这个道理？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耕当问奴，织当问婢。</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耕种的事应该去问农民，织布的事应该去问女佣。</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（板书：牧童</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笑</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掉尾而斗）</w:t>
      </w: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五、联系生活，深化认识</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请学生谈谈学习本文的体会。</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勤于观察才能得出正确的结论。</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你能联系实际说一说吗</w:t>
      </w:r>
      <w:r w:rsidRPr="00045E71">
        <w:rPr>
          <w:rFonts w:ascii="Tahoma" w:hAnsi="Tahoma" w:cs="Tahoma"/>
          <w:color w:val="000000"/>
          <w:kern w:val="0"/>
          <w:szCs w:val="21"/>
          <w:shd w:val="clear" w:color="auto" w:fill="FFFFFF"/>
        </w:rPr>
        <w:t>? (</w:t>
      </w:r>
      <w:r w:rsidRPr="00045E71">
        <w:rPr>
          <w:rFonts w:ascii="Tahoma" w:hAnsi="Tahoma" w:cs="Tahoma" w:hint="eastAsia"/>
          <w:color w:val="000000"/>
          <w:kern w:val="0"/>
          <w:szCs w:val="21"/>
          <w:shd w:val="clear" w:color="auto" w:fill="FFFFFF"/>
        </w:rPr>
        <w:t>让学生联系生活、学习中的经历充分发言，认识到不专心产生的不良后果，增强做事专心致志的意识。</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六、复述故事，背诵课文</w:t>
      </w:r>
      <w:r w:rsidRPr="00045E71">
        <w:rPr>
          <w:rFonts w:ascii="Tahoma" w:hAnsi="Tahoma" w:cs="Tahoma"/>
          <w:b/>
          <w:color w:val="000000"/>
          <w:kern w:val="0"/>
          <w:szCs w:val="21"/>
          <w:shd w:val="clear" w:color="auto" w:fill="FFFFFF"/>
        </w:rPr>
        <w:t xml:space="preserve"> </w:t>
      </w:r>
      <w:r w:rsidRPr="00045E71">
        <w:rPr>
          <w:rFonts w:ascii="Tahoma" w:hAnsi="Tahoma" w:cs="Tahoma" w:hint="eastAsia"/>
          <w:b/>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同桌互相讲故事。</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指导学生背诵课文。</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pStyle w:val="NormalWeb"/>
        <w:widowControl/>
        <w:spacing w:beforeAutospacing="0" w:afterAutospacing="0"/>
        <w:rPr>
          <w:color w:val="000000"/>
        </w:rPr>
      </w:pPr>
      <w:hyperlink r:id="rId43" w:history="1">
        <w:r w:rsidRPr="00045E71">
          <w:rPr>
            <w:rFonts w:ascii="Tahoma" w:hAnsi="Tahoma" w:cs="Tahoma"/>
            <w:color w:val="000000"/>
            <w:sz w:val="21"/>
            <w:szCs w:val="21"/>
            <w:shd w:val="clear" w:color="auto" w:fill="FFFFFF"/>
          </w:rPr>
          <w:pict>
            <v:shape id="_x0000_i1043" type="#_x0000_t75" alt="IMG_256" style="width:301.5pt;height:187.5pt;mso-position-horizontal-relative:page;mso-position-vertical-relative:page" o:button="t">
              <v:fill o:detectmouseclick="t"/>
              <v:imagedata r:id="rId44"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b/>
          <w:color w:val="000000"/>
          <w:kern w:val="0"/>
          <w:szCs w:val="21"/>
          <w:shd w:val="clear" w:color="auto" w:fill="FFFFFF"/>
        </w:rPr>
        <w:t>22</w:t>
      </w:r>
      <w:r w:rsidRPr="00045E71">
        <w:rPr>
          <w:rFonts w:ascii="Tahoma" w:hAnsi="Tahoma" w:cs="Tahoma" w:hint="eastAsia"/>
          <w:b/>
          <w:color w:val="000000"/>
          <w:kern w:val="0"/>
          <w:szCs w:val="21"/>
          <w:shd w:val="clear" w:color="auto" w:fill="FFFFFF"/>
        </w:rPr>
        <w:t>、月光曲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从德国音乐家贝多芬创作月光曲的传说中，让学生体会贝多芬对劳苦人民的同情和爱，从而培养学生热爱人民的思想感情，并对学生进行美的的教育。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学习掌握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谱、莱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w:t>
      </w: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个生字，理解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谱写、传说、幽静、恬静、纯熟、陶醉</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等词语，描述画面进行语言训练。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学习在写实的过程中，展开适当的联想，发展学生的想象力和逻辑思维的能力。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引导学生了解《月光曲》的创作过程，体会贝多芬的情感变化。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引导学生体会由实在事物展开的适当的联想，培养学生的想象能力。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引导学生体会贝多芬弹奏第二首乐曲时的情和景，体会人物的心境和乐曲的意境的统一。</w:t>
      </w: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第一课时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自学课文，整体感知，理清文章层次。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范读课文，指导正确朗读课文。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讲读课文第一部分和第二部分的第一层。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一、揭示课题，激发兴趣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同学们，说起月光，你一定会想起许多优美的诗句，回忆起许多与月光有关的故事或传说。这一课我们就看看《月光曲》是如何诞生的。【出示课件</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：课题】（板书课题：月光曲）这篇课文很美，看哪些同学能自己读懂课文，读好以后能回答两个问题：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《月光曲》是一首什么样的曲子，是谁写的？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《月光曲》这篇课文，写的是什么？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二、自学课文，读后提问</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（结合句子训练，帮助学生概括课文内容）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《月光曲》这篇课文写的是什么？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提示：《月光曲》写的是一个真实的故事吗？（不是，是一个传说）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解释</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传说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：是在民间流传的故事。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《月光曲》这篇课文写的是关于什么的传说？（懂得《月光曲》这篇课文写的是关于贝多芬创作《月光曲》的传说。）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《月光曲》是个什么曲子？看谁在曲子的前面能加上恰当的附加成分。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（通过练习，懂得《月光曲》是音乐家贝多芬谱写的一首著名的钢琴曲。）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结合学生回答，介绍贝多芬，以激起学生学习兴趣：【课件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贝多芬是世界上著名的音乐家。他对贫苦的人民非常同情，他曾经写下这样的句子：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我们的艺术应当只为贫苦的人造福。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做到这一点，我将是多么的幸福！</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歌谱同学们是知道的，根据歌词写谱，叫谱写。如果没有歌词，单纯作曲子，也叫谱写，简单的说法叫谱曲子。曲子写好了，就叫什么？（谱成）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写曲子叫谱写，写出非常壮丽的诗，也可以说谱写了一首壮丽的诗篇谱写了一首扣人心弦的诗篇。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三、理解结构，引导分段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这一自然段最后说传说是这样谱成的。这一句在这里起了什么作用？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课文哪些段落写了这个传说？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那么课文可以分成几大段？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　段意：</w:t>
      </w: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总的介绍。</w:t>
      </w: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关于《月光曲》的传说。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这是一个很动人的传说，你们听老师读课文。范读课文第二大段。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四、读后提问，分清层次。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现在你们谁懂得了贝多芬为穷兄妹前后弹了几首曲子？第几首是弹的《月光曲》？</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第二部分按照贝多芬弹第一首和第二首为根据，分成两层。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第一部分：第</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第二部分：第</w:t>
      </w:r>
      <w:r w:rsidRPr="00045E71">
        <w:rPr>
          <w:rFonts w:ascii="Tahoma" w:hAnsi="Tahoma" w:cs="Tahoma"/>
          <w:color w:val="000000"/>
          <w:kern w:val="0"/>
          <w:szCs w:val="21"/>
          <w:shd w:val="clear" w:color="auto" w:fill="FFFFFF"/>
        </w:rPr>
        <w:t>2—10</w:t>
      </w:r>
      <w:r w:rsidRPr="00045E71">
        <w:rPr>
          <w:rFonts w:ascii="Tahoma" w:hAnsi="Tahoma" w:cs="Tahoma" w:hint="eastAsia"/>
          <w:color w:val="000000"/>
          <w:kern w:val="0"/>
          <w:szCs w:val="21"/>
          <w:shd w:val="clear" w:color="auto" w:fill="FFFFFF"/>
        </w:rPr>
        <w:t>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第一层：第</w:t>
      </w:r>
      <w:r w:rsidRPr="00045E71">
        <w:rPr>
          <w:rFonts w:ascii="Tahoma" w:hAnsi="Tahoma" w:cs="Tahoma"/>
          <w:color w:val="000000"/>
          <w:kern w:val="0"/>
          <w:szCs w:val="21"/>
          <w:shd w:val="clear" w:color="auto" w:fill="FFFFFF"/>
        </w:rPr>
        <w:t>2—6</w:t>
      </w:r>
      <w:r w:rsidRPr="00045E71">
        <w:rPr>
          <w:rFonts w:ascii="Tahoma" w:hAnsi="Tahoma" w:cs="Tahoma" w:hint="eastAsia"/>
          <w:color w:val="000000"/>
          <w:kern w:val="0"/>
          <w:szCs w:val="21"/>
          <w:shd w:val="clear" w:color="auto" w:fill="FFFFFF"/>
        </w:rPr>
        <w:t>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第二层：第</w:t>
      </w:r>
      <w:r w:rsidRPr="00045E71">
        <w:rPr>
          <w:rFonts w:ascii="Tahoma" w:hAnsi="Tahoma" w:cs="Tahoma"/>
          <w:color w:val="000000"/>
          <w:kern w:val="0"/>
          <w:szCs w:val="21"/>
          <w:shd w:val="clear" w:color="auto" w:fill="FFFFFF"/>
        </w:rPr>
        <w:t>7—10</w:t>
      </w:r>
      <w:r w:rsidRPr="00045E71">
        <w:rPr>
          <w:rFonts w:ascii="Tahoma" w:hAnsi="Tahoma" w:cs="Tahoma" w:hint="eastAsia"/>
          <w:color w:val="000000"/>
          <w:kern w:val="0"/>
          <w:szCs w:val="21"/>
          <w:shd w:val="clear" w:color="auto" w:fill="FFFFFF"/>
        </w:rPr>
        <w:t>自然段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五、进入情境，体会内心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读讲课文第二部分第一层。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指名读本段第一节。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通过教师描述，带入情境：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这个传说，一开始就给我们描写了一个非常美的画面：出示【课件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相关图片】我们仿佛看到一个秋天的夜晚，月亮分外清朗，月光下，莱茵河水静静地流淌着，贝多芬在一条幽静的小路上散步。同学们想一想，在这幅画上除了一轮明月、莱茵河、小路，还有在小路上散步的贝多芬外，根据故事的发展，画面上还应该有什么？（一间小茅屋，茅屋的墙壁上最好画上窗口，而且从窗口里透出微弱的亮光，甚至有两个人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这儿离热闹的地方比较远，又给人美的感觉，这样的环境就叫幽静。我们就可以说这儿多么幽静啊！这小路就可以说幽静的小路。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贝多芬就在幽静的小路上散着步，他听到从那所茅屋里传来断断续续的琴声，当贝多芬听到这断断续续的琴声，而且在这僻静的小镇上，有人在弹他的曲子，他会怎么想？请同学们联想。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贝多芬正是这样想的。所以他走近茅屋，后来还走进了茅屋。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贝多芬为什么要走进茅屋呢？（他听到了一个姑娘和一个男的对话后，走进了茅屋。）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（通过设问，启发学生思考）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现在让我们跟着贝多芬来到茅屋的窗口，便听到了两个人的对话。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）男女生分角色读。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）读后指导：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那有多好啊！这句话要把姑娘渴望能听到贝多芬弹琴的心情读出来。（板书：聆听谈话）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谁能根据说话的内容，加上适当的提示语，想象他们说话的神情、语气。出示【课件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男的（　　）地说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 xml:space="preserve">一个姑娘（　</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）地说</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同桌对读。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指名两人。现在让我们大家跟随贝多芬来到小茅屋的窗外听屋里的谈话。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听到这里，贝多芬可能会怎么想？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（在这样僻静的地方，在这样的茅屋里边，有人在弹我的曲子，说明穷苦的人也爱我的曲子；但是他们又这么穷，票价又那么贵，我应该亲自弹给他们听，用我的琴声让他们得到艺术的享受。）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从哪一个词里说明他一点儿也没有犹豫，（就）说明他对穷苦人是非常同情，很有感情的。（板书：同情）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贝多芬进了屋，看到的是什么情景，使他同情、感动，哪些词语说明茅屋里的姑娘和男的确实太穷？自己说说看，把这些词语画下来，再练习读读。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（一支、微弱、正在、旧、瞎）</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指点：学到这里，我们知道了吧，为什么那琴声是断断续续，因为弹琴的是个盲姑娘。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下面是贝多芬和他们的对话。指名分角色读本段</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两节的对话。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读后指导。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指点（结合示范）：注意姑娘已经听得入了神，他是那样激动地说。</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应该怎么读呢？要读好，首先要理解。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解释：纯熟就是技术高超而又熟练。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】重点指导：您</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您就是贝多芬先生吧？！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技术这么熟练，感情表现得这么深，盲姑娘会想，这弹琴的人是谁？因此课文上两个您读起来不一样，第一个是表示猜想，语调稍延长一些。后来她作出了判断，弹得这么好的，只有贝多芬，因此第二次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您就很肯定：您就是</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示范；练习朗读。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通过填充练习，小结课文。出示【课件</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）贝多芬走近（</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）茅屋，给一位（</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）姑娘弹琴，贝多芬的琴声使盲姑娘（</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szCs w:val="21"/>
        </w:rPr>
        <w:t>教学反思</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jc w:val="center"/>
        <w:rPr>
          <w:rFonts w:ascii="Tahoma" w:hAnsi="Tahoma" w:cs="Tahoma"/>
          <w:color w:val="000000"/>
          <w:szCs w:val="21"/>
        </w:rPr>
      </w:pPr>
      <w:r w:rsidRPr="00045E71">
        <w:rPr>
          <w:rFonts w:ascii="Tahoma" w:hAnsi="Tahoma" w:cs="Tahoma" w:hint="eastAsia"/>
          <w:b/>
          <w:color w:val="000000"/>
          <w:kern w:val="0"/>
          <w:szCs w:val="21"/>
          <w:shd w:val="clear" w:color="auto" w:fill="FFFFFF"/>
        </w:rPr>
        <w:t>第二课时</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讲读课文第二部分第二层。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总结课文、练习。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一、前后衔接，进入新课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从前课导入：第一课我们学了第一段第一部分，讲贝多芬走进了低矮的茅屋，为盲姑娘弹了一首曲子。盲姑娘听了贝多芬的曲子，那么激动，那么兴奋。上一课我们提到贝多芬说过：我的音乐只应当为穷苦人造福。还说，如果我做到了这一点，该是多么幸福啊。这时，贝多芬看到盲姑娘听到他的曲子是这样的兴奋，这样的喜悦，贝多芬心里有什么样的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师生对读盲姑娘和贝多芬的话。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于是，贝多芬又给她弹了一曲，这个曲子就是《月光曲》。这首曲子是不是贝多芬早已谱写好的，还是即兴弹出来的？从哪一句里可以看出？（他飞奔回客店，花了一夜功夫，把刚才弹的曲子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《月光曲》记录了下来。）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 xml:space="preserve">同学们想一想，当时是怎样的情景使贝多芬创作出这样一首世界著名的钢琴曲呢？盲姑娘和皮鞋匠是怎样听的？他们听着，听着，又展开了怎样的联想？请你们看看插图、带着这个问题自学第二层。（学生自学）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 xml:space="preserve">二、感受情境，享受艺术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是怎样的情景使贝多芬创作出这样一首世界闻名的钢琴曲呢？这个情景课文中有这样的描述出示【课件</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】（老师读课文：一阵风把蜡烛吹灭了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按起琴键来。）读后描述，把学生带入课文描写的情景：这个情景多美啊。蜡烛灭了，屋子里的一切好像披上了银纱，那么白，那么亮，那么美。为了描写这个环境，课文中用了什么词？（清幽）这个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清</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是亮、清朗的意思；</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幽</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给人宁静的美感。前面也讲到贝多芬在幽静的小路上散步。这两个词的意思加在一起是清幽、幽静，都有寂静的含义。但清幽有秀丽的意思。月光是那么亮、那么美，也给人宁静的感觉。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现在就请你们把这一节课文读一下，眼睛闭起来想一想，月光怎么清幽，小屋子里是什么情景？屋子里人物的形象怎么样？（学生各自准备，同桌两人对话。）</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例话：一阵风拂过，把蜡烛吹灭了。皎洁的月光透过窗户，照亮了茅屋。茅屋里的一切好像披上了银纱，啊，这是一个多么美好的月夜呀，身边的穷兄妹是这样的穷苦，他们同样需要音乐，我一定要用我的音乐给他们带来快乐，给盲姑娘带来光明，贝多芬望了望穷兄妹俩，借着月光弹起琴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月光是这样的清幽，但是盲姑娘却看不见。贝多芬的琴声给穷兄妹带来了什么呢？课文上没有写，但是从哪儿我们可以知道？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通过贝多芬的琴声，引起皮鞋匠、盲姑娘的美妙的联想来写的。现在我们看看下一节课文，哪些句子是写穷兄妹俩听琴声的事实，哪些句子是写穷兄妹俩因听琴声产生的联想？</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（学生自学。）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学生读写实的部分：出示【课件</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】皮鞋匠静静地听着，皮鞋匠看看妹妹，月光正照在她那恬静的脸上，照着她睁得大大的眼睛。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指名读。引导学生体会这两处写事实的课文，从内容上讲是连贯的。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从事实引出联想，课文中用了哪两个词语？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（板书：好像</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仿佛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下面，我们先看皮鞋匠听着贝多芬的曲子，他好像看到了什么？有几个画面。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学生自学课文分层次。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月亮升起来了；月亮越升越高；忽然海面上刮起大风，卷起巨浪三个画面。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他们兄妹俩听着好像看到了这些美妙的画面。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 xml:space="preserve">用简易画创设情境，理解课文词句，体会感情。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语言描述带入情境：现在我们也仿佛来到皮鞋匠的小屋里，站在盲姑娘身边，一起听贝多芬弹琴，想象自己也看到了课文上的一幅幅画面。老师轻声地慢慢地哼唱《月光曲》起始句，我们也好像看到了大海，还看到了什么？你们说，老师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）第一幅画面：月亮应该画在哪儿？为什么要画在海平线上？（理解水天相接）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边作画边指点：粼粼指水清。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指导想象画面：听到贝多芬的琴声，皮鞋匠仿佛觉得月亮从大海上慢慢升起，这是一个平静的大海上的月夜，你们想这时贝多芬在怎样弹琴？（贝多芬可能是轻轻地按起琴键，节奏也比较慢。）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（板书：月亮升起）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）第二幅画面。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叙述：贝多芬继续弹着，皮鞋匠静静地听着，她仿佛看到了什么？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（月亮越升越高，穿过一缕一缕轻纱似的微云。）</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（板书：月亮升高）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微云是小云吗？从整个句子看，是一缕一缕轻纱似的。想一想，这儿的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微</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是什么意思？（薄）一缕一缕的微云又是什么样的，你们说老师画。（边讨论边画图，见右图）（板书：微波粼粼）</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这时贝多芬的琴声，一定比开始时怎么样？（再回到插图，进一步把学生带入情境）</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）第三幅画面：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描述：皮鞋匠听着听着，觉得海上刮起了大风，卷起了巨浪，这情景可以用一个什么词来形容？（板书：卷起巨浪</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波涛汹涌）</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波涛汹涌的大海上有没有月光？从哪儿知道？结合学生回答作画：雪亮的浪花一个连一个涌向岸边（见右图）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指点：可见仍然是月光照耀下的大海，那是一种欢乐的，令人激动的情景。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引导学生思考：想一想皮鞋匠听了琴声，仿佛觉得大海卷起了巨浪，贝多芬在怎样弹琴，琴声怎样？（贝多芬越弹越激动，身子也可能摇摆起来，节奏也越来越快。）</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9.</w:t>
      </w:r>
      <w:r w:rsidRPr="00045E71">
        <w:rPr>
          <w:rFonts w:ascii="Tahoma" w:hAnsi="Tahoma" w:cs="Tahoma" w:hint="eastAsia"/>
          <w:color w:val="000000"/>
          <w:kern w:val="0"/>
          <w:szCs w:val="21"/>
          <w:shd w:val="clear" w:color="auto" w:fill="FFFFFF"/>
        </w:rPr>
        <w:t>描述性小结：贝多芬的琴声把鞋匠带到了海边。这儿，有平静的大海，有奔腾的大海；有柔和的美，也有壮阔的美。但无论是平静的大海，还是波涛汹涌的大海，都有月光照耀。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这是多么美好、光明的景象，又是多么广阔自由的天地呀！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皮鞋匠所联想到的，盲姑娘有没有想到和看到呢？从哪儿可以看出？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11</w:t>
      </w:r>
      <w:r w:rsidRPr="00045E71">
        <w:rPr>
          <w:rFonts w:ascii="Tahoma" w:hAnsi="Tahoma" w:cs="Tahoma" w:hint="eastAsia"/>
          <w:color w:val="000000"/>
          <w:kern w:val="0"/>
          <w:szCs w:val="21"/>
          <w:shd w:val="clear" w:color="auto" w:fill="FFFFFF"/>
        </w:rPr>
        <w:t>】姑娘眼睛睁得大大的，她仿佛也看到了她从来没有看到过的景象</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在月光照耀下的波涛汹涌的大海。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指点：眼睛睁得大大的，好像看到了向往的那个光明美好的情景。这一点还表现在哪里？（恬静的脸上。）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解释恬静：盲姑娘脸上是恬静的，表示心里很舒适的，很安逸的。这波涛汹涌的大海，盲姑娘以前有没有看到过？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（板书：月光照耀）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这琴声使穷兄妹感到快活，感到幸福，几乎忘掉了周围的一切：快乐得入迷了，时间比较长，程度比较深，忘掉了一切，就叫陶醉。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12</w:t>
      </w:r>
      <w:r w:rsidRPr="00045E71">
        <w:rPr>
          <w:rFonts w:ascii="Tahoma" w:hAnsi="Tahoma" w:cs="Tahoma" w:hint="eastAsia"/>
          <w:color w:val="000000"/>
          <w:kern w:val="0"/>
          <w:szCs w:val="21"/>
          <w:shd w:val="clear" w:color="auto" w:fill="FFFFFF"/>
        </w:rPr>
        <w:t>】指导读：她仿佛也看到了，看到了她从来没有看到过的景象。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这里运用重复，强调看到得是她从来没有看到的景象。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11.</w:t>
      </w:r>
      <w:r w:rsidRPr="00045E71">
        <w:rPr>
          <w:rFonts w:ascii="Tahoma" w:hAnsi="Tahoma" w:cs="Tahoma" w:hint="eastAsia"/>
          <w:color w:val="000000"/>
          <w:kern w:val="0"/>
          <w:szCs w:val="21"/>
          <w:shd w:val="clear" w:color="auto" w:fill="FFFFFF"/>
        </w:rPr>
        <w:t>引导体会联想在文章中的作用：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这个传说之所以写得这么感人，这么富有美感，同在记叙中展开了联想有很大的关系。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引导对比：如果把联想部分去掉，看文章会变得怎么样？（不那么深刻感人。）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指导读：读这类文章时，要搞清楚哪是叙事，哪是联想，从而很好地了解文章的思想感情。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指导写：作文时，不仅要把自己看到的、听到的写下来，有时还要把想到的写下来。在记事中恰当地加进自己的联想，文章就会更加充实，表达的感情就会更加丰富、深刻。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男生读写实部分。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女生读联想部分。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12.</w:t>
      </w:r>
      <w:r w:rsidRPr="00045E71">
        <w:rPr>
          <w:rFonts w:ascii="Tahoma" w:hAnsi="Tahoma" w:cs="Tahoma" w:hint="eastAsia"/>
          <w:color w:val="000000"/>
          <w:kern w:val="0"/>
          <w:szCs w:val="21"/>
          <w:shd w:val="clear" w:color="auto" w:fill="FFFFFF"/>
        </w:rPr>
        <w:t>照应前文指点；盲姑娘听到贝多芬的第一个曲子是入神激动，听了月光曲是恬静、陶醉，我们想想看这个穷苦的盲姑娘此刻心里觉得怎么样呢？她心里可能要说什么？我们帮她说出来。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13.</w:t>
      </w:r>
      <w:r w:rsidRPr="00045E71">
        <w:rPr>
          <w:rFonts w:ascii="Tahoma" w:hAnsi="Tahoma" w:cs="Tahoma" w:hint="eastAsia"/>
          <w:color w:val="000000"/>
          <w:kern w:val="0"/>
          <w:szCs w:val="21"/>
          <w:shd w:val="clear" w:color="auto" w:fill="FFFFFF"/>
        </w:rPr>
        <w:t>贝多芬说过，我的音乐只应当为穷苦人造福，而且说如果做到这一点的时候，我也是非常幸福的，这时贝多芬的心情怎么样，从哪个词可以看出他也很激动？（飞奔）。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贝多芬在这样一个秋天的明月夜，走进低矮简陋的茅屋，为穷兄妹弹了一首又一首，这表现了贝多芬对穷苦人的同情和爱。这个动人的传说本身，同样是一首很美的《月光曲》，这也表达了人民对贝多芬的爱。所以课文用《月光曲》做题目，是很有道理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三、满怀深情，激情描述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闭上眼睛，想象一下，如果你是哥哥或者妹妹，与贝多芬先生之间发生了这么一段故事，现在，贝多芬回旅馆了，你的心情怎样？</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创造性描述：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贝多芬回到客店记录《月光曲》时，当时他可能怎么写？怎么想？请你写一段话描述。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（板书：创作《月光曲》</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感动）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13</w:t>
      </w:r>
      <w:r w:rsidRPr="00045E71">
        <w:rPr>
          <w:rFonts w:ascii="Tahoma" w:hAnsi="Tahoma" w:cs="Tahoma" w:hint="eastAsia"/>
          <w:color w:val="000000"/>
          <w:kern w:val="0"/>
          <w:szCs w:val="21"/>
          <w:shd w:val="clear" w:color="auto" w:fill="FFFFFF"/>
        </w:rPr>
        <w:t>】要求：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．交代清楚时间、地点、人物、事情。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．贝多芬在追记时，眼前可能出现了什么景象，学习在写事中加入联想。注意用上好像、仿佛，引出联想的内容。</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学生描述。</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总结：</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学习了这个美妙的传说，我们知道了贝多芬对劳苦大众的感情是很深的。课文本身写的是关于《月光曲》创作的传说，其实这个传说本身也是一首动人的《月光曲》。</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hyperlink r:id="rId45" w:history="1">
        <w:r w:rsidRPr="00045E71">
          <w:rPr>
            <w:color w:val="000000"/>
            <w:shd w:val="clear" w:color="auto" w:fill="FFFFFF"/>
          </w:rPr>
          <w:pict>
            <v:shape id="_x0000_i1044" type="#_x0000_t75" alt="IMG_256" style="width:229.5pt;height:113.25pt;mso-position-horizontal-relative:page;mso-position-vertical-relative:page" o:button="t">
              <v:fill o:detectmouseclick="t"/>
              <v:imagedata r:id="rId46"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pStyle w:val="NormalWeb"/>
        <w:widowControl/>
        <w:spacing w:beforeAutospacing="0" w:afterAutospacing="0"/>
        <w:rPr>
          <w:color w:val="000000"/>
        </w:rPr>
      </w:pPr>
    </w:p>
    <w:p w:rsidR="00487391" w:rsidRPr="00045E71" w:rsidRDefault="00487391" w:rsidP="00016BC9">
      <w:pPr>
        <w:pStyle w:val="NormalWeb"/>
        <w:widowControl/>
        <w:spacing w:beforeAutospacing="0" w:afterAutospacing="0"/>
        <w:rPr>
          <w:color w:val="000000"/>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rPr>
          <w:color w:val="000000"/>
        </w:rPr>
      </w:pPr>
      <w:r w:rsidRPr="00045E71">
        <w:rPr>
          <w:color w:val="000000"/>
        </w:rPr>
        <w:t>23</w:t>
      </w:r>
      <w:r w:rsidRPr="00045E71">
        <w:rPr>
          <w:rFonts w:hint="eastAsia"/>
          <w:color w:val="000000"/>
        </w:rPr>
        <w:t>、京剧趣谈’</w:t>
      </w:r>
    </w:p>
    <w:p w:rsidR="00487391" w:rsidRPr="00045E71" w:rsidRDefault="00487391" w:rsidP="00016BC9">
      <w:pPr>
        <w:rPr>
          <w:color w:val="000000"/>
        </w:rPr>
      </w:pPr>
      <w:r w:rsidRPr="00045E71">
        <w:rPr>
          <w:rFonts w:hint="eastAsia"/>
          <w:color w:val="000000"/>
        </w:rPr>
        <w:t>教学目标</w:t>
      </w:r>
      <w:r w:rsidRPr="00045E71">
        <w:rPr>
          <w:color w:val="000000"/>
        </w:rPr>
        <w:t xml:space="preserve"> </w:t>
      </w:r>
    </w:p>
    <w:p w:rsidR="00487391" w:rsidRPr="00045E71" w:rsidRDefault="00487391" w:rsidP="00016BC9">
      <w:pPr>
        <w:rPr>
          <w:color w:val="000000"/>
        </w:rPr>
      </w:pPr>
      <w:r w:rsidRPr="00045E71">
        <w:rPr>
          <w:color w:val="000000"/>
        </w:rPr>
        <w:t>1</w:t>
      </w:r>
      <w:r w:rsidRPr="00045E71">
        <w:rPr>
          <w:rFonts w:hint="eastAsia"/>
          <w:color w:val="000000"/>
        </w:rPr>
        <w:t>．学习并积累“驰骋、尴尬、虚拟、约定俗成、凸显”等词语。</w:t>
      </w:r>
    </w:p>
    <w:p w:rsidR="00487391" w:rsidRPr="00045E71" w:rsidRDefault="00487391" w:rsidP="00016BC9">
      <w:pPr>
        <w:rPr>
          <w:color w:val="000000"/>
        </w:rPr>
      </w:pPr>
      <w:r w:rsidRPr="00045E71">
        <w:rPr>
          <w:color w:val="000000"/>
        </w:rPr>
        <w:t>2</w:t>
      </w:r>
      <w:r w:rsidRPr="00045E71">
        <w:rPr>
          <w:rFonts w:hint="eastAsia"/>
          <w:color w:val="000000"/>
        </w:rPr>
        <w:t>．有感情地朗读课文，了解京剧表演中马鞭的应用和亮相的艺术特色。</w:t>
      </w:r>
    </w:p>
    <w:p w:rsidR="00487391" w:rsidRPr="00045E71" w:rsidRDefault="00487391" w:rsidP="00016BC9">
      <w:pPr>
        <w:rPr>
          <w:color w:val="000000"/>
        </w:rPr>
      </w:pPr>
      <w:r w:rsidRPr="00045E71">
        <w:rPr>
          <w:color w:val="000000"/>
        </w:rPr>
        <w:t>3</w:t>
      </w:r>
      <w:r w:rsidRPr="00045E71">
        <w:rPr>
          <w:rFonts w:hint="eastAsia"/>
          <w:color w:val="000000"/>
        </w:rPr>
        <w:t>．通过语言文字的描述了解艺术带给人们的享受。</w:t>
      </w:r>
    </w:p>
    <w:p w:rsidR="00487391" w:rsidRPr="00045E71" w:rsidRDefault="00487391" w:rsidP="00016BC9">
      <w:pPr>
        <w:rPr>
          <w:color w:val="000000"/>
        </w:rPr>
      </w:pPr>
      <w:r w:rsidRPr="00045E71">
        <w:rPr>
          <w:rFonts w:hint="eastAsia"/>
          <w:color w:val="000000"/>
        </w:rPr>
        <w:t>教学重点</w:t>
      </w:r>
      <w:r w:rsidRPr="00045E71">
        <w:rPr>
          <w:color w:val="000000"/>
        </w:rPr>
        <w:t xml:space="preserve"> </w:t>
      </w:r>
    </w:p>
    <w:p w:rsidR="00487391" w:rsidRPr="00045E71" w:rsidRDefault="00487391" w:rsidP="00016BC9">
      <w:pPr>
        <w:rPr>
          <w:color w:val="000000"/>
        </w:rPr>
      </w:pPr>
      <w:r w:rsidRPr="00045E71">
        <w:rPr>
          <w:rFonts w:hint="eastAsia"/>
          <w:color w:val="000000"/>
        </w:rPr>
        <w:t>了解京剧表演中马鞭的应用和亮相的艺术手法。</w:t>
      </w:r>
    </w:p>
    <w:p w:rsidR="00487391" w:rsidRPr="00045E71" w:rsidRDefault="00487391" w:rsidP="00016BC9">
      <w:pPr>
        <w:rPr>
          <w:color w:val="000000"/>
        </w:rPr>
      </w:pPr>
      <w:r w:rsidRPr="00045E71">
        <w:rPr>
          <w:rFonts w:hint="eastAsia"/>
          <w:color w:val="000000"/>
        </w:rPr>
        <w:t>教学难点</w:t>
      </w:r>
      <w:r w:rsidRPr="00045E71">
        <w:rPr>
          <w:color w:val="000000"/>
        </w:rPr>
        <w:t xml:space="preserve"> </w:t>
      </w:r>
    </w:p>
    <w:p w:rsidR="00487391" w:rsidRPr="00045E71" w:rsidRDefault="00487391" w:rsidP="00016BC9">
      <w:pPr>
        <w:rPr>
          <w:color w:val="000000"/>
        </w:rPr>
      </w:pPr>
      <w:r w:rsidRPr="00045E71">
        <w:rPr>
          <w:rFonts w:hint="eastAsia"/>
          <w:color w:val="000000"/>
        </w:rPr>
        <w:t>学习课文用具体事例说明京剧表演特点的说明方法。</w:t>
      </w:r>
    </w:p>
    <w:p w:rsidR="00487391" w:rsidRPr="00045E71" w:rsidRDefault="00487391" w:rsidP="00016BC9">
      <w:pPr>
        <w:rPr>
          <w:color w:val="000000"/>
        </w:rPr>
      </w:pPr>
      <w:r w:rsidRPr="00045E71">
        <w:rPr>
          <w:rFonts w:hint="eastAsia"/>
          <w:color w:val="000000"/>
        </w:rPr>
        <w:t>教具准备</w:t>
      </w:r>
      <w:r w:rsidRPr="00045E71">
        <w:rPr>
          <w:color w:val="000000"/>
        </w:rPr>
        <w:t xml:space="preserve"> </w:t>
      </w:r>
    </w:p>
    <w:p w:rsidR="00487391" w:rsidRPr="00045E71" w:rsidRDefault="00487391" w:rsidP="00016BC9">
      <w:pPr>
        <w:rPr>
          <w:color w:val="000000"/>
        </w:rPr>
      </w:pPr>
      <w:r w:rsidRPr="00045E71">
        <w:rPr>
          <w:rFonts w:hint="eastAsia"/>
          <w:color w:val="000000"/>
        </w:rPr>
        <w:t>京剧演出片段的课件</w:t>
      </w:r>
    </w:p>
    <w:p w:rsidR="00487391" w:rsidRPr="00045E71" w:rsidRDefault="00487391" w:rsidP="00016BC9">
      <w:pPr>
        <w:rPr>
          <w:color w:val="000000"/>
        </w:rPr>
      </w:pPr>
      <w:r w:rsidRPr="00045E71">
        <w:rPr>
          <w:rFonts w:hint="eastAsia"/>
          <w:color w:val="000000"/>
        </w:rPr>
        <w:t>教学设计</w:t>
      </w:r>
    </w:p>
    <w:p w:rsidR="00487391" w:rsidRPr="00045E71" w:rsidRDefault="00487391" w:rsidP="00016BC9">
      <w:pPr>
        <w:rPr>
          <w:color w:val="000000"/>
        </w:rPr>
      </w:pPr>
      <w:r w:rsidRPr="00045E71">
        <w:rPr>
          <w:rFonts w:hint="eastAsia"/>
          <w:color w:val="000000"/>
        </w:rPr>
        <w:t>一、谈话导入新课</w:t>
      </w:r>
    </w:p>
    <w:p w:rsidR="00487391" w:rsidRPr="00045E71" w:rsidRDefault="00487391" w:rsidP="00016BC9">
      <w:pPr>
        <w:rPr>
          <w:color w:val="000000"/>
        </w:rPr>
      </w:pPr>
      <w:r w:rsidRPr="00045E71">
        <w:rPr>
          <w:rFonts w:hint="eastAsia"/>
          <w:color w:val="000000"/>
        </w:rPr>
        <w:t>说起中国的国粹，有些同学可能会想起京剧。京剧积淀了中华民族五千年的丰厚文化底蕴，每一位中国人无不为此而感到骄傲与自豪！京剧艺术不仅深受炎黄子孙的喜爱，同时，她那独特的表现形式和魅力，征服了全世界各国酷爱艺术的人们。这节课，我们就走近京剧，了解一下京剧的艺术特色。【课件</w:t>
      </w:r>
      <w:r w:rsidRPr="00045E71">
        <w:rPr>
          <w:color w:val="000000"/>
        </w:rPr>
        <w:t>1</w:t>
      </w:r>
      <w:r w:rsidRPr="00045E71">
        <w:rPr>
          <w:rFonts w:hint="eastAsia"/>
          <w:color w:val="000000"/>
        </w:rPr>
        <w:t>：课题】（板书课题</w:t>
      </w:r>
      <w:r w:rsidRPr="00045E71">
        <w:rPr>
          <w:color w:val="000000"/>
        </w:rPr>
        <w:t xml:space="preserve">: </w:t>
      </w:r>
      <w:r w:rsidRPr="00045E71">
        <w:rPr>
          <w:rFonts w:hint="eastAsia"/>
          <w:color w:val="000000"/>
        </w:rPr>
        <w:t>京剧趣谈）齐读课题。</w:t>
      </w:r>
      <w:r w:rsidRPr="00045E71">
        <w:rPr>
          <w:color w:val="000000"/>
        </w:rPr>
        <w:t xml:space="preserve">          </w:t>
      </w:r>
    </w:p>
    <w:p w:rsidR="00487391" w:rsidRPr="00045E71" w:rsidRDefault="00487391" w:rsidP="00016BC9">
      <w:pPr>
        <w:rPr>
          <w:color w:val="000000"/>
        </w:rPr>
      </w:pPr>
      <w:r w:rsidRPr="00045E71">
        <w:rPr>
          <w:rFonts w:hint="eastAsia"/>
          <w:color w:val="000000"/>
        </w:rPr>
        <w:t>二、读通读准课文</w:t>
      </w:r>
    </w:p>
    <w:p w:rsidR="00487391" w:rsidRPr="00045E71" w:rsidRDefault="00487391" w:rsidP="00016BC9">
      <w:pPr>
        <w:rPr>
          <w:color w:val="000000"/>
        </w:rPr>
      </w:pPr>
      <w:r w:rsidRPr="00045E71">
        <w:rPr>
          <w:color w:val="000000"/>
        </w:rPr>
        <w:t>1</w:t>
      </w:r>
      <w:r w:rsidRPr="00045E71">
        <w:rPr>
          <w:rFonts w:hint="eastAsia"/>
          <w:color w:val="000000"/>
        </w:rPr>
        <w:t>．课文从哪两个角度讲了京剧表演的特点？请同学们带着这样的问题自由通读全文，要求读准每个字的字音。看看你读懂了什么，有什么疑问，在书上标记一下。</w:t>
      </w:r>
    </w:p>
    <w:p w:rsidR="00487391" w:rsidRPr="00045E71" w:rsidRDefault="00487391" w:rsidP="00016BC9">
      <w:pPr>
        <w:rPr>
          <w:color w:val="000000"/>
        </w:rPr>
      </w:pPr>
      <w:r w:rsidRPr="00045E71">
        <w:rPr>
          <w:color w:val="000000"/>
        </w:rPr>
        <w:t>2</w:t>
      </w:r>
      <w:r w:rsidRPr="00045E71">
        <w:rPr>
          <w:rFonts w:hint="eastAsia"/>
          <w:color w:val="000000"/>
        </w:rPr>
        <w:t>．【课件</w:t>
      </w:r>
      <w:r w:rsidRPr="00045E71">
        <w:rPr>
          <w:color w:val="000000"/>
        </w:rPr>
        <w:t>2</w:t>
      </w:r>
      <w:r w:rsidRPr="00045E71">
        <w:rPr>
          <w:rFonts w:hint="eastAsia"/>
          <w:color w:val="000000"/>
        </w:rPr>
        <w:t>】出示词语认读：</w:t>
      </w:r>
    </w:p>
    <w:p w:rsidR="00487391" w:rsidRPr="00045E71" w:rsidRDefault="00487391" w:rsidP="00016BC9">
      <w:pPr>
        <w:rPr>
          <w:color w:val="000000"/>
        </w:rPr>
      </w:pPr>
      <w:r w:rsidRPr="00045E71">
        <w:rPr>
          <w:rFonts w:hint="eastAsia"/>
          <w:color w:val="000000"/>
        </w:rPr>
        <w:t>驰骋</w:t>
      </w:r>
      <w:r w:rsidRPr="00045E71">
        <w:rPr>
          <w:color w:val="000000"/>
        </w:rPr>
        <w:t xml:space="preserve">  </w:t>
      </w:r>
      <w:r w:rsidRPr="00045E71">
        <w:rPr>
          <w:rFonts w:hint="eastAsia"/>
          <w:color w:val="000000"/>
        </w:rPr>
        <w:t>尴尬</w:t>
      </w:r>
      <w:r w:rsidRPr="00045E71">
        <w:rPr>
          <w:color w:val="000000"/>
        </w:rPr>
        <w:t xml:space="preserve">  </w:t>
      </w:r>
      <w:r w:rsidRPr="00045E71">
        <w:rPr>
          <w:rFonts w:hint="eastAsia"/>
          <w:color w:val="000000"/>
        </w:rPr>
        <w:t>虚拟</w:t>
      </w:r>
      <w:r w:rsidRPr="00045E71">
        <w:rPr>
          <w:color w:val="000000"/>
        </w:rPr>
        <w:t xml:space="preserve">  </w:t>
      </w:r>
      <w:r w:rsidRPr="00045E71">
        <w:rPr>
          <w:rFonts w:hint="eastAsia"/>
          <w:color w:val="000000"/>
        </w:rPr>
        <w:t>高扬</w:t>
      </w:r>
      <w:r w:rsidRPr="00045E71">
        <w:rPr>
          <w:color w:val="000000"/>
        </w:rPr>
        <w:t xml:space="preserve">  </w:t>
      </w:r>
      <w:r w:rsidRPr="00045E71">
        <w:rPr>
          <w:rFonts w:hint="eastAsia"/>
          <w:color w:val="000000"/>
        </w:rPr>
        <w:t>低垂</w:t>
      </w:r>
      <w:r w:rsidRPr="00045E71">
        <w:rPr>
          <w:color w:val="000000"/>
        </w:rPr>
        <w:t xml:space="preserve">  </w:t>
      </w:r>
      <w:r w:rsidRPr="00045E71">
        <w:rPr>
          <w:rFonts w:hint="eastAsia"/>
          <w:color w:val="000000"/>
        </w:rPr>
        <w:t>装饰</w:t>
      </w:r>
      <w:r w:rsidRPr="00045E71">
        <w:rPr>
          <w:color w:val="000000"/>
        </w:rPr>
        <w:t xml:space="preserve">  </w:t>
      </w:r>
      <w:r w:rsidRPr="00045E71">
        <w:rPr>
          <w:rFonts w:hint="eastAsia"/>
          <w:color w:val="000000"/>
        </w:rPr>
        <w:t>约定俗成</w:t>
      </w:r>
    </w:p>
    <w:p w:rsidR="00487391" w:rsidRPr="00045E71" w:rsidRDefault="00487391" w:rsidP="00016BC9">
      <w:pPr>
        <w:rPr>
          <w:color w:val="000000"/>
        </w:rPr>
      </w:pPr>
      <w:r w:rsidRPr="00045E71">
        <w:rPr>
          <w:rFonts w:hint="eastAsia"/>
          <w:color w:val="000000"/>
        </w:rPr>
        <w:t>绱鞋底</w:t>
      </w:r>
      <w:r w:rsidRPr="00045E71">
        <w:rPr>
          <w:color w:val="000000"/>
        </w:rPr>
        <w:t xml:space="preserve">  </w:t>
      </w:r>
      <w:r w:rsidRPr="00045E71">
        <w:rPr>
          <w:rFonts w:hint="eastAsia"/>
          <w:color w:val="000000"/>
        </w:rPr>
        <w:t>酒宴</w:t>
      </w:r>
      <w:r w:rsidRPr="00045E71">
        <w:rPr>
          <w:color w:val="000000"/>
        </w:rPr>
        <w:t xml:space="preserve">  </w:t>
      </w:r>
      <w:r w:rsidRPr="00045E71">
        <w:rPr>
          <w:rFonts w:hint="eastAsia"/>
          <w:color w:val="000000"/>
        </w:rPr>
        <w:t>唯恐</w:t>
      </w:r>
      <w:r w:rsidRPr="00045E71">
        <w:rPr>
          <w:color w:val="000000"/>
        </w:rPr>
        <w:t xml:space="preserve">  </w:t>
      </w:r>
      <w:r w:rsidRPr="00045E71">
        <w:rPr>
          <w:rFonts w:hint="eastAsia"/>
          <w:color w:val="000000"/>
        </w:rPr>
        <w:t>不可开交</w:t>
      </w:r>
      <w:r w:rsidRPr="00045E71">
        <w:rPr>
          <w:color w:val="000000"/>
        </w:rPr>
        <w:t xml:space="preserve">  </w:t>
      </w:r>
      <w:r w:rsidRPr="00045E71">
        <w:rPr>
          <w:rFonts w:hint="eastAsia"/>
          <w:color w:val="000000"/>
        </w:rPr>
        <w:t>戛然而止</w:t>
      </w:r>
      <w:r w:rsidRPr="00045E71">
        <w:rPr>
          <w:color w:val="000000"/>
        </w:rPr>
        <w:t xml:space="preserve">  </w:t>
      </w:r>
      <w:r w:rsidRPr="00045E71">
        <w:rPr>
          <w:rFonts w:hint="eastAsia"/>
          <w:color w:val="000000"/>
        </w:rPr>
        <w:t>越发</w:t>
      </w:r>
    </w:p>
    <w:p w:rsidR="00487391" w:rsidRPr="00045E71" w:rsidRDefault="00487391" w:rsidP="00016BC9">
      <w:pPr>
        <w:rPr>
          <w:color w:val="000000"/>
        </w:rPr>
      </w:pPr>
      <w:r w:rsidRPr="00045E71">
        <w:rPr>
          <w:rFonts w:hint="eastAsia"/>
          <w:color w:val="000000"/>
        </w:rPr>
        <w:t>三、了解京剧特点</w:t>
      </w:r>
    </w:p>
    <w:p w:rsidR="00487391" w:rsidRPr="00045E71" w:rsidRDefault="00487391" w:rsidP="00016BC9">
      <w:pPr>
        <w:rPr>
          <w:color w:val="000000"/>
        </w:rPr>
      </w:pPr>
      <w:r w:rsidRPr="00045E71">
        <w:rPr>
          <w:color w:val="000000"/>
        </w:rPr>
        <w:t>1</w:t>
      </w:r>
      <w:r w:rsidRPr="00045E71">
        <w:rPr>
          <w:rFonts w:hint="eastAsia"/>
          <w:color w:val="000000"/>
        </w:rPr>
        <w:t>．【课件</w:t>
      </w:r>
      <w:r w:rsidRPr="00045E71">
        <w:rPr>
          <w:color w:val="000000"/>
        </w:rPr>
        <w:t>3</w:t>
      </w:r>
      <w:r w:rsidRPr="00045E71">
        <w:rPr>
          <w:rFonts w:hint="eastAsia"/>
          <w:color w:val="000000"/>
        </w:rPr>
        <w:t>】出示第一部分《马鞭》学习要求。</w:t>
      </w:r>
    </w:p>
    <w:p w:rsidR="00487391" w:rsidRPr="00045E71" w:rsidRDefault="00487391" w:rsidP="00016BC9">
      <w:pPr>
        <w:rPr>
          <w:color w:val="000000"/>
        </w:rPr>
      </w:pPr>
      <w:r w:rsidRPr="00045E71">
        <w:rPr>
          <w:rFonts w:hint="eastAsia"/>
          <w:color w:val="000000"/>
        </w:rPr>
        <w:t>默读课文第一部分，回答下列问题：</w:t>
      </w:r>
    </w:p>
    <w:p w:rsidR="00487391" w:rsidRPr="00045E71" w:rsidRDefault="00487391" w:rsidP="00016BC9">
      <w:pPr>
        <w:rPr>
          <w:color w:val="000000"/>
        </w:rPr>
      </w:pPr>
      <w:r w:rsidRPr="00045E71">
        <w:rPr>
          <w:rFonts w:hint="eastAsia"/>
          <w:color w:val="000000"/>
        </w:rPr>
        <w:t>（</w:t>
      </w:r>
      <w:r w:rsidRPr="00045E71">
        <w:rPr>
          <w:color w:val="000000"/>
        </w:rPr>
        <w:t>1</w:t>
      </w:r>
      <w:r w:rsidRPr="00045E71">
        <w:rPr>
          <w:rFonts w:hint="eastAsia"/>
          <w:color w:val="000000"/>
        </w:rPr>
        <w:t>）京剧表演骑马时，为什么不用真马？</w:t>
      </w:r>
    </w:p>
    <w:p w:rsidR="00487391" w:rsidRPr="00045E71" w:rsidRDefault="00487391" w:rsidP="00016BC9">
      <w:pPr>
        <w:rPr>
          <w:color w:val="000000"/>
        </w:rPr>
      </w:pPr>
      <w:r w:rsidRPr="00045E71">
        <w:rPr>
          <w:rFonts w:hint="eastAsia"/>
          <w:color w:val="000000"/>
        </w:rPr>
        <w:t>（</w:t>
      </w:r>
      <w:r w:rsidRPr="00045E71">
        <w:rPr>
          <w:color w:val="000000"/>
        </w:rPr>
        <w:t>2</w:t>
      </w:r>
      <w:r w:rsidRPr="00045E71">
        <w:rPr>
          <w:rFonts w:hint="eastAsia"/>
          <w:color w:val="000000"/>
        </w:rPr>
        <w:t>）京剧表演中，用什么道具来表演骑马？</w:t>
      </w:r>
    </w:p>
    <w:p w:rsidR="00487391" w:rsidRPr="00045E71" w:rsidRDefault="00487391" w:rsidP="00016BC9">
      <w:pPr>
        <w:rPr>
          <w:color w:val="000000"/>
        </w:rPr>
      </w:pPr>
      <w:r w:rsidRPr="00045E71">
        <w:rPr>
          <w:rFonts w:hint="eastAsia"/>
          <w:color w:val="000000"/>
        </w:rPr>
        <w:t>（</w:t>
      </w:r>
      <w:r w:rsidRPr="00045E71">
        <w:rPr>
          <w:color w:val="000000"/>
        </w:rPr>
        <w:t>3</w:t>
      </w:r>
      <w:r w:rsidRPr="00045E71">
        <w:rPr>
          <w:rFonts w:hint="eastAsia"/>
          <w:color w:val="000000"/>
        </w:rPr>
        <w:t>）演员拿着马鞭代替真实的骑马有什么好处？</w:t>
      </w:r>
    </w:p>
    <w:p w:rsidR="00487391" w:rsidRPr="00045E71" w:rsidRDefault="00487391" w:rsidP="00016BC9">
      <w:pPr>
        <w:rPr>
          <w:color w:val="000000"/>
        </w:rPr>
      </w:pPr>
      <w:r w:rsidRPr="00045E71">
        <w:rPr>
          <w:rFonts w:hint="eastAsia"/>
          <w:color w:val="000000"/>
        </w:rPr>
        <w:t>（</w:t>
      </w:r>
      <w:r w:rsidRPr="00045E71">
        <w:rPr>
          <w:color w:val="000000"/>
        </w:rPr>
        <w:t>4</w:t>
      </w:r>
      <w:r w:rsidRPr="00045E71">
        <w:rPr>
          <w:rFonts w:hint="eastAsia"/>
          <w:color w:val="000000"/>
        </w:rPr>
        <w:t>）作者为了说明虚拟的道具也是可感觉可使用的举出了哪两个例子？</w:t>
      </w:r>
    </w:p>
    <w:p w:rsidR="00487391" w:rsidRPr="00045E71" w:rsidRDefault="00487391" w:rsidP="00016BC9">
      <w:pPr>
        <w:rPr>
          <w:color w:val="000000"/>
        </w:rPr>
      </w:pPr>
      <w:r w:rsidRPr="00045E71">
        <w:rPr>
          <w:color w:val="000000"/>
        </w:rPr>
        <w:t>2</w:t>
      </w:r>
      <w:r w:rsidRPr="00045E71">
        <w:rPr>
          <w:rFonts w:hint="eastAsia"/>
          <w:color w:val="000000"/>
        </w:rPr>
        <w:t>．小组交流，明确问题答案。</w:t>
      </w:r>
    </w:p>
    <w:p w:rsidR="00487391" w:rsidRPr="00045E71" w:rsidRDefault="00487391" w:rsidP="00016BC9">
      <w:pPr>
        <w:rPr>
          <w:color w:val="000000"/>
        </w:rPr>
      </w:pPr>
      <w:r w:rsidRPr="00045E71">
        <w:rPr>
          <w:color w:val="000000"/>
        </w:rPr>
        <w:t>3.</w:t>
      </w:r>
      <w:r w:rsidRPr="00045E71">
        <w:rPr>
          <w:rFonts w:hint="eastAsia"/>
          <w:color w:val="000000"/>
        </w:rPr>
        <w:t>指名汇报，教师点拨指导：</w:t>
      </w:r>
    </w:p>
    <w:p w:rsidR="00487391" w:rsidRPr="00045E71" w:rsidRDefault="00487391" w:rsidP="00016BC9">
      <w:pPr>
        <w:rPr>
          <w:color w:val="000000"/>
        </w:rPr>
      </w:pPr>
      <w:r w:rsidRPr="00045E71">
        <w:rPr>
          <w:rFonts w:hint="eastAsia"/>
          <w:color w:val="000000"/>
        </w:rPr>
        <w:t>舞台方圆太小，马无法驰骋，所以只能找一样东西来替代，马鞭是比较合适的。（板书：虚拟）</w:t>
      </w:r>
    </w:p>
    <w:p w:rsidR="00487391" w:rsidRPr="00045E71" w:rsidRDefault="00487391" w:rsidP="00016BC9">
      <w:pPr>
        <w:rPr>
          <w:color w:val="000000"/>
        </w:rPr>
      </w:pPr>
      <w:r w:rsidRPr="00045E71">
        <w:rPr>
          <w:rFonts w:hint="eastAsia"/>
          <w:color w:val="000000"/>
        </w:rPr>
        <w:t>演员手拿马鞭，骑马人特定和优美的姿态能鲜明地表现出来，演员有无穷无尽的表演自由，随心所欲，不受限制。（板书：马鞭）</w:t>
      </w:r>
    </w:p>
    <w:p w:rsidR="00487391" w:rsidRPr="00045E71" w:rsidRDefault="00487391" w:rsidP="00016BC9">
      <w:pPr>
        <w:rPr>
          <w:color w:val="000000"/>
        </w:rPr>
      </w:pPr>
      <w:r w:rsidRPr="00045E71">
        <w:rPr>
          <w:rFonts w:hint="eastAsia"/>
          <w:color w:val="000000"/>
        </w:rPr>
        <w:t>作者为了说明虚拟的道具也是可感觉可使用的举出了两个例子，一个是《拾玉镯》中小姑娘绱鞋底用的线是虚的，一个是宴席上举杯喝酒是虚的。</w:t>
      </w:r>
    </w:p>
    <w:p w:rsidR="00487391" w:rsidRPr="00045E71" w:rsidRDefault="00487391" w:rsidP="00016BC9">
      <w:pPr>
        <w:rPr>
          <w:color w:val="000000"/>
        </w:rPr>
      </w:pPr>
      <w:r w:rsidRPr="00045E71">
        <w:rPr>
          <w:rFonts w:hint="eastAsia"/>
          <w:color w:val="000000"/>
        </w:rPr>
        <w:t>（板书：绱鞋底</w:t>
      </w:r>
      <w:r w:rsidRPr="00045E71">
        <w:rPr>
          <w:color w:val="000000"/>
        </w:rPr>
        <w:t xml:space="preserve">  </w:t>
      </w:r>
      <w:r w:rsidRPr="00045E71">
        <w:rPr>
          <w:rFonts w:hint="eastAsia"/>
          <w:color w:val="000000"/>
        </w:rPr>
        <w:t>举杯饮酒）</w:t>
      </w:r>
    </w:p>
    <w:p w:rsidR="00487391" w:rsidRPr="00045E71" w:rsidRDefault="00487391" w:rsidP="00016BC9">
      <w:pPr>
        <w:rPr>
          <w:color w:val="000000"/>
        </w:rPr>
      </w:pPr>
      <w:r w:rsidRPr="00045E71">
        <w:rPr>
          <w:color w:val="000000"/>
        </w:rPr>
        <w:t>3</w:t>
      </w:r>
      <w:r w:rsidRPr="00045E71">
        <w:rPr>
          <w:rFonts w:hint="eastAsia"/>
          <w:color w:val="000000"/>
        </w:rPr>
        <w:t>．全班交流，了解用马鞭虚拟表演的特点。</w:t>
      </w:r>
    </w:p>
    <w:p w:rsidR="00487391" w:rsidRPr="00045E71" w:rsidRDefault="00487391" w:rsidP="00016BC9">
      <w:pPr>
        <w:rPr>
          <w:color w:val="000000"/>
        </w:rPr>
      </w:pPr>
      <w:r w:rsidRPr="00045E71">
        <w:rPr>
          <w:rFonts w:hint="eastAsia"/>
          <w:color w:val="000000"/>
        </w:rPr>
        <w:t>四、感知表达特点</w:t>
      </w:r>
    </w:p>
    <w:p w:rsidR="00487391" w:rsidRPr="00045E71" w:rsidRDefault="00487391" w:rsidP="00016BC9">
      <w:pPr>
        <w:rPr>
          <w:color w:val="000000"/>
        </w:rPr>
      </w:pPr>
      <w:r w:rsidRPr="00045E71">
        <w:rPr>
          <w:color w:val="000000"/>
        </w:rPr>
        <w:t>1</w:t>
      </w:r>
      <w:r w:rsidRPr="00045E71">
        <w:rPr>
          <w:rFonts w:hint="eastAsia"/>
          <w:color w:val="000000"/>
        </w:rPr>
        <w:t>．自由读《马鞭》部分，思考作者由马鞭说起，为的是说明京剧表演中的什么特色。</w:t>
      </w:r>
    </w:p>
    <w:p w:rsidR="00487391" w:rsidRPr="00045E71" w:rsidRDefault="00487391" w:rsidP="00016BC9">
      <w:pPr>
        <w:rPr>
          <w:color w:val="000000"/>
        </w:rPr>
      </w:pPr>
      <w:r w:rsidRPr="00045E71">
        <w:rPr>
          <w:color w:val="000000"/>
        </w:rPr>
        <w:t>2</w:t>
      </w:r>
      <w:r w:rsidRPr="00045E71">
        <w:rPr>
          <w:rFonts w:hint="eastAsia"/>
          <w:color w:val="000000"/>
        </w:rPr>
        <w:t>．读第二、三自然段，用简洁的语言分别写出这两个自然段的意思。</w:t>
      </w:r>
    </w:p>
    <w:p w:rsidR="00487391" w:rsidRPr="00045E71" w:rsidRDefault="00487391" w:rsidP="00016BC9">
      <w:pPr>
        <w:rPr>
          <w:color w:val="000000"/>
        </w:rPr>
      </w:pPr>
      <w:r w:rsidRPr="00045E71">
        <w:rPr>
          <w:rFonts w:hint="eastAsia"/>
          <w:color w:val="000000"/>
        </w:rPr>
        <w:t>（二、演员表演绱鞋底，针线都是虚的，但感觉可以使用。三、演员表演举杯喝酒，实际上并不真喝。）</w:t>
      </w:r>
    </w:p>
    <w:p w:rsidR="00487391" w:rsidRPr="00045E71" w:rsidRDefault="00487391" w:rsidP="00016BC9">
      <w:pPr>
        <w:rPr>
          <w:color w:val="000000"/>
        </w:rPr>
      </w:pPr>
      <w:r w:rsidRPr="00045E71">
        <w:rPr>
          <w:color w:val="000000"/>
        </w:rPr>
        <w:t>3</w:t>
      </w:r>
      <w:r w:rsidRPr="00045E71">
        <w:rPr>
          <w:rFonts w:hint="eastAsia"/>
          <w:color w:val="000000"/>
        </w:rPr>
        <w:t>．作者说京剧中还有一些虚拟的道具，一样感觉可以使用时，用了什么说明方法？（举例子，一是绱鞋底，二是举杯喝酒。）</w:t>
      </w:r>
    </w:p>
    <w:p w:rsidR="00487391" w:rsidRPr="00045E71" w:rsidRDefault="00487391" w:rsidP="00016BC9">
      <w:pPr>
        <w:rPr>
          <w:color w:val="000000"/>
        </w:rPr>
      </w:pPr>
      <w:r w:rsidRPr="00045E71">
        <w:rPr>
          <w:color w:val="000000"/>
        </w:rPr>
        <w:t>4</w:t>
      </w:r>
      <w:r w:rsidRPr="00045E71">
        <w:rPr>
          <w:rFonts w:hint="eastAsia"/>
          <w:color w:val="000000"/>
        </w:rPr>
        <w:t>．京剧欣赏，看表演领悟京剧表演的艺术特色。</w:t>
      </w:r>
    </w:p>
    <w:p w:rsidR="00487391" w:rsidRPr="00045E71" w:rsidRDefault="00487391" w:rsidP="00016BC9">
      <w:pPr>
        <w:rPr>
          <w:color w:val="000000"/>
        </w:rPr>
      </w:pPr>
      <w:r w:rsidRPr="00045E71">
        <w:rPr>
          <w:rFonts w:hint="eastAsia"/>
          <w:color w:val="000000"/>
        </w:rPr>
        <w:t>（</w:t>
      </w:r>
      <w:r w:rsidRPr="00045E71">
        <w:rPr>
          <w:color w:val="000000"/>
        </w:rPr>
        <w:t>1</w:t>
      </w:r>
      <w:r w:rsidRPr="00045E71">
        <w:rPr>
          <w:rFonts w:hint="eastAsia"/>
          <w:color w:val="000000"/>
        </w:rPr>
        <w:t>）多媒体播放：【课件</w:t>
      </w:r>
      <w:r w:rsidRPr="00045E71">
        <w:rPr>
          <w:color w:val="000000"/>
        </w:rPr>
        <w:t>4</w:t>
      </w:r>
      <w:r w:rsidRPr="00045E71">
        <w:rPr>
          <w:rFonts w:hint="eastAsia"/>
          <w:color w:val="000000"/>
        </w:rPr>
        <w:t>】京剧中骑马、绱鞋底、举杯饮酒的图片。</w:t>
      </w:r>
    </w:p>
    <w:p w:rsidR="00487391" w:rsidRPr="00045E71" w:rsidRDefault="00487391" w:rsidP="00016BC9">
      <w:pPr>
        <w:rPr>
          <w:color w:val="000000"/>
        </w:rPr>
      </w:pPr>
      <w:r w:rsidRPr="00045E71">
        <w:rPr>
          <w:rFonts w:hint="eastAsia"/>
          <w:color w:val="000000"/>
        </w:rPr>
        <w:t>（</w:t>
      </w:r>
      <w:r w:rsidRPr="00045E71">
        <w:rPr>
          <w:color w:val="000000"/>
        </w:rPr>
        <w:t>2</w:t>
      </w:r>
      <w:r w:rsidRPr="00045E71">
        <w:rPr>
          <w:rFonts w:hint="eastAsia"/>
          <w:color w:val="000000"/>
        </w:rPr>
        <w:t>）学生谈观看后的体会。</w:t>
      </w:r>
    </w:p>
    <w:p w:rsidR="00487391" w:rsidRPr="00045E71" w:rsidRDefault="00487391" w:rsidP="00016BC9">
      <w:pPr>
        <w:rPr>
          <w:color w:val="000000"/>
        </w:rPr>
      </w:pPr>
      <w:r w:rsidRPr="00045E71">
        <w:rPr>
          <w:rFonts w:hint="eastAsia"/>
          <w:color w:val="000000"/>
        </w:rPr>
        <w:t>五、体会表演特点</w:t>
      </w:r>
    </w:p>
    <w:p w:rsidR="00487391" w:rsidRPr="00045E71" w:rsidRDefault="00487391" w:rsidP="00016BC9">
      <w:pPr>
        <w:rPr>
          <w:color w:val="000000"/>
        </w:rPr>
      </w:pPr>
      <w:r w:rsidRPr="00045E71">
        <w:rPr>
          <w:color w:val="000000"/>
        </w:rPr>
        <w:t>1</w:t>
      </w:r>
      <w:r w:rsidRPr="00045E71">
        <w:rPr>
          <w:rFonts w:hint="eastAsia"/>
          <w:color w:val="000000"/>
        </w:rPr>
        <w:t>．出示学习要求：</w:t>
      </w:r>
    </w:p>
    <w:p w:rsidR="00487391" w:rsidRPr="00045E71" w:rsidRDefault="00487391" w:rsidP="00016BC9">
      <w:pPr>
        <w:rPr>
          <w:color w:val="000000"/>
        </w:rPr>
      </w:pPr>
      <w:r w:rsidRPr="00045E71">
        <w:rPr>
          <w:rFonts w:hint="eastAsia"/>
          <w:color w:val="000000"/>
        </w:rPr>
        <w:t>默读《亮相》部分，要求读懂这部分内容后，把重点讲给别人听。注意讲清楚：</w:t>
      </w:r>
    </w:p>
    <w:p w:rsidR="00487391" w:rsidRPr="00045E71" w:rsidRDefault="00487391" w:rsidP="00016BC9">
      <w:pPr>
        <w:rPr>
          <w:color w:val="000000"/>
        </w:rPr>
      </w:pPr>
      <w:r w:rsidRPr="00045E71">
        <w:rPr>
          <w:rFonts w:hint="eastAsia"/>
          <w:color w:val="000000"/>
        </w:rPr>
        <w:t>（</w:t>
      </w:r>
      <w:r w:rsidRPr="00045E71">
        <w:rPr>
          <w:color w:val="000000"/>
        </w:rPr>
        <w:t>1</w:t>
      </w:r>
      <w:r w:rsidRPr="00045E71">
        <w:rPr>
          <w:rFonts w:hint="eastAsia"/>
          <w:color w:val="000000"/>
        </w:rPr>
        <w:t>）这一部分讲了京剧表演中哪两种奇特场面？</w:t>
      </w:r>
    </w:p>
    <w:p w:rsidR="00487391" w:rsidRPr="00045E71" w:rsidRDefault="00487391" w:rsidP="00016BC9">
      <w:pPr>
        <w:rPr>
          <w:color w:val="000000"/>
        </w:rPr>
      </w:pPr>
      <w:r w:rsidRPr="00045E71">
        <w:rPr>
          <w:rFonts w:hint="eastAsia"/>
          <w:color w:val="000000"/>
        </w:rPr>
        <w:t>（</w:t>
      </w:r>
      <w:r w:rsidRPr="00045E71">
        <w:rPr>
          <w:color w:val="000000"/>
        </w:rPr>
        <w:t>2</w:t>
      </w:r>
      <w:r w:rsidRPr="00045E71">
        <w:rPr>
          <w:rFonts w:hint="eastAsia"/>
          <w:color w:val="000000"/>
        </w:rPr>
        <w:t>）这两种表演有什么好处？</w:t>
      </w:r>
    </w:p>
    <w:p w:rsidR="00487391" w:rsidRPr="00045E71" w:rsidRDefault="00487391" w:rsidP="00016BC9">
      <w:pPr>
        <w:rPr>
          <w:color w:val="000000"/>
        </w:rPr>
      </w:pPr>
      <w:r w:rsidRPr="00045E71">
        <w:rPr>
          <w:color w:val="000000"/>
        </w:rPr>
        <w:t>2</w:t>
      </w:r>
      <w:r w:rsidRPr="00045E71">
        <w:rPr>
          <w:rFonts w:hint="eastAsia"/>
          <w:color w:val="000000"/>
        </w:rPr>
        <w:t>．创设情境，运用方法，讲给别人听。</w:t>
      </w:r>
    </w:p>
    <w:p w:rsidR="00487391" w:rsidRPr="00045E71" w:rsidRDefault="00487391" w:rsidP="00016BC9">
      <w:pPr>
        <w:rPr>
          <w:color w:val="000000"/>
        </w:rPr>
      </w:pPr>
      <w:r w:rsidRPr="00045E71">
        <w:rPr>
          <w:color w:val="000000"/>
        </w:rPr>
        <w:t>3</w:t>
      </w:r>
      <w:r w:rsidRPr="00045E71">
        <w:rPr>
          <w:rFonts w:hint="eastAsia"/>
          <w:color w:val="000000"/>
        </w:rPr>
        <w:t>．师生评议。（板书：亮相</w:t>
      </w:r>
      <w:r w:rsidRPr="00045E71">
        <w:rPr>
          <w:color w:val="000000"/>
        </w:rPr>
        <w:t xml:space="preserve">  </w:t>
      </w:r>
      <w:r w:rsidRPr="00045E71">
        <w:rPr>
          <w:rFonts w:hint="eastAsia"/>
          <w:color w:val="000000"/>
        </w:rPr>
        <w:t>静止</w:t>
      </w:r>
      <w:r w:rsidRPr="00045E71">
        <w:rPr>
          <w:color w:val="000000"/>
        </w:rPr>
        <w:t xml:space="preserve">  </w:t>
      </w:r>
      <w:r w:rsidRPr="00045E71">
        <w:rPr>
          <w:rFonts w:hint="eastAsia"/>
          <w:color w:val="000000"/>
        </w:rPr>
        <w:t>杂技）</w:t>
      </w:r>
    </w:p>
    <w:p w:rsidR="00487391" w:rsidRPr="00045E71" w:rsidRDefault="00487391" w:rsidP="00016BC9">
      <w:pPr>
        <w:rPr>
          <w:color w:val="000000"/>
        </w:rPr>
      </w:pPr>
      <w:r w:rsidRPr="00045E71">
        <w:rPr>
          <w:color w:val="000000"/>
        </w:rPr>
        <w:t>4.</w:t>
      </w:r>
      <w:r w:rsidRPr="00045E71">
        <w:rPr>
          <w:rFonts w:hint="eastAsia"/>
          <w:color w:val="000000"/>
        </w:rPr>
        <w:t>片段欣赏，体会好处。</w:t>
      </w:r>
    </w:p>
    <w:p w:rsidR="00487391" w:rsidRPr="00045E71" w:rsidRDefault="00487391" w:rsidP="00016BC9">
      <w:pPr>
        <w:rPr>
          <w:color w:val="000000"/>
        </w:rPr>
      </w:pPr>
      <w:r w:rsidRPr="00045E71">
        <w:rPr>
          <w:color w:val="000000"/>
        </w:rPr>
        <w:t xml:space="preserve"> </w:t>
      </w:r>
      <w:r w:rsidRPr="00045E71">
        <w:rPr>
          <w:rFonts w:hint="eastAsia"/>
          <w:color w:val="000000"/>
        </w:rPr>
        <w:t>多媒体播放：【课件</w:t>
      </w:r>
      <w:r w:rsidRPr="00045E71">
        <w:rPr>
          <w:color w:val="000000"/>
        </w:rPr>
        <w:t>5</w:t>
      </w:r>
      <w:r w:rsidRPr="00045E71">
        <w:rPr>
          <w:rFonts w:hint="eastAsia"/>
          <w:color w:val="000000"/>
        </w:rPr>
        <w:t>】相关的京剧片段，学生结合文字描述体会这种表演方法的好处。</w:t>
      </w:r>
    </w:p>
    <w:p w:rsidR="00487391" w:rsidRPr="00045E71" w:rsidRDefault="00487391" w:rsidP="00016BC9">
      <w:pPr>
        <w:rPr>
          <w:color w:val="000000"/>
        </w:rPr>
      </w:pPr>
      <w:r w:rsidRPr="00045E71">
        <w:rPr>
          <w:rFonts w:hint="eastAsia"/>
          <w:color w:val="000000"/>
        </w:rPr>
        <w:t>六、拓展阅读资料</w:t>
      </w:r>
    </w:p>
    <w:p w:rsidR="00487391" w:rsidRPr="00045E71" w:rsidRDefault="00487391" w:rsidP="00016BC9">
      <w:pPr>
        <w:rPr>
          <w:color w:val="000000"/>
        </w:rPr>
      </w:pPr>
      <w:r w:rsidRPr="00045E71">
        <w:rPr>
          <w:rFonts w:hint="eastAsia"/>
          <w:color w:val="000000"/>
        </w:rPr>
        <w:t>出示：【课件</w:t>
      </w:r>
      <w:r w:rsidRPr="00045E71">
        <w:rPr>
          <w:color w:val="000000"/>
        </w:rPr>
        <w:t>6</w:t>
      </w:r>
      <w:r w:rsidRPr="00045E71">
        <w:rPr>
          <w:rFonts w:hint="eastAsia"/>
          <w:color w:val="000000"/>
        </w:rPr>
        <w:t>、</w:t>
      </w:r>
      <w:r w:rsidRPr="00045E71">
        <w:rPr>
          <w:color w:val="000000"/>
        </w:rPr>
        <w:t>7</w:t>
      </w:r>
      <w:r w:rsidRPr="00045E71">
        <w:rPr>
          <w:rFonts w:hint="eastAsia"/>
          <w:color w:val="000000"/>
        </w:rPr>
        <w:t>】</w:t>
      </w:r>
    </w:p>
    <w:p w:rsidR="00487391" w:rsidRPr="00045E71" w:rsidRDefault="00487391" w:rsidP="00016BC9">
      <w:pPr>
        <w:rPr>
          <w:color w:val="000000"/>
        </w:rPr>
      </w:pPr>
      <w:r w:rsidRPr="00045E71">
        <w:rPr>
          <w:rFonts w:hint="eastAsia"/>
          <w:color w:val="000000"/>
        </w:rPr>
        <w:t>京剧表演的四种艺术手法：唱、念、做、打，也是京剧表演四项基本功。</w:t>
      </w:r>
    </w:p>
    <w:p w:rsidR="00487391" w:rsidRPr="00045E71" w:rsidRDefault="00487391" w:rsidP="00016BC9">
      <w:pPr>
        <w:rPr>
          <w:color w:val="000000"/>
        </w:rPr>
      </w:pPr>
      <w:r w:rsidRPr="00045E71">
        <w:rPr>
          <w:rFonts w:hint="eastAsia"/>
          <w:color w:val="000000"/>
        </w:rPr>
        <w:t>唱指歌唱，念指具有音乐性的念白，二者相辅相成，构成歌舞化的京剧表演艺术两大要素之一的“歌”，做指舞蹈化的形体动作，打指武打和翻跌的技艺，二者相互结合，构成歌舞化的京剧表演艺术两大要素之一的“舞”。</w:t>
      </w:r>
    </w:p>
    <w:p w:rsidR="00487391" w:rsidRPr="00045E71" w:rsidRDefault="00487391" w:rsidP="00016BC9">
      <w:pPr>
        <w:rPr>
          <w:color w:val="000000"/>
        </w:rPr>
      </w:pPr>
      <w:r w:rsidRPr="00045E71">
        <w:rPr>
          <w:rFonts w:hint="eastAsia"/>
          <w:color w:val="000000"/>
        </w:rPr>
        <w:t>戏曲演员从小就要从这四个方面进行训练，虽然有的演员擅长唱功（唱功老生），有的行当以做功（花旦）为主，有的以武打为主（武净）。但是要求每一个演员必须有过硬的唱、念、做、打四种基本功。只有这样才能充分地发挥京剧的艺术特色。更好地表现和刻画戏中的各种人物形象。</w:t>
      </w:r>
    </w:p>
    <w:p w:rsidR="00487391" w:rsidRPr="00045E71" w:rsidRDefault="00487391" w:rsidP="00016BC9">
      <w:pPr>
        <w:rPr>
          <w:color w:val="000000"/>
        </w:rPr>
      </w:pPr>
      <w:r w:rsidRPr="00045E71">
        <w:rPr>
          <w:rFonts w:hint="eastAsia"/>
          <w:color w:val="000000"/>
        </w:rPr>
        <w:t>京剧有唱，有舞，有对白，有武打，有各种象征性的动作，是一种高度综合性的艺术。</w:t>
      </w:r>
    </w:p>
    <w:p w:rsidR="00487391" w:rsidRPr="00045E71" w:rsidRDefault="00487391" w:rsidP="00016BC9">
      <w:pPr>
        <w:rPr>
          <w:color w:val="000000"/>
        </w:rPr>
      </w:pPr>
      <w:r w:rsidRPr="00045E71">
        <w:rPr>
          <w:rFonts w:hint="eastAsia"/>
          <w:color w:val="000000"/>
        </w:rPr>
        <w:t>板书内容</w:t>
      </w:r>
      <w:r w:rsidRPr="00045E71">
        <w:rPr>
          <w:color w:val="000000"/>
        </w:rPr>
        <w:t xml:space="preserve"> </w:t>
      </w:r>
    </w:p>
    <w:p w:rsidR="00487391" w:rsidRPr="00045E71" w:rsidRDefault="00487391" w:rsidP="00016BC9">
      <w:pPr>
        <w:rPr>
          <w:color w:val="000000"/>
        </w:rPr>
      </w:pPr>
      <w:r w:rsidRPr="00045E71">
        <w:rPr>
          <w:rFonts w:hint="eastAsia"/>
          <w:color w:val="000000"/>
        </w:rPr>
        <w:t>京剧趣谈</w:t>
      </w:r>
    </w:p>
    <w:p w:rsidR="00487391" w:rsidRPr="00045E71" w:rsidRDefault="00487391" w:rsidP="00016BC9">
      <w:pPr>
        <w:rPr>
          <w:color w:val="000000"/>
        </w:rPr>
      </w:pPr>
      <w:r w:rsidRPr="00045E71">
        <w:rPr>
          <w:rFonts w:hint="eastAsia"/>
          <w:color w:val="000000"/>
        </w:rPr>
        <w:t>虚拟：马鞭</w:t>
      </w:r>
      <w:r w:rsidRPr="00045E71">
        <w:rPr>
          <w:color w:val="000000"/>
        </w:rPr>
        <w:t xml:space="preserve">  </w:t>
      </w:r>
      <w:r w:rsidRPr="00045E71">
        <w:rPr>
          <w:rFonts w:hint="eastAsia"/>
          <w:color w:val="000000"/>
        </w:rPr>
        <w:t>绱鞋底</w:t>
      </w:r>
      <w:r w:rsidRPr="00045E71">
        <w:rPr>
          <w:color w:val="000000"/>
        </w:rPr>
        <w:t xml:space="preserve">  </w:t>
      </w:r>
      <w:r w:rsidRPr="00045E71">
        <w:rPr>
          <w:rFonts w:hint="eastAsia"/>
          <w:color w:val="000000"/>
        </w:rPr>
        <w:t>举杯饮酒</w:t>
      </w:r>
    </w:p>
    <w:p w:rsidR="00487391" w:rsidRPr="00045E71" w:rsidRDefault="00487391" w:rsidP="00016BC9">
      <w:pPr>
        <w:rPr>
          <w:color w:val="000000"/>
        </w:rPr>
      </w:pPr>
      <w:r w:rsidRPr="00045E71">
        <w:rPr>
          <w:rFonts w:hint="eastAsia"/>
          <w:color w:val="000000"/>
        </w:rPr>
        <w:t>亮相：静止</w:t>
      </w:r>
      <w:r w:rsidRPr="00045E71">
        <w:rPr>
          <w:color w:val="000000"/>
        </w:rPr>
        <w:t xml:space="preserve">  </w:t>
      </w:r>
      <w:r w:rsidRPr="00045E71">
        <w:rPr>
          <w:rFonts w:hint="eastAsia"/>
          <w:color w:val="000000"/>
        </w:rPr>
        <w:t>杂技</w:t>
      </w:r>
    </w:p>
    <w:p w:rsidR="00487391" w:rsidRPr="00045E71" w:rsidRDefault="00487391" w:rsidP="00016BC9">
      <w:pPr>
        <w:rPr>
          <w:color w:val="000000"/>
        </w:rPr>
      </w:pPr>
      <w:r w:rsidRPr="00045E71">
        <w:rPr>
          <w:rFonts w:hint="eastAsia"/>
          <w:color w:val="000000"/>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口语交际：聊聊书法</w:t>
      </w:r>
    </w:p>
    <w:p w:rsidR="00487391" w:rsidRPr="00045E71" w:rsidRDefault="00487391" w:rsidP="00016BC9">
      <w:pPr>
        <w:rPr>
          <w:b/>
          <w:bCs/>
          <w:color w:val="000000"/>
          <w:sz w:val="24"/>
        </w:rPr>
      </w:pPr>
      <w:r w:rsidRPr="00045E71">
        <w:rPr>
          <w:rFonts w:hint="eastAsia"/>
          <w:b/>
          <w:bCs/>
          <w:color w:val="000000"/>
          <w:sz w:val="24"/>
        </w:rPr>
        <w:t>教学目标</w:t>
      </w:r>
    </w:p>
    <w:p w:rsidR="00487391" w:rsidRPr="00045E71" w:rsidRDefault="00487391" w:rsidP="00016BC9">
      <w:pPr>
        <w:numPr>
          <w:ilvl w:val="0"/>
          <w:numId w:val="14"/>
        </w:numPr>
        <w:tabs>
          <w:tab w:val="left" w:pos="312"/>
        </w:tabs>
        <w:rPr>
          <w:color w:val="000000"/>
          <w:sz w:val="24"/>
        </w:rPr>
      </w:pPr>
      <w:r w:rsidRPr="00045E71">
        <w:rPr>
          <w:rFonts w:hint="eastAsia"/>
          <w:color w:val="000000"/>
          <w:sz w:val="24"/>
        </w:rPr>
        <w:t>在搜集材料的过程中了解古代著名书法家和名家作品。</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color w:val="000000"/>
          <w:sz w:val="24"/>
        </w:rPr>
        <w:t>2</w:t>
      </w:r>
      <w:r w:rsidRPr="00045E71">
        <w:rPr>
          <w:rFonts w:hint="eastAsia"/>
          <w:color w:val="000000"/>
          <w:sz w:val="24"/>
        </w:rPr>
        <w:t>、在交际过程中感受书法的艺术魅力，受到美的熏陶。</w:t>
      </w:r>
    </w:p>
    <w:p w:rsidR="00487391" w:rsidRPr="00045E71" w:rsidRDefault="00487391" w:rsidP="00016BC9">
      <w:pPr>
        <w:rPr>
          <w:rFonts w:ascii="宋体" w:cs="宋体"/>
          <w:b/>
          <w:bCs/>
          <w:color w:val="000000"/>
          <w:sz w:val="24"/>
        </w:rPr>
      </w:pPr>
      <w:r w:rsidRPr="00045E71">
        <w:rPr>
          <w:rFonts w:ascii="宋体" w:hAnsi="宋体" w:cs="宋体" w:hint="eastAsia"/>
          <w:b/>
          <w:bCs/>
          <w:color w:val="000000"/>
          <w:sz w:val="24"/>
        </w:rPr>
        <w:t>教学重点</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hint="eastAsia"/>
          <w:color w:val="000000"/>
          <w:sz w:val="24"/>
        </w:rPr>
        <w:t>了解古代著名书法家的一些情况。</w:t>
      </w:r>
    </w:p>
    <w:p w:rsidR="00487391" w:rsidRPr="00045E71" w:rsidRDefault="00487391" w:rsidP="00016BC9">
      <w:pPr>
        <w:rPr>
          <w:rFonts w:ascii="宋体" w:cs="宋体"/>
          <w:b/>
          <w:bCs/>
          <w:color w:val="000000"/>
          <w:sz w:val="24"/>
        </w:rPr>
      </w:pPr>
      <w:r w:rsidRPr="00045E71">
        <w:rPr>
          <w:rFonts w:ascii="宋体" w:hAnsi="宋体" w:cs="宋体" w:hint="eastAsia"/>
          <w:b/>
          <w:bCs/>
          <w:color w:val="000000"/>
          <w:sz w:val="24"/>
        </w:rPr>
        <w:t>教学难点</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hint="eastAsia"/>
          <w:color w:val="000000"/>
          <w:sz w:val="24"/>
        </w:rPr>
        <w:t>感受书法魅力，受到美的熏陶。</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教学用具</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hAnsi="宋体" w:hint="eastAsia"/>
          <w:color w:val="000000"/>
          <w:sz w:val="24"/>
        </w:rPr>
        <w:t>课件</w:t>
      </w:r>
      <w:r w:rsidRPr="00045E71">
        <w:rPr>
          <w:rFonts w:hint="eastAsia"/>
          <w:color w:val="000000"/>
          <w:sz w:val="24"/>
        </w:rPr>
        <w:t>（书法家及书法作品图片）</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一、出示图片导入</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出示图片</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【课件</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】一组古代书法家作品图。</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教师谈话：书法是中国古典艺术的一朵奇葩，在世界各国文字书写中，没有任何其他文字的书写，像汉字的书写一样，最终发展成为一种独特的艺术形式，并且源远流长，中国五千年璀璨的文明及无与伦比的丰富文字记载都已为世人所认可，在这一博大精深的历史长河中，中国的书法艺术以其独特的艺术形式和艺术语言释读了中国的传统文化内涵。</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今天我们口语交际的主题就是：聊聊书法（板书）</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二、认识书法名家</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小组内同学自由发言，说一说自己知道的古代书法家以及他们的故事。</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谁知道王羲之，能和大家说一说吗？</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王羲之，字逸少，汉族，东晋时期著名书法家，有“书圣”之称。琅琊临沂（今山东临沂）人，后迁会稽山阴（今浙江绍兴），他的书法兼善隶、草、楷、行各体，广采众长，自成一家，影响深远。风格平和自然，代表作《兰亭序》被誉为“天下第一行书”。在书法史上，他与其子王献之合称为“二王”。）</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王羲之的故事：据说有一次，王羲之路过山阴城的一座桥。有个老婆婆拎了一篮子六角形的竹扇在集上叫卖。那种竹扇很简陋，没有什么装饰，引不起过路人的兴趣，看样子卖不出去了，老婆婆十分着急。王羲之看到这情形，很同情那老婆婆，就上前跟她说：“你这竹扇上没画没字，当然卖不出去。我给你题上字，怎么样？”</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老婆婆不认识王羲之，见他这样热心，也就把竹扇交给他写了。王羲之提起笔来，在每把扇面上龙飞凤舞地写了五个字，就还给老婆婆。老婆婆不识字，觉得他写得很潦草，很不高兴。王羲之安慰她说：“别急。你告诉买扇的人，说上面是王右军写的字”王羲之一离开，老婆婆就照他的话做了。集上的人一看真是王右军的书法，都抢着买。一箩竹扇马上就卖完了）。</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谁还知道其他书法家，到讲台前来给大家说他一说。（板书：王羲之</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柳公权）</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三、欣赏书法作品</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出示古代名家书法作品。</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【课件</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】欧阳修、柳公权、颜真卿、赵孟頫的作品。</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学生欣赏，说一说自己欣赏后的体会。</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四、交流学习感受</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你学习过书法吗？把你学习过程中的感受和同学们交流一下。</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指名书法好的同学谈自己的学习感受。</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 xml:space="preserve">　</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示例</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学书法，如果真的投入当中的话，你可以感受很多的乐趣。我们起初接触到的是篆书，然后过渡到隶书，接下来是楷书，每种书法字体都有它的特点。我觉得篆书的笔画是非常优美的，隶书是比较柔和的，而楷书是挺拔有力，有气势的。而且我个人比较偏爱楷书，特别是颜真卿的楷书，因为我能感受到它的神，所以每次我写的时候，都能胸有成竹的写好每个笔画的形，写的时候注意起笔、顿笔、提笔和收笔，但只要心中有它的形就比较容易掌握了。</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示例</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我觉得学好书法，也得有一定的审美要求，写出来的作品要有美感。要在追求美的风格中不断超越自我。在书法学习和创作中，追求美的风格，看一幅书法作品美不美，既要看每个字的形体结构，也要看整幅作品中是否有变化，结体、点划不雷同，肥瘦适当，肥而能秀，瘦而能腴，风姿潇洒，达情尽性，神采飞扬。由于每个人爱好和审美观的不同，必然有各自不同的看法、要求和追求。由此形成了各自不同的艺术风格，从某种意义上讲，形成了个人的艺术风格，不断地超越别人、超越自我，才能从容地走进这一人类书法艺术的殿堂。）</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（板书：感受乐趣</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超越自我）</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五、畅谈学书益处</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学生小组内自由发言，谈一谈自己感受到的学习书法的好处。</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教师总结：</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）培养耐力和自信心</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）开发智力，培养协调性</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）提高人的整体能力</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）提高个人修养与文化素质</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六、总结交际要领</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学生讨论，本次交际活动要注意什么？</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教师总结，出示：【课件</w:t>
      </w:r>
      <w:r w:rsidRPr="00045E71">
        <w:rPr>
          <w:rFonts w:ascii="宋体" w:cs="宋体"/>
          <w:color w:val="000000"/>
          <w:kern w:val="0"/>
          <w:szCs w:val="21"/>
          <w:shd w:val="clear" w:color="auto" w:fill="FFFFFF"/>
        </w:rPr>
        <w:t>5</w:t>
      </w:r>
      <w:r w:rsidRPr="00045E71">
        <w:rPr>
          <w:rFonts w:asci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cs="Calibri"/>
          <w:color w:val="000000"/>
          <w:kern w:val="0"/>
          <w:szCs w:val="21"/>
          <w:shd w:val="clear" w:color="auto" w:fill="FFFFFF"/>
        </w:rPr>
        <w:t></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有条理地表达，如可以分点说明。</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cs="Calibri"/>
          <w:color w:val="000000"/>
          <w:kern w:val="0"/>
          <w:szCs w:val="21"/>
          <w:shd w:val="clear" w:color="auto" w:fill="FFFFFF"/>
        </w:rPr>
        <w:t></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对感兴趣的话题深入交谈。</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课后搜集一些名家书法作品图片带到学校，和同学互相交流。</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板书设计</w:t>
      </w:r>
    </w:p>
    <w:p w:rsidR="00487391" w:rsidRPr="00045E71" w:rsidRDefault="00487391" w:rsidP="00016BC9">
      <w:pPr>
        <w:ind w:firstLineChars="1200" w:firstLine="31680"/>
        <w:rPr>
          <w:b/>
          <w:bCs/>
          <w:color w:val="000000"/>
          <w:sz w:val="24"/>
        </w:rPr>
      </w:pPr>
      <w:r w:rsidRPr="00045E71">
        <w:rPr>
          <w:rFonts w:hint="eastAsia"/>
          <w:b/>
          <w:bCs/>
          <w:color w:val="000000"/>
          <w:sz w:val="24"/>
        </w:rPr>
        <w:t>聊聊书法</w:t>
      </w:r>
    </w:p>
    <w:p w:rsidR="00487391" w:rsidRPr="00045E71" w:rsidRDefault="00487391" w:rsidP="00016BC9">
      <w:pPr>
        <w:ind w:firstLineChars="1000" w:firstLine="31680"/>
        <w:rPr>
          <w:color w:val="000000"/>
          <w:sz w:val="24"/>
        </w:rPr>
      </w:pPr>
      <w:r w:rsidRPr="00045E71">
        <w:rPr>
          <w:rFonts w:hint="eastAsia"/>
          <w:color w:val="000000"/>
          <w:sz w:val="24"/>
        </w:rPr>
        <w:t>王羲之</w:t>
      </w:r>
      <w:r w:rsidRPr="00045E71">
        <w:rPr>
          <w:color w:val="000000"/>
          <w:sz w:val="24"/>
        </w:rPr>
        <w:t xml:space="preserve">  </w:t>
      </w:r>
      <w:r w:rsidRPr="00045E71">
        <w:rPr>
          <w:rFonts w:hint="eastAsia"/>
          <w:color w:val="000000"/>
          <w:sz w:val="24"/>
        </w:rPr>
        <w:t>柳公权</w:t>
      </w:r>
    </w:p>
    <w:p w:rsidR="00487391" w:rsidRPr="00045E71" w:rsidRDefault="00487391" w:rsidP="00016BC9">
      <w:pPr>
        <w:ind w:firstLineChars="900" w:firstLine="31680"/>
        <w:rPr>
          <w:color w:val="000000"/>
          <w:sz w:val="24"/>
        </w:rPr>
      </w:pPr>
      <w:r w:rsidRPr="00045E71">
        <w:rPr>
          <w:rFonts w:hint="eastAsia"/>
          <w:color w:val="000000"/>
          <w:sz w:val="24"/>
        </w:rPr>
        <w:t>感受乐趣</w:t>
      </w:r>
      <w:r w:rsidRPr="00045E71">
        <w:rPr>
          <w:color w:val="000000"/>
          <w:sz w:val="24"/>
        </w:rPr>
        <w:t xml:space="preserve">  </w:t>
      </w:r>
      <w:r w:rsidRPr="00045E71">
        <w:rPr>
          <w:rFonts w:hint="eastAsia"/>
          <w:color w:val="000000"/>
          <w:sz w:val="24"/>
        </w:rPr>
        <w:t>超越自我</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语文园地七</w:t>
      </w:r>
    </w:p>
    <w:p w:rsidR="00487391" w:rsidRPr="00045E71" w:rsidRDefault="00487391" w:rsidP="00016BC9">
      <w:pPr>
        <w:rPr>
          <w:b/>
          <w:bCs/>
          <w:color w:val="000000"/>
          <w:sz w:val="24"/>
        </w:rPr>
      </w:pPr>
      <w:r w:rsidRPr="00045E71">
        <w:rPr>
          <w:rFonts w:hint="eastAsia"/>
          <w:b/>
          <w:bCs/>
          <w:color w:val="000000"/>
          <w:sz w:val="24"/>
        </w:rPr>
        <w:t>教学目标</w:t>
      </w:r>
    </w:p>
    <w:p w:rsidR="00487391" w:rsidRPr="00045E71" w:rsidRDefault="00487391" w:rsidP="00016BC9">
      <w:pPr>
        <w:numPr>
          <w:ilvl w:val="0"/>
          <w:numId w:val="15"/>
        </w:numPr>
        <w:tabs>
          <w:tab w:val="left" w:pos="312"/>
        </w:tabs>
        <w:rPr>
          <w:color w:val="000000"/>
          <w:sz w:val="24"/>
        </w:rPr>
      </w:pPr>
      <w:r w:rsidRPr="00045E71">
        <w:rPr>
          <w:rFonts w:hint="eastAsia"/>
          <w:color w:val="000000"/>
          <w:sz w:val="24"/>
        </w:rPr>
        <w:t>学习交流做课堂笔记的方法。</w:t>
      </w:r>
    </w:p>
    <w:p w:rsidR="00487391" w:rsidRPr="00045E71" w:rsidRDefault="00487391" w:rsidP="00016BC9">
      <w:pPr>
        <w:numPr>
          <w:ilvl w:val="0"/>
          <w:numId w:val="15"/>
        </w:numPr>
        <w:tabs>
          <w:tab w:val="left" w:pos="312"/>
        </w:tabs>
        <w:rPr>
          <w:color w:val="000000"/>
          <w:sz w:val="24"/>
        </w:rPr>
      </w:pPr>
      <w:r w:rsidRPr="00045E71">
        <w:rPr>
          <w:rFonts w:hint="eastAsia"/>
          <w:color w:val="000000"/>
          <w:sz w:val="24"/>
        </w:rPr>
        <w:t>通过交流，懂得一些和戏曲有关的词语，了解戏曲。</w:t>
      </w:r>
    </w:p>
    <w:p w:rsidR="00487391" w:rsidRPr="00045E71" w:rsidRDefault="00487391" w:rsidP="00016BC9">
      <w:pPr>
        <w:numPr>
          <w:ilvl w:val="0"/>
          <w:numId w:val="15"/>
        </w:numPr>
        <w:tabs>
          <w:tab w:val="left" w:pos="312"/>
        </w:tabs>
        <w:rPr>
          <w:color w:val="000000"/>
          <w:sz w:val="24"/>
        </w:rPr>
      </w:pPr>
      <w:r w:rsidRPr="00045E71">
        <w:rPr>
          <w:rFonts w:hint="eastAsia"/>
          <w:color w:val="000000"/>
          <w:sz w:val="24"/>
        </w:rPr>
        <w:t>学习运用合适的语言把要说明的事情讲清楚讲准确。</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hint="eastAsia"/>
          <w:color w:val="000000"/>
          <w:sz w:val="24"/>
        </w:rPr>
        <w:t>理解并积累一些与艺术有关的成语。</w:t>
      </w:r>
    </w:p>
    <w:p w:rsidR="00487391" w:rsidRPr="00045E71" w:rsidRDefault="00487391" w:rsidP="00016BC9">
      <w:pPr>
        <w:rPr>
          <w:rFonts w:ascii="宋体" w:cs="宋体"/>
          <w:b/>
          <w:bCs/>
          <w:color w:val="000000"/>
          <w:sz w:val="24"/>
        </w:rPr>
      </w:pPr>
      <w:r w:rsidRPr="00045E71">
        <w:rPr>
          <w:rFonts w:ascii="宋体" w:hAnsi="宋体" w:cs="宋体" w:hint="eastAsia"/>
          <w:b/>
          <w:bCs/>
          <w:color w:val="000000"/>
          <w:sz w:val="24"/>
        </w:rPr>
        <w:t>教学重点</w:t>
      </w:r>
    </w:p>
    <w:p w:rsidR="00487391" w:rsidRPr="00045E71" w:rsidRDefault="00487391" w:rsidP="00016BC9">
      <w:pPr>
        <w:numPr>
          <w:ilvl w:val="0"/>
          <w:numId w:val="16"/>
        </w:numPr>
        <w:rPr>
          <w:color w:val="000000"/>
          <w:sz w:val="24"/>
        </w:rPr>
      </w:pPr>
      <w:r w:rsidRPr="00045E71">
        <w:rPr>
          <w:rFonts w:hint="eastAsia"/>
          <w:color w:val="000000"/>
          <w:sz w:val="24"/>
        </w:rPr>
        <w:t>学习运用准确的说明语言。</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color w:val="000000"/>
          <w:sz w:val="24"/>
        </w:rPr>
        <w:t>2</w:t>
      </w:r>
      <w:r w:rsidRPr="00045E71">
        <w:rPr>
          <w:rFonts w:hint="eastAsia"/>
          <w:color w:val="000000"/>
          <w:sz w:val="24"/>
        </w:rPr>
        <w:t>、理解并积累与艺术有关的四字词语。</w:t>
      </w:r>
    </w:p>
    <w:p w:rsidR="00487391" w:rsidRPr="00045E71" w:rsidRDefault="00487391" w:rsidP="00016BC9">
      <w:pPr>
        <w:rPr>
          <w:rFonts w:ascii="宋体" w:cs="宋体"/>
          <w:b/>
          <w:bCs/>
          <w:color w:val="000000"/>
          <w:sz w:val="24"/>
        </w:rPr>
      </w:pPr>
      <w:r w:rsidRPr="00045E71">
        <w:rPr>
          <w:rFonts w:ascii="宋体" w:hAnsi="宋体" w:cs="宋体" w:hint="eastAsia"/>
          <w:b/>
          <w:bCs/>
          <w:color w:val="000000"/>
          <w:sz w:val="24"/>
        </w:rPr>
        <w:t>教学难点</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hint="eastAsia"/>
          <w:color w:val="000000"/>
          <w:sz w:val="24"/>
        </w:rPr>
        <w:t>运用合适的语言把要说明的事情写得清楚明白。</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教具准备</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hint="eastAsia"/>
          <w:color w:val="000000"/>
          <w:sz w:val="24"/>
        </w:rPr>
        <w:t>多媒体课件</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导入：今天我们一起来学习“语文园地”。（板书：语文园地）【出示课件</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：课题】</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交流平台</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做课堂笔记可以帮助我们记忆，还能促使我们积极思考。同学们有没有做课堂笔记的习惯？</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同位或前后位同学互相说一说自己是怎样记课堂笔记的。</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教师结合实际例子总结讲解。</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出示【课件</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课堂笔记要记什么？</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cs="Calibri"/>
          <w:color w:val="000000"/>
          <w:kern w:val="0"/>
          <w:szCs w:val="21"/>
          <w:shd w:val="clear" w:color="auto" w:fill="FFFFFF"/>
        </w:rPr>
        <w:t></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老师讲的重要内容。</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cs="Calibri"/>
          <w:color w:val="000000"/>
          <w:kern w:val="0"/>
          <w:szCs w:val="21"/>
          <w:shd w:val="clear" w:color="auto" w:fill="FFFFFF"/>
        </w:rPr>
        <w:t></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有疑问需要继续思考的或者需要查资料的内容。</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cs="Calibri"/>
          <w:color w:val="000000"/>
          <w:kern w:val="0"/>
          <w:szCs w:val="21"/>
          <w:shd w:val="clear" w:color="auto" w:fill="FFFFFF"/>
        </w:rPr>
        <w:t></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听课过程中产生的想法。</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5.</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学生交流：说一说自己在学习本单元课文时，记的笔记有哪些，并说一说为什么要记这些。</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（板书：做好课堂笔记）</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词句段运用</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一、学习与戏曲有关的词语</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学生读一读课件出示的词语。</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【课件</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亮相</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行当</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压轴</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捧场</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行头</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跑龙套</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唱白脸</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花架子</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对台戏</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打圆场</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粉墨登场</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字正腔圆</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曲终人散</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有板有眼</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科班出身</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指名读词语，教师纠正。</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小组内交流，把自己理解的词语和同学说一说。大家都不理解的可以查查字典。</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4.</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每小组推荐一名同学汇报，每一小组汇报一行词语，小组内其他同学可以补充解释。</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5.</w:t>
      </w:r>
      <w:r w:rsidRPr="00045E71">
        <w:rPr>
          <w:rFonts w:ascii="宋体" w:cs="宋体"/>
          <w:color w:val="000000"/>
          <w:kern w:val="0"/>
          <w:szCs w:val="21"/>
          <w:shd w:val="clear" w:color="auto" w:fill="FFFFFF"/>
        </w:rPr>
        <w:tab/>
      </w:r>
      <w:r w:rsidRPr="00045E71">
        <w:rPr>
          <w:rFonts w:ascii="宋体" w:cs="宋体" w:hint="eastAsia"/>
          <w:color w:val="000000"/>
          <w:kern w:val="0"/>
          <w:szCs w:val="21"/>
          <w:shd w:val="clear" w:color="auto" w:fill="FFFFFF"/>
        </w:rPr>
        <w:t>没有解释清楚的词语或大家不理解的词语教师来讲明白。</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（板书：了解戏曲名词）</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二、学会把事情说清楚</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仔细读题目中的要求，看看题目中要我们做什么。</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结合小台灯图画，独立阅读《玩具小台灯制作说明书》，找出小台灯做错的地方。</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交流：制作者制作小灯泡是根据《说明书》上哪句话制作的，为什么做错了？</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（把铅丝的另一端插入乒乓球的小洞里。把洞的两边粘牢。铅丝的头上用红橡皮泥做一个小灯泡）</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没讲清楚铅丝的另一端从乒乓球的哪一边插入，小灯泡要在灯罩内还是在灯罩外。</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思考：这句话怎样改才能让制作者看明白应该怎样做？</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5.</w:t>
      </w:r>
      <w:r w:rsidRPr="00045E71">
        <w:rPr>
          <w:rFonts w:ascii="宋体" w:cs="宋体" w:hint="eastAsia"/>
          <w:color w:val="000000"/>
          <w:kern w:val="0"/>
          <w:szCs w:val="21"/>
          <w:shd w:val="clear" w:color="auto" w:fill="FFFFFF"/>
        </w:rPr>
        <w:t>学生修改说明书上的相关部分。</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6.</w:t>
      </w:r>
      <w:r w:rsidRPr="00045E71">
        <w:rPr>
          <w:rFonts w:ascii="宋体" w:cs="宋体" w:hint="eastAsia"/>
          <w:color w:val="000000"/>
          <w:kern w:val="0"/>
          <w:szCs w:val="21"/>
          <w:shd w:val="clear" w:color="auto" w:fill="FFFFFF"/>
        </w:rPr>
        <w:t>汇报，交流修改的情况。教师评价，指导。</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（板书：学习说明语言）</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日积月累</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出示成语</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【课件</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高山流水</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天籁之音</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余音绕梁</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黄钟大吕</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轻歌曼舞</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行云流水</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巧夺天工</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惟妙惟肖</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画龙点睛</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笔走龙蛇</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妙笔生花</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栩栩如生</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学生自读，读不准的可以查字典，也可以问同学。</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小组交流：正确认读和理解词语。</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每小组推荐一名同学汇报：先正确读出，然后说出成语的意思。</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5.</w:t>
      </w:r>
      <w:r w:rsidRPr="00045E71">
        <w:rPr>
          <w:rFonts w:ascii="宋体" w:cs="宋体" w:hint="eastAsia"/>
          <w:color w:val="000000"/>
          <w:kern w:val="0"/>
          <w:szCs w:val="21"/>
          <w:shd w:val="clear" w:color="auto" w:fill="FFFFFF"/>
        </w:rPr>
        <w:t>教师纠正指导。</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（板书：积累艺术词语）</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教学设计</w:t>
      </w:r>
    </w:p>
    <w:p w:rsidR="00487391" w:rsidRPr="00045E71" w:rsidRDefault="00487391" w:rsidP="00016BC9">
      <w:pPr>
        <w:jc w:val="center"/>
        <w:rPr>
          <w:color w:val="000000"/>
          <w:sz w:val="24"/>
        </w:rPr>
      </w:pPr>
      <w:r w:rsidRPr="00045E71">
        <w:rPr>
          <w:rFonts w:hint="eastAsia"/>
          <w:color w:val="000000"/>
          <w:sz w:val="24"/>
        </w:rPr>
        <w:t>做好课堂笔记</w:t>
      </w:r>
    </w:p>
    <w:p w:rsidR="00487391" w:rsidRPr="00045E71" w:rsidRDefault="00487391" w:rsidP="00016BC9">
      <w:pPr>
        <w:jc w:val="center"/>
        <w:rPr>
          <w:color w:val="000000"/>
          <w:sz w:val="24"/>
        </w:rPr>
      </w:pPr>
      <w:r w:rsidRPr="00045E71">
        <w:rPr>
          <w:rFonts w:hint="eastAsia"/>
          <w:color w:val="000000"/>
          <w:sz w:val="24"/>
        </w:rPr>
        <w:t>了解戏曲名词</w:t>
      </w:r>
    </w:p>
    <w:p w:rsidR="00487391" w:rsidRPr="00045E71" w:rsidRDefault="00487391" w:rsidP="00016BC9">
      <w:pPr>
        <w:jc w:val="center"/>
        <w:rPr>
          <w:color w:val="000000"/>
          <w:sz w:val="24"/>
        </w:rPr>
      </w:pPr>
      <w:r w:rsidRPr="00045E71">
        <w:rPr>
          <w:rFonts w:hint="eastAsia"/>
          <w:color w:val="000000"/>
          <w:sz w:val="24"/>
        </w:rPr>
        <w:t>学习说明语言</w:t>
      </w:r>
    </w:p>
    <w:p w:rsidR="00487391" w:rsidRPr="00045E71" w:rsidRDefault="00487391" w:rsidP="00016BC9">
      <w:pPr>
        <w:jc w:val="center"/>
        <w:rPr>
          <w:color w:val="000000"/>
          <w:sz w:val="24"/>
        </w:rPr>
      </w:pPr>
      <w:r w:rsidRPr="00045E71">
        <w:rPr>
          <w:rFonts w:hint="eastAsia"/>
          <w:color w:val="000000"/>
          <w:sz w:val="24"/>
        </w:rPr>
        <w:t>积累艺术词语</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习作：我的拿手好戏</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教学目的</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hAnsi="宋体" w:cs="宋体" w:hint="eastAsia"/>
          <w:color w:val="000000"/>
          <w:sz w:val="24"/>
        </w:rPr>
        <w:t>学习在习作时写出自己的看法和感受。</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教学重点</w:t>
      </w:r>
      <w:r w:rsidRPr="00045E71">
        <w:rPr>
          <w:rFonts w:ascii="宋体" w:cs="宋体"/>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hAnsi="宋体" w:cs="宋体" w:hint="eastAsia"/>
          <w:color w:val="000000"/>
        </w:rPr>
        <w:t>能确定写作的顺序，知道哪些内容详写，哪些内容略写</w:t>
      </w:r>
      <w:r w:rsidRPr="00045E71">
        <w:rPr>
          <w:rFonts w:hint="eastAsia"/>
          <w:color w:val="000000"/>
        </w:rPr>
        <w:t>。</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教学难点</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hAnsi="宋体" w:cs="宋体" w:hint="eastAsia"/>
          <w:color w:val="000000"/>
        </w:rPr>
        <w:t>写作前怎样列出合理的提纲。</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教具准备</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hint="eastAsia"/>
          <w:color w:val="000000"/>
          <w:sz w:val="24"/>
        </w:rPr>
        <w:t>课件</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教学设计</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Style w:val="Strong"/>
          <w:rFonts w:ascii="宋体" w:hAnsi="宋体" w:cs="宋体" w:hint="eastAsia"/>
          <w:color w:val="000000"/>
        </w:rPr>
        <w:t>一、揭示课题</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1.</w:t>
      </w:r>
      <w:r w:rsidRPr="00045E71">
        <w:rPr>
          <w:rFonts w:ascii="宋体" w:hAnsi="宋体" w:cs="宋体" w:hint="eastAsia"/>
          <w:color w:val="000000"/>
        </w:rPr>
        <w:t>经常听有的同学说：唱歌是我的拿手好戏。还有的同学说，画画是我的拿手好戏。是呀，每个人都有自己的长处，都有拿手好戏。</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2.</w:t>
      </w:r>
      <w:r w:rsidRPr="00045E71">
        <w:rPr>
          <w:rFonts w:ascii="宋体" w:hAnsi="宋体" w:cs="宋体" w:hint="eastAsia"/>
          <w:color w:val="000000"/>
        </w:rPr>
        <w:t>看看下面的十八般武艺中，有你的拿手好戏吗？你的拿手好戏是什么？</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3.</w:t>
      </w:r>
      <w:r w:rsidRPr="00045E71">
        <w:rPr>
          <w:rFonts w:ascii="宋体" w:hAnsi="宋体" w:cs="宋体" w:hint="eastAsia"/>
          <w:color w:val="000000"/>
        </w:rPr>
        <w:t>今天，请同学们把自己的拿手好戏写下来，和同学们一起分享。【课件</w:t>
      </w:r>
      <w:r w:rsidRPr="00045E71">
        <w:rPr>
          <w:rFonts w:ascii="宋体" w:hAnsi="宋体" w:cs="宋体"/>
          <w:color w:val="000000"/>
        </w:rPr>
        <w:t>1</w:t>
      </w:r>
      <w:r w:rsidRPr="00045E71">
        <w:rPr>
          <w:rFonts w:ascii="宋体" w:hAnsi="宋体" w:cs="宋体" w:hint="eastAsia"/>
          <w:color w:val="000000"/>
        </w:rPr>
        <w:t>：课题】（板书：我的拿手好戏）</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Style w:val="Strong"/>
          <w:rFonts w:ascii="宋体" w:hAnsi="宋体" w:cs="宋体" w:hint="eastAsia"/>
          <w:color w:val="000000"/>
        </w:rPr>
        <w:t>二、审清课题</w:t>
      </w:r>
    </w:p>
    <w:p w:rsidR="00487391" w:rsidRPr="00045E71" w:rsidRDefault="00487391" w:rsidP="00016BC9">
      <w:pPr>
        <w:pStyle w:val="NormalWeb"/>
        <w:widowControl/>
        <w:adjustRightInd w:val="0"/>
        <w:snapToGrid w:val="0"/>
        <w:spacing w:beforeAutospacing="0" w:afterAutospacing="0"/>
        <w:jc w:val="both"/>
        <w:rPr>
          <w:rFonts w:ascii="宋体" w:hAnsi="宋体" w:cs="宋体"/>
          <w:color w:val="000000"/>
        </w:rPr>
      </w:pPr>
      <w:r w:rsidRPr="00045E71">
        <w:rPr>
          <w:rFonts w:ascii="宋体" w:hAnsi="宋体" w:cs="宋体"/>
          <w:color w:val="000000"/>
        </w:rPr>
        <w:t>1.</w:t>
      </w:r>
      <w:r w:rsidRPr="00045E71">
        <w:rPr>
          <w:rFonts w:ascii="宋体" w:hAnsi="宋体" w:cs="宋体" w:hint="eastAsia"/>
          <w:color w:val="000000"/>
        </w:rPr>
        <w:t>首先看清题目中的关键词：我</w:t>
      </w:r>
      <w:r w:rsidRPr="00045E71">
        <w:rPr>
          <w:rFonts w:ascii="宋体" w:hAnsi="宋体" w:cs="宋体"/>
          <w:color w:val="000000"/>
        </w:rPr>
        <w:t xml:space="preserve">  </w:t>
      </w:r>
      <w:r w:rsidRPr="00045E71">
        <w:rPr>
          <w:rFonts w:ascii="宋体" w:hAnsi="宋体" w:cs="宋体" w:hint="eastAsia"/>
          <w:color w:val="000000"/>
        </w:rPr>
        <w:t>拿手好戏</w:t>
      </w:r>
      <w:r w:rsidRPr="00045E71">
        <w:rPr>
          <w:rFonts w:ascii="宋体" w:hAnsi="宋体" w:cs="宋体"/>
          <w:color w:val="000000"/>
        </w:rPr>
        <w:t xml:space="preserve">   </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2.</w:t>
      </w:r>
      <w:r w:rsidRPr="00045E71">
        <w:rPr>
          <w:rFonts w:ascii="宋体" w:hAnsi="宋体" w:cs="宋体" w:hint="eastAsia"/>
          <w:color w:val="000000"/>
        </w:rPr>
        <w:t>分析：文章要写“我”而不是别人；写“拿手好戏”，即自己最擅长的事情，而不是不熟悉或做不好的事。</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3.</w:t>
      </w:r>
      <w:r w:rsidRPr="00045E71">
        <w:rPr>
          <w:rFonts w:ascii="宋体" w:hAnsi="宋体" w:cs="宋体" w:hint="eastAsia"/>
          <w:color w:val="000000"/>
        </w:rPr>
        <w:t>小结：文章要求写自己最擅长做的事情。</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Style w:val="Strong"/>
          <w:rFonts w:ascii="宋体" w:hAnsi="宋体" w:cs="宋体" w:hint="eastAsia"/>
          <w:color w:val="000000"/>
        </w:rPr>
        <w:t>三、弄清选材</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1.</w:t>
      </w:r>
      <w:r w:rsidRPr="00045E71">
        <w:rPr>
          <w:rFonts w:ascii="宋体" w:hAnsi="宋体" w:cs="宋体" w:hint="eastAsia"/>
          <w:color w:val="000000"/>
        </w:rPr>
        <w:t xml:space="preserve">应该怎样来写好这次作文，首先弄清这次作文的中心是自己的拿手好戏，所以，按照这个要求选自己做的最好的事情，写自己的一种本领。　　</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2.</w:t>
      </w:r>
      <w:r w:rsidRPr="00045E71">
        <w:rPr>
          <w:rFonts w:ascii="宋体" w:hAnsi="宋体" w:cs="宋体" w:hint="eastAsia"/>
          <w:color w:val="000000"/>
        </w:rPr>
        <w:t>应该怎样选材。</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hint="eastAsia"/>
          <w:color w:val="000000"/>
        </w:rPr>
        <w:t>（</w:t>
      </w:r>
      <w:r w:rsidRPr="00045E71">
        <w:rPr>
          <w:rFonts w:ascii="宋体" w:hAnsi="宋体" w:cs="宋体"/>
          <w:color w:val="000000"/>
        </w:rPr>
        <w:t>1</w:t>
      </w:r>
      <w:r w:rsidRPr="00045E71">
        <w:rPr>
          <w:rFonts w:ascii="宋体" w:hAnsi="宋体" w:cs="宋体" w:hint="eastAsia"/>
          <w:color w:val="000000"/>
        </w:rPr>
        <w:t>）同学们想一想，该选哪些具体材料？</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hint="eastAsia"/>
          <w:color w:val="000000"/>
        </w:rPr>
        <w:t>（</w:t>
      </w:r>
      <w:r w:rsidRPr="00045E71">
        <w:rPr>
          <w:rFonts w:ascii="宋体" w:hAnsi="宋体" w:cs="宋体"/>
          <w:color w:val="000000"/>
        </w:rPr>
        <w:t>2</w:t>
      </w:r>
      <w:r w:rsidRPr="00045E71">
        <w:rPr>
          <w:rFonts w:ascii="宋体" w:hAnsi="宋体" w:cs="宋体" w:hint="eastAsia"/>
          <w:color w:val="000000"/>
        </w:rPr>
        <w:t>）确定了要写的“拿手好戏”怎样来选择具体的材料呢？比如，“我”的拿手好戏是钓鱼，要写什么内容才能让别人看出钓鱼是我的拿手好戏呢？</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 xml:space="preserve">  </w:t>
      </w:r>
      <w:r w:rsidRPr="00045E71">
        <w:rPr>
          <w:rFonts w:ascii="宋体" w:hAnsi="宋体" w:cs="宋体" w:hint="eastAsia"/>
          <w:color w:val="000000"/>
        </w:rPr>
        <w:t>请同学们想一想，下面哪些材料合适呢？【课件</w:t>
      </w:r>
      <w:r w:rsidRPr="00045E71">
        <w:rPr>
          <w:rFonts w:ascii="宋体" w:hAnsi="宋体" w:cs="宋体"/>
          <w:color w:val="000000"/>
        </w:rPr>
        <w:t>2</w:t>
      </w:r>
      <w:r w:rsidRPr="00045E71">
        <w:rPr>
          <w:rFonts w:ascii="宋体" w:hAnsi="宋体" w:cs="宋体" w:hint="eastAsia"/>
          <w:color w:val="000000"/>
        </w:rPr>
        <w:t>】</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 xml:space="preserve">  </w:t>
      </w:r>
      <w:r w:rsidRPr="00045E71">
        <w:rPr>
          <w:rFonts w:ascii="宋体" w:hAnsi="宋体" w:cs="宋体" w:hint="eastAsia"/>
          <w:color w:val="000000"/>
        </w:rPr>
        <w:t>示例：我每次去钓鱼，总是钓很多。</w:t>
      </w:r>
    </w:p>
    <w:p w:rsidR="00487391" w:rsidRPr="00045E71" w:rsidRDefault="00487391" w:rsidP="00016BC9">
      <w:pPr>
        <w:pStyle w:val="NormalWeb"/>
        <w:widowControl/>
        <w:adjustRightInd w:val="0"/>
        <w:snapToGrid w:val="0"/>
        <w:spacing w:beforeAutospacing="0" w:afterAutospacing="0"/>
        <w:ind w:firstLine="480"/>
        <w:jc w:val="both"/>
        <w:rPr>
          <w:rFonts w:ascii="宋体" w:cs="宋体"/>
          <w:color w:val="000000"/>
        </w:rPr>
      </w:pPr>
      <w:r w:rsidRPr="00045E71">
        <w:rPr>
          <w:rFonts w:ascii="宋体" w:hAnsi="宋体" w:cs="宋体" w:hint="eastAsia"/>
          <w:color w:val="000000"/>
        </w:rPr>
        <w:t>我经常钓到一些大鱼。</w:t>
      </w:r>
    </w:p>
    <w:p w:rsidR="00487391" w:rsidRPr="00045E71" w:rsidRDefault="00487391" w:rsidP="00016BC9">
      <w:pPr>
        <w:pStyle w:val="NormalWeb"/>
        <w:widowControl/>
        <w:adjustRightInd w:val="0"/>
        <w:snapToGrid w:val="0"/>
        <w:spacing w:beforeAutospacing="0" w:afterAutospacing="0"/>
        <w:ind w:firstLine="480"/>
        <w:jc w:val="both"/>
        <w:rPr>
          <w:rFonts w:ascii="宋体" w:cs="宋体"/>
          <w:color w:val="000000"/>
        </w:rPr>
      </w:pPr>
      <w:r w:rsidRPr="00045E71">
        <w:rPr>
          <w:rFonts w:ascii="宋体" w:hAnsi="宋体" w:cs="宋体" w:hint="eastAsia"/>
          <w:color w:val="000000"/>
        </w:rPr>
        <w:t>有一次我钓到了一条五斤多重的大鲤鱼。</w:t>
      </w:r>
    </w:p>
    <w:p w:rsidR="00487391" w:rsidRPr="00045E71" w:rsidRDefault="00487391" w:rsidP="00016BC9">
      <w:pPr>
        <w:pStyle w:val="NormalWeb"/>
        <w:widowControl/>
        <w:adjustRightInd w:val="0"/>
        <w:snapToGrid w:val="0"/>
        <w:spacing w:beforeAutospacing="0" w:afterAutospacing="0"/>
        <w:ind w:firstLine="480"/>
        <w:jc w:val="both"/>
        <w:rPr>
          <w:rFonts w:ascii="宋体" w:cs="宋体"/>
          <w:color w:val="000000"/>
        </w:rPr>
      </w:pPr>
      <w:r w:rsidRPr="00045E71">
        <w:rPr>
          <w:rFonts w:ascii="宋体" w:hAnsi="宋体" w:cs="宋体" w:hint="eastAsia"/>
          <w:color w:val="000000"/>
        </w:rPr>
        <w:t>在一次钓鱼比赛中我获得了冠军。</w:t>
      </w:r>
    </w:p>
    <w:p w:rsidR="00487391" w:rsidRPr="00045E71" w:rsidRDefault="00487391" w:rsidP="00016BC9">
      <w:pPr>
        <w:pStyle w:val="NormalWeb"/>
        <w:widowControl/>
        <w:adjustRightInd w:val="0"/>
        <w:snapToGrid w:val="0"/>
        <w:spacing w:beforeAutospacing="0" w:afterAutospacing="0"/>
        <w:ind w:firstLine="480"/>
        <w:jc w:val="both"/>
        <w:rPr>
          <w:rFonts w:ascii="宋体" w:cs="宋体"/>
          <w:color w:val="000000"/>
        </w:rPr>
      </w:pPr>
      <w:r w:rsidRPr="00045E71">
        <w:rPr>
          <w:rFonts w:ascii="宋体" w:hAnsi="宋体" w:cs="宋体" w:hint="eastAsia"/>
          <w:color w:val="000000"/>
        </w:rPr>
        <w:t>我的鱼竿和钓钩比伙伴们的好。</w:t>
      </w:r>
    </w:p>
    <w:p w:rsidR="00487391" w:rsidRPr="00045E71" w:rsidRDefault="00487391" w:rsidP="00016BC9">
      <w:pPr>
        <w:pStyle w:val="NormalWeb"/>
        <w:widowControl/>
        <w:numPr>
          <w:ilvl w:val="0"/>
          <w:numId w:val="17"/>
        </w:numPr>
        <w:adjustRightInd w:val="0"/>
        <w:snapToGrid w:val="0"/>
        <w:spacing w:beforeAutospacing="0" w:afterAutospacing="0"/>
        <w:jc w:val="both"/>
        <w:rPr>
          <w:rFonts w:ascii="宋体" w:cs="宋体"/>
          <w:color w:val="000000"/>
        </w:rPr>
      </w:pPr>
      <w:r w:rsidRPr="00045E71">
        <w:rPr>
          <w:rFonts w:ascii="宋体" w:hAnsi="宋体" w:cs="宋体" w:hint="eastAsia"/>
          <w:color w:val="000000"/>
        </w:rPr>
        <w:t>请同学说出这些材料哪些最能符合这次作文？　　（</w:t>
      </w:r>
      <w:r w:rsidRPr="00045E71">
        <w:rPr>
          <w:rFonts w:ascii="宋体" w:hAnsi="宋体" w:cs="宋体"/>
          <w:color w:val="000000"/>
        </w:rPr>
        <w:t>4</w:t>
      </w:r>
      <w:r w:rsidRPr="00045E71">
        <w:rPr>
          <w:rFonts w:ascii="宋体" w:hAnsi="宋体" w:cs="宋体" w:hint="eastAsia"/>
          <w:color w:val="000000"/>
        </w:rPr>
        <w:t>）小结：选材时，要注意选择最能表现中心的事例。</w:t>
      </w:r>
    </w:p>
    <w:p w:rsidR="00487391" w:rsidRPr="00045E71" w:rsidRDefault="00487391" w:rsidP="00016BC9">
      <w:pPr>
        <w:pStyle w:val="NormalWeb"/>
        <w:widowControl/>
        <w:numPr>
          <w:ilvl w:val="0"/>
          <w:numId w:val="18"/>
        </w:numPr>
        <w:tabs>
          <w:tab w:val="left" w:pos="312"/>
        </w:tabs>
        <w:adjustRightInd w:val="0"/>
        <w:snapToGrid w:val="0"/>
        <w:spacing w:beforeAutospacing="0" w:afterAutospacing="0"/>
        <w:jc w:val="both"/>
        <w:rPr>
          <w:rFonts w:ascii="宋体" w:cs="宋体"/>
          <w:color w:val="000000"/>
        </w:rPr>
      </w:pPr>
      <w:r w:rsidRPr="00045E71">
        <w:rPr>
          <w:rFonts w:ascii="宋体" w:hAnsi="宋体" w:cs="宋体" w:hint="eastAsia"/>
          <w:color w:val="000000"/>
        </w:rPr>
        <w:t>请同学们说出要选的材料。</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hint="eastAsia"/>
          <w:color w:val="000000"/>
        </w:rPr>
        <w:t xml:space="preserve">（板书：精心选材）　　</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Style w:val="Strong"/>
          <w:rFonts w:ascii="宋体" w:hAnsi="宋体" w:cs="宋体" w:hint="eastAsia"/>
          <w:color w:val="000000"/>
        </w:rPr>
        <w:t>四、写作指导</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1.</w:t>
      </w:r>
      <w:r w:rsidRPr="00045E71">
        <w:rPr>
          <w:rFonts w:ascii="宋体" w:hAnsi="宋体" w:cs="宋体" w:hint="eastAsia"/>
          <w:color w:val="000000"/>
        </w:rPr>
        <w:t>怎样写好同学们所选的材料呢？（板书：按顺序写）</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2.</w:t>
      </w:r>
      <w:r w:rsidRPr="00045E71">
        <w:rPr>
          <w:rFonts w:ascii="宋体" w:hAnsi="宋体" w:cs="宋体" w:hint="eastAsia"/>
          <w:color w:val="000000"/>
        </w:rPr>
        <w:t>思考讨论：《我的拿手好戏》选择的材料有哪些</w:t>
      </w:r>
      <w:r w:rsidRPr="00045E71">
        <w:rPr>
          <w:rFonts w:ascii="宋体" w:hAnsi="宋体" w:cs="宋体"/>
          <w:color w:val="000000"/>
        </w:rPr>
        <w:t>?</w:t>
      </w:r>
      <w:r w:rsidRPr="00045E71">
        <w:rPr>
          <w:rFonts w:ascii="宋体" w:hAnsi="宋体" w:cs="宋体" w:hint="eastAsia"/>
          <w:color w:val="000000"/>
        </w:rPr>
        <w:t>这些材料哪些要先写，哪些要后写？（根据文章需要确定，要让读者能一眼就看明白记叙的事情，还要能引人入胜，吸引读者读下去。）</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3.</w:t>
      </w:r>
      <w:r w:rsidRPr="00045E71">
        <w:rPr>
          <w:rFonts w:ascii="宋体" w:hAnsi="宋体" w:cs="宋体" w:hint="eastAsia"/>
          <w:color w:val="000000"/>
        </w:rPr>
        <w:t>思考讨论：哪些内容要详细写，哪些内容要简略写呢？（最能表现中心意思的内容要详细写，其他略写）</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hint="eastAsia"/>
          <w:color w:val="000000"/>
        </w:rPr>
        <w:t>（板书：详略得当）</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Style w:val="Strong"/>
          <w:rFonts w:ascii="宋体" w:hAnsi="宋体" w:cs="宋体" w:hint="eastAsia"/>
          <w:color w:val="000000"/>
        </w:rPr>
        <w:t>五、范文评析</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1.</w:t>
      </w:r>
      <w:r w:rsidRPr="00045E71">
        <w:rPr>
          <w:rFonts w:ascii="宋体" w:hAnsi="宋体" w:cs="宋体" w:hint="eastAsia"/>
          <w:color w:val="000000"/>
        </w:rPr>
        <w:t>【课件</w:t>
      </w:r>
      <w:r w:rsidRPr="00045E71">
        <w:rPr>
          <w:rFonts w:ascii="宋体" w:hAnsi="宋体" w:cs="宋体"/>
          <w:color w:val="000000"/>
        </w:rPr>
        <w:t>3</w:t>
      </w:r>
      <w:r w:rsidRPr="00045E71">
        <w:rPr>
          <w:rFonts w:ascii="宋体" w:hAnsi="宋体" w:cs="宋体" w:hint="eastAsia"/>
          <w:color w:val="000000"/>
        </w:rPr>
        <w:t>、</w:t>
      </w:r>
      <w:r w:rsidRPr="00045E71">
        <w:rPr>
          <w:rFonts w:ascii="宋体" w:hAnsi="宋体" w:cs="宋体"/>
          <w:color w:val="000000"/>
        </w:rPr>
        <w:t>4</w:t>
      </w:r>
      <w:r w:rsidRPr="00045E71">
        <w:rPr>
          <w:rFonts w:ascii="宋体" w:hAnsi="宋体" w:cs="宋体" w:hint="eastAsia"/>
          <w:color w:val="000000"/>
        </w:rPr>
        <w:t>】出示例文《我的拿手好戏》</w:t>
      </w:r>
    </w:p>
    <w:p w:rsidR="00487391" w:rsidRPr="00045E71" w:rsidRDefault="00487391" w:rsidP="00016BC9">
      <w:pPr>
        <w:pStyle w:val="NormalWeb"/>
        <w:widowControl/>
        <w:adjustRightInd w:val="0"/>
        <w:snapToGrid w:val="0"/>
        <w:spacing w:beforeAutospacing="0" w:afterAutospacing="0"/>
        <w:ind w:firstLineChars="700" w:firstLine="31680"/>
        <w:jc w:val="both"/>
        <w:rPr>
          <w:rFonts w:ascii="宋体" w:cs="宋体"/>
          <w:color w:val="000000"/>
        </w:rPr>
      </w:pPr>
      <w:r w:rsidRPr="00045E71">
        <w:rPr>
          <w:rFonts w:ascii="宋体" w:hAnsi="宋体" w:cs="宋体" w:hint="eastAsia"/>
          <w:color w:val="000000"/>
        </w:rPr>
        <w:t>我的拿手好戏</w:t>
      </w:r>
    </w:p>
    <w:p w:rsidR="00487391" w:rsidRPr="00045E71" w:rsidRDefault="00487391" w:rsidP="00016BC9">
      <w:pPr>
        <w:pStyle w:val="NormalWeb"/>
        <w:widowControl/>
        <w:adjustRightInd w:val="0"/>
        <w:snapToGrid w:val="0"/>
        <w:spacing w:beforeAutospacing="0" w:afterAutospacing="0"/>
        <w:ind w:firstLineChars="200" w:firstLine="31680"/>
        <w:jc w:val="both"/>
        <w:rPr>
          <w:rFonts w:ascii="宋体" w:cs="宋体"/>
          <w:color w:val="000000"/>
        </w:rPr>
      </w:pPr>
      <w:r w:rsidRPr="00045E71">
        <w:rPr>
          <w:rFonts w:ascii="宋体" w:hAnsi="宋体" w:cs="宋体" w:hint="eastAsia"/>
          <w:color w:val="000000"/>
        </w:rPr>
        <w:t>不绝于耳的鞭炮声，五彩缤纷的烟花，红彤彤的大灯笼……不知不觉，新年已经来临，人们都在忙碌着，准备着。我想：新年中，我也应该做点什么。于是，我便决定表演一下我的拿手好戏，做一盘我的拿手好菜</w:t>
      </w:r>
      <w:r w:rsidRPr="00045E71">
        <w:rPr>
          <w:rFonts w:ascii="宋体" w:hAnsi="宋体" w:cs="宋体"/>
          <w:color w:val="000000"/>
        </w:rPr>
        <w:t>——</w:t>
      </w:r>
      <w:r w:rsidRPr="00045E71">
        <w:rPr>
          <w:rFonts w:ascii="宋体" w:hAnsi="宋体" w:cs="宋体" w:hint="eastAsia"/>
          <w:color w:val="000000"/>
        </w:rPr>
        <w:t>西红柿炒鸡蛋。</w:t>
      </w:r>
    </w:p>
    <w:p w:rsidR="00487391" w:rsidRPr="00045E71" w:rsidRDefault="00487391" w:rsidP="00016BC9">
      <w:pPr>
        <w:pStyle w:val="NormalWeb"/>
        <w:widowControl/>
        <w:adjustRightInd w:val="0"/>
        <w:snapToGrid w:val="0"/>
        <w:spacing w:beforeAutospacing="0" w:afterAutospacing="0"/>
        <w:ind w:firstLineChars="200" w:firstLine="31680"/>
        <w:jc w:val="both"/>
        <w:rPr>
          <w:rFonts w:ascii="宋体" w:cs="宋体"/>
          <w:color w:val="000000"/>
        </w:rPr>
      </w:pPr>
      <w:r w:rsidRPr="00045E71">
        <w:rPr>
          <w:rFonts w:ascii="宋体" w:hAnsi="宋体" w:cs="宋体" w:hint="eastAsia"/>
          <w:color w:val="000000"/>
        </w:rPr>
        <w:t>我来到厨房，系好围裙，拿出刀和菜板放在桌子上，又拿出两个鸡蛋和三个大西红柿，然后把鸡蛋打在碗里。我很有把握地拿着鸡蛋往碗边磕去，“啪”地一声，我成功地把鸡蛋打在了碗里，我往碗里一看，呵，真像个“小太阳”！接着我又开始搅拌，我一会儿轻，一会儿重，一会儿快，一会儿慢，鸡蛋很快就搅拌好了。这时，我把西红柿洗干净放在了菜板上，又小心地拿起菜刀，真沉呀！但是，凭着我的经验，这一点算不了什么。我对着西红柿左一刀，右一刀，很快就切好了，啊，真棒！我真为我自己感到骄傲。接下来，我打着了火，往锅里倒进油，然后把鸡蛋放进去，翻了几下又把西红柿放进锅里，再放些酱油、盐、白糖、味精继续翻炒。虽然锅里的油吱吱的响，但是我一点也不害怕。就这样，我的拿手好戏表演完毕</w:t>
      </w:r>
      <w:r w:rsidRPr="00045E71">
        <w:rPr>
          <w:rFonts w:ascii="宋体" w:hAnsi="宋体" w:cs="宋体"/>
          <w:color w:val="000000"/>
        </w:rPr>
        <w:t>——</w:t>
      </w:r>
      <w:r w:rsidRPr="00045E71">
        <w:rPr>
          <w:rFonts w:ascii="宋体" w:hAnsi="宋体" w:cs="宋体" w:hint="eastAsia"/>
          <w:color w:val="000000"/>
        </w:rPr>
        <w:t>西红柿炒鸡蛋做好了！望着这盘菜，我心里甜滋滋的，比吃了蜜还要甜！</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2.</w:t>
      </w:r>
      <w:r w:rsidRPr="00045E71">
        <w:rPr>
          <w:rFonts w:ascii="宋体" w:hAnsi="宋体" w:cs="宋体" w:hint="eastAsia"/>
          <w:color w:val="000000"/>
        </w:rPr>
        <w:t>请各位同学朗读例文，同学们思考；例文的中心是什么？</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3.</w:t>
      </w:r>
      <w:r w:rsidRPr="00045E71">
        <w:rPr>
          <w:rFonts w:ascii="宋体" w:hAnsi="宋体" w:cs="宋体" w:hint="eastAsia"/>
          <w:color w:val="000000"/>
        </w:rPr>
        <w:t>这中心能否符合这次作文的要求？是不是写自己做的事？是不是写最拿手的事？</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4.</w:t>
      </w:r>
      <w:r w:rsidRPr="00045E71">
        <w:rPr>
          <w:rFonts w:ascii="宋体" w:hAnsi="宋体" w:cs="宋体" w:hint="eastAsia"/>
          <w:color w:val="000000"/>
        </w:rPr>
        <w:t>例文是按什么顺序来写？</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5.</w:t>
      </w:r>
      <w:r w:rsidRPr="00045E71">
        <w:rPr>
          <w:rFonts w:ascii="宋体" w:hAnsi="宋体" w:cs="宋体" w:hint="eastAsia"/>
          <w:color w:val="000000"/>
        </w:rPr>
        <w:t xml:space="preserve">例文一个突出特点是什么？　　</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6.</w:t>
      </w:r>
      <w:r w:rsidRPr="00045E71">
        <w:rPr>
          <w:rFonts w:ascii="宋体" w:hAnsi="宋体" w:cs="宋体" w:hint="eastAsia"/>
          <w:color w:val="000000"/>
        </w:rPr>
        <w:t>从哪几个方面写具体？</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7.</w:t>
      </w:r>
      <w:r w:rsidRPr="00045E71">
        <w:rPr>
          <w:rFonts w:ascii="宋体" w:hAnsi="宋体" w:cs="宋体" w:hint="eastAsia"/>
          <w:color w:val="000000"/>
        </w:rPr>
        <w:t xml:space="preserve">小结：写具体，主要把经过（发展）写具体。　　</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Style w:val="Strong"/>
          <w:rFonts w:ascii="宋体" w:hAnsi="宋体" w:cs="宋体" w:hint="eastAsia"/>
          <w:color w:val="000000"/>
        </w:rPr>
        <w:t>六、列出提纲</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1.</w:t>
      </w:r>
      <w:r w:rsidRPr="00045E71">
        <w:rPr>
          <w:rFonts w:ascii="宋体" w:hAnsi="宋体" w:cs="宋体" w:hint="eastAsia"/>
          <w:color w:val="000000"/>
        </w:rPr>
        <w:t>仔细阅读提纲示例。</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2.</w:t>
      </w:r>
      <w:r w:rsidRPr="00045E71">
        <w:rPr>
          <w:rFonts w:ascii="宋体" w:hAnsi="宋体" w:cs="宋体" w:hint="eastAsia"/>
          <w:color w:val="000000"/>
        </w:rPr>
        <w:t>说一说这个提纲安排的合理吗？</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3.</w:t>
      </w:r>
      <w:r w:rsidRPr="00045E71">
        <w:rPr>
          <w:rFonts w:ascii="宋体" w:hAnsi="宋体" w:cs="宋体" w:hint="eastAsia"/>
          <w:color w:val="000000"/>
        </w:rPr>
        <w:t>根据同学们所选的材料，列出提纲。</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Fonts w:ascii="宋体" w:hAnsi="宋体" w:cs="宋体"/>
          <w:color w:val="000000"/>
        </w:rPr>
        <w:t>4.</w:t>
      </w:r>
      <w:r w:rsidRPr="00045E71">
        <w:rPr>
          <w:rFonts w:ascii="宋体" w:hAnsi="宋体" w:cs="宋体" w:hint="eastAsia"/>
          <w:color w:val="000000"/>
        </w:rPr>
        <w:t>请各位同学说一说怎样把自己的材料的经过部分写具体些（主要写出人物的心理活动、语言、行动、神态这一些。）</w:t>
      </w:r>
    </w:p>
    <w:p w:rsidR="00487391" w:rsidRPr="00045E71" w:rsidRDefault="00487391" w:rsidP="00016BC9">
      <w:pPr>
        <w:pStyle w:val="NormalWeb"/>
        <w:widowControl/>
        <w:adjustRightInd w:val="0"/>
        <w:snapToGrid w:val="0"/>
        <w:spacing w:beforeAutospacing="0" w:afterAutospacing="0"/>
        <w:jc w:val="both"/>
        <w:rPr>
          <w:rFonts w:ascii="宋体" w:cs="宋体"/>
          <w:color w:val="000000"/>
        </w:rPr>
      </w:pPr>
      <w:r w:rsidRPr="00045E71">
        <w:rPr>
          <w:rStyle w:val="Strong"/>
          <w:rFonts w:ascii="宋体" w:hAnsi="宋体" w:cs="宋体" w:hint="eastAsia"/>
          <w:color w:val="000000"/>
        </w:rPr>
        <w:t>七、布置习作</w:t>
      </w:r>
      <w:r w:rsidRPr="00045E71">
        <w:rPr>
          <w:rFonts w:ascii="宋体" w:hAnsi="宋体" w:cs="宋体" w:hint="eastAsia"/>
          <w:color w:val="000000"/>
        </w:rPr>
        <w:t xml:space="preserve">　　</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hAnsi="宋体" w:cs="宋体" w:hint="eastAsia"/>
          <w:color w:val="000000"/>
          <w:sz w:val="24"/>
        </w:rPr>
        <w:t>按照你们所选的材料，所列的提纲，写一写你的拿手好戏。写完以后和同学交流。</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板书设计</w:t>
      </w:r>
    </w:p>
    <w:p w:rsidR="00487391" w:rsidRPr="00045E71" w:rsidRDefault="00487391" w:rsidP="00016BC9">
      <w:pPr>
        <w:pStyle w:val="NormalWeb"/>
        <w:widowControl/>
        <w:adjustRightInd w:val="0"/>
        <w:snapToGrid w:val="0"/>
        <w:spacing w:beforeAutospacing="0" w:afterAutospacing="0"/>
        <w:jc w:val="center"/>
        <w:rPr>
          <w:rStyle w:val="Strong"/>
          <w:rFonts w:ascii="宋体" w:cs="宋体"/>
          <w:color w:val="000000"/>
        </w:rPr>
      </w:pPr>
      <w:r w:rsidRPr="00045E71">
        <w:rPr>
          <w:rStyle w:val="Strong"/>
          <w:rFonts w:ascii="宋体" w:hAnsi="宋体" w:cs="宋体" w:hint="eastAsia"/>
          <w:color w:val="000000"/>
        </w:rPr>
        <w:t>我的拿手好戏</w:t>
      </w:r>
    </w:p>
    <w:p w:rsidR="00487391" w:rsidRPr="00045E71" w:rsidRDefault="00487391" w:rsidP="00016BC9">
      <w:pPr>
        <w:pStyle w:val="NormalWeb"/>
        <w:widowControl/>
        <w:adjustRightInd w:val="0"/>
        <w:snapToGrid w:val="0"/>
        <w:spacing w:beforeAutospacing="0" w:afterAutospacing="0"/>
        <w:jc w:val="center"/>
        <w:rPr>
          <w:rStyle w:val="Strong"/>
          <w:rFonts w:ascii="宋体" w:cs="宋体"/>
          <w:b w:val="0"/>
          <w:bCs/>
          <w:color w:val="000000"/>
        </w:rPr>
      </w:pPr>
      <w:r w:rsidRPr="00045E71">
        <w:rPr>
          <w:rStyle w:val="Strong"/>
          <w:rFonts w:ascii="宋体" w:hAnsi="宋体" w:cs="宋体" w:hint="eastAsia"/>
          <w:b w:val="0"/>
          <w:bCs/>
          <w:color w:val="000000"/>
        </w:rPr>
        <w:t>精心选材</w:t>
      </w:r>
      <w:r w:rsidRPr="00045E71">
        <w:rPr>
          <w:rStyle w:val="Strong"/>
          <w:rFonts w:ascii="宋体" w:hAnsi="宋体" w:cs="宋体"/>
          <w:b w:val="0"/>
          <w:bCs/>
          <w:color w:val="000000"/>
        </w:rPr>
        <w:t xml:space="preserve">  </w:t>
      </w:r>
      <w:r w:rsidRPr="00045E71">
        <w:rPr>
          <w:rStyle w:val="Strong"/>
          <w:rFonts w:ascii="宋体" w:hAnsi="宋体" w:cs="宋体" w:hint="eastAsia"/>
          <w:b w:val="0"/>
          <w:bCs/>
          <w:color w:val="000000"/>
        </w:rPr>
        <w:t>按顺序写</w:t>
      </w:r>
      <w:r w:rsidRPr="00045E71">
        <w:rPr>
          <w:rStyle w:val="Strong"/>
          <w:rFonts w:ascii="宋体" w:hAnsi="宋体" w:cs="宋体"/>
          <w:b w:val="0"/>
          <w:bCs/>
          <w:color w:val="000000"/>
        </w:rPr>
        <w:t xml:space="preserve">  </w:t>
      </w:r>
      <w:r w:rsidRPr="00045E71">
        <w:rPr>
          <w:rStyle w:val="Strong"/>
          <w:rFonts w:ascii="宋体" w:hAnsi="宋体" w:cs="宋体" w:hint="eastAsia"/>
          <w:b w:val="0"/>
          <w:bCs/>
          <w:color w:val="000000"/>
        </w:rPr>
        <w:t>详略得当</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b/>
          <w:color w:val="000000"/>
          <w:kern w:val="0"/>
          <w:szCs w:val="21"/>
          <w:shd w:val="clear" w:color="auto" w:fill="FFFFFF"/>
        </w:rPr>
        <w:t>24</w:t>
      </w:r>
      <w:r w:rsidRPr="00045E71">
        <w:rPr>
          <w:rFonts w:ascii="宋体" w:cs="宋体" w:hint="eastAsia"/>
          <w:b/>
          <w:color w:val="000000"/>
          <w:kern w:val="0"/>
          <w:szCs w:val="21"/>
          <w:shd w:val="clear" w:color="auto" w:fill="FFFFFF"/>
        </w:rPr>
        <w:t>、少年闰土</w:t>
      </w:r>
    </w:p>
    <w:p w:rsidR="00487391" w:rsidRPr="00045E71" w:rsidRDefault="00487391" w:rsidP="00016BC9">
      <w:pPr>
        <w:rPr>
          <w:b/>
          <w:bCs/>
          <w:color w:val="000000"/>
          <w:sz w:val="24"/>
        </w:rPr>
      </w:pPr>
      <w:r w:rsidRPr="00045E71">
        <w:rPr>
          <w:rFonts w:hint="eastAsia"/>
          <w:b/>
          <w:bCs/>
          <w:color w:val="000000"/>
          <w:sz w:val="24"/>
        </w:rPr>
        <w:t>教学目标</w:t>
      </w:r>
    </w:p>
    <w:p w:rsidR="00487391" w:rsidRPr="00045E71" w:rsidRDefault="00487391" w:rsidP="00016BC9">
      <w:pPr>
        <w:pStyle w:val="NormalWeb"/>
        <w:widowControl/>
        <w:spacing w:beforeAutospacing="0" w:afterAutospacing="0"/>
        <w:rPr>
          <w:color w:val="000000"/>
        </w:rPr>
      </w:pPr>
      <w:r w:rsidRPr="00045E71">
        <w:rPr>
          <w:color w:val="000000"/>
        </w:rPr>
        <w:t>1.</w:t>
      </w:r>
      <w:r w:rsidRPr="00045E71">
        <w:rPr>
          <w:rFonts w:hint="eastAsia"/>
          <w:color w:val="000000"/>
        </w:rPr>
        <w:t>学会本课“胯、拜、厨”等</w:t>
      </w:r>
      <w:r w:rsidRPr="00045E71">
        <w:rPr>
          <w:color w:val="000000"/>
        </w:rPr>
        <w:t>13</w:t>
      </w:r>
      <w:r w:rsidRPr="00045E71">
        <w:rPr>
          <w:rFonts w:hint="eastAsia"/>
          <w:color w:val="000000"/>
        </w:rPr>
        <w:t>个生字和“一望无际、祭祀、仿佛”等词语。</w:t>
      </w:r>
    </w:p>
    <w:p w:rsidR="00487391" w:rsidRPr="00045E71" w:rsidRDefault="00487391" w:rsidP="00016BC9">
      <w:pPr>
        <w:pStyle w:val="NormalWeb"/>
        <w:widowControl/>
        <w:spacing w:beforeAutospacing="0" w:afterAutospacing="0"/>
        <w:rPr>
          <w:color w:val="000000"/>
        </w:rPr>
      </w:pPr>
      <w:r w:rsidRPr="00045E71">
        <w:rPr>
          <w:color w:val="000000"/>
        </w:rPr>
        <w:t>2.</w:t>
      </w:r>
      <w:r w:rsidRPr="00045E71">
        <w:rPr>
          <w:rFonts w:hint="eastAsia"/>
          <w:color w:val="000000"/>
        </w:rPr>
        <w:t>学生能有感情地朗读课文，自主背诵第</w:t>
      </w:r>
      <w:r w:rsidRPr="00045E71">
        <w:rPr>
          <w:color w:val="000000"/>
        </w:rPr>
        <w:t>1</w:t>
      </w:r>
      <w:r w:rsidRPr="00045E71">
        <w:rPr>
          <w:rFonts w:hint="eastAsia"/>
          <w:color w:val="000000"/>
        </w:rPr>
        <w:t>自然段。</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color w:val="000000"/>
        </w:rPr>
        <w:t>3.</w:t>
      </w:r>
      <w:r w:rsidRPr="00045E71">
        <w:rPr>
          <w:rFonts w:hint="eastAsia"/>
          <w:color w:val="000000"/>
        </w:rPr>
        <w:t>学习课文写的四件稀奇事，通过闰土的外貌、语言、动作描写，了解闰土是一个勇敢机智、聪明能干、见多识广的农家少年，感受作者热爱劳动人民的思想感情。</w:t>
      </w:r>
    </w:p>
    <w:p w:rsidR="00487391" w:rsidRPr="00045E71" w:rsidRDefault="00487391" w:rsidP="00016BC9">
      <w:pPr>
        <w:rPr>
          <w:rFonts w:ascii="宋体" w:cs="宋体"/>
          <w:b/>
          <w:bCs/>
          <w:color w:val="000000"/>
          <w:sz w:val="24"/>
        </w:rPr>
      </w:pPr>
      <w:r w:rsidRPr="00045E71">
        <w:rPr>
          <w:rFonts w:ascii="宋体" w:hAnsi="宋体" w:cs="宋体" w:hint="eastAsia"/>
          <w:b/>
          <w:bCs/>
          <w:color w:val="000000"/>
          <w:sz w:val="24"/>
        </w:rPr>
        <w:t>教学重点</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hint="eastAsia"/>
          <w:color w:val="000000"/>
        </w:rPr>
        <w:t>学习四件稀奇事，了解闰土是一个怎样的人。体会文章中的感情</w:t>
      </w:r>
      <w:r w:rsidRPr="00045E71">
        <w:rPr>
          <w:rFonts w:hint="eastAsia"/>
          <w:color w:val="000000"/>
          <w:shd w:val="clear" w:color="auto" w:fill="FFFFFF"/>
        </w:rPr>
        <w:t>。</w:t>
      </w:r>
    </w:p>
    <w:p w:rsidR="00487391" w:rsidRPr="00045E71" w:rsidRDefault="00487391" w:rsidP="00016BC9">
      <w:pPr>
        <w:rPr>
          <w:rFonts w:ascii="宋体" w:cs="宋体"/>
          <w:b/>
          <w:bCs/>
          <w:color w:val="000000"/>
          <w:sz w:val="24"/>
        </w:rPr>
      </w:pPr>
      <w:r w:rsidRPr="00045E71">
        <w:rPr>
          <w:rFonts w:ascii="宋体" w:hAnsi="宋体" w:cs="宋体" w:hint="eastAsia"/>
          <w:b/>
          <w:bCs/>
          <w:color w:val="000000"/>
          <w:sz w:val="24"/>
        </w:rPr>
        <w:t>教学难点</w:t>
      </w:r>
    </w:p>
    <w:p w:rsidR="00487391" w:rsidRPr="00045E71" w:rsidRDefault="00487391" w:rsidP="00016BC9">
      <w:pPr>
        <w:widowControl/>
        <w:shd w:val="clear" w:color="auto" w:fill="FFFFFF"/>
        <w:jc w:val="left"/>
        <w:rPr>
          <w:rFonts w:ascii="宋体" w:cs="宋体"/>
          <w:color w:val="000000"/>
          <w:sz w:val="24"/>
          <w:shd w:val="clear" w:color="auto" w:fill="FFFFFF"/>
        </w:rPr>
      </w:pPr>
      <w:r w:rsidRPr="00045E71">
        <w:rPr>
          <w:rFonts w:ascii="宋体" w:hAnsi="宋体" w:cs="宋体" w:hint="eastAsia"/>
          <w:color w:val="000000"/>
          <w:sz w:val="24"/>
        </w:rPr>
        <w:t>理解“他们不知道一些事，闰土在海边时，他们都和我一样，只看见院子里高墙上的四角的天空”等含义深刻句子的意思</w:t>
      </w:r>
      <w:r w:rsidRPr="00045E71">
        <w:rPr>
          <w:rFonts w:ascii="宋体" w:hAnsi="宋体" w:cs="宋体" w:hint="eastAsia"/>
          <w:color w:val="000000"/>
          <w:sz w:val="24"/>
          <w:shd w:val="clear" w:color="auto" w:fill="FFFFFF"/>
        </w:rPr>
        <w:t>。</w:t>
      </w:r>
    </w:p>
    <w:p w:rsidR="00487391" w:rsidRPr="00045E71" w:rsidRDefault="00487391" w:rsidP="00016BC9">
      <w:pPr>
        <w:widowControl/>
        <w:shd w:val="clear" w:color="auto" w:fill="FFFFFF"/>
        <w:jc w:val="left"/>
        <w:rPr>
          <w:rStyle w:val="Strong"/>
          <w:rFonts w:ascii="宋体" w:cs="宋体"/>
          <w:color w:val="000000"/>
          <w:kern w:val="0"/>
          <w:sz w:val="24"/>
          <w:lang/>
        </w:rPr>
      </w:pPr>
      <w:r w:rsidRPr="00045E71">
        <w:rPr>
          <w:rStyle w:val="Strong"/>
          <w:rFonts w:ascii="宋体" w:hAnsi="宋体" w:cs="宋体" w:hint="eastAsia"/>
          <w:color w:val="000000"/>
          <w:kern w:val="0"/>
          <w:sz w:val="24"/>
          <w:lang/>
        </w:rPr>
        <w:t>第一课时</w:t>
      </w:r>
    </w:p>
    <w:p w:rsidR="00487391" w:rsidRPr="00045E71" w:rsidRDefault="00487391" w:rsidP="00016BC9">
      <w:pPr>
        <w:rPr>
          <w:rStyle w:val="Strong"/>
          <w:rFonts w:ascii="宋体" w:cs="宋体"/>
          <w:bCs/>
          <w:color w:val="000000"/>
          <w:sz w:val="24"/>
        </w:rPr>
      </w:pPr>
      <w:r w:rsidRPr="00045E71">
        <w:rPr>
          <w:rFonts w:ascii="宋体" w:hAnsi="宋体" w:cs="宋体" w:hint="eastAsia"/>
          <w:b/>
          <w:bCs/>
          <w:color w:val="000000"/>
          <w:sz w:val="24"/>
        </w:rPr>
        <w:t>教学重点</w:t>
      </w:r>
    </w:p>
    <w:p w:rsidR="00487391" w:rsidRPr="00045E71" w:rsidRDefault="00487391" w:rsidP="00016BC9">
      <w:pPr>
        <w:pStyle w:val="NormalWeb"/>
        <w:widowControl/>
        <w:numPr>
          <w:ilvl w:val="0"/>
          <w:numId w:val="5"/>
        </w:numPr>
        <w:tabs>
          <w:tab w:val="left" w:pos="312"/>
        </w:tabs>
        <w:spacing w:beforeAutospacing="0" w:afterAutospacing="0"/>
        <w:jc w:val="both"/>
        <w:rPr>
          <w:color w:val="000000"/>
        </w:rPr>
      </w:pPr>
      <w:r w:rsidRPr="00045E71">
        <w:rPr>
          <w:rFonts w:hint="eastAsia"/>
          <w:color w:val="000000"/>
        </w:rPr>
        <w:t>熟读课文。</w:t>
      </w:r>
    </w:p>
    <w:p w:rsidR="00487391" w:rsidRPr="00045E71" w:rsidRDefault="00487391" w:rsidP="00016BC9">
      <w:pPr>
        <w:widowControl/>
        <w:shd w:val="clear" w:color="auto" w:fill="FFFFFF"/>
        <w:jc w:val="left"/>
        <w:rPr>
          <w:rStyle w:val="Strong"/>
          <w:rFonts w:ascii="宋体" w:cs="宋体"/>
          <w:b w:val="0"/>
          <w:color w:val="000000"/>
          <w:kern w:val="0"/>
          <w:sz w:val="24"/>
          <w:lang/>
        </w:rPr>
      </w:pPr>
      <w:r w:rsidRPr="00045E71">
        <w:rPr>
          <w:color w:val="000000"/>
        </w:rPr>
        <w:t>2</w:t>
      </w:r>
      <w:r w:rsidRPr="00045E71">
        <w:rPr>
          <w:rFonts w:hint="eastAsia"/>
          <w:color w:val="000000"/>
        </w:rPr>
        <w:t>、重点感悟四件稀奇事。</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教学过程</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一、课前谈话，激发兴趣</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同学们，大家了解鲁迅吗？看过哪些鲁迅写的作品和有关与他的故事。（生说……）今天，我们要来认识一位与我们年龄相仿的朋友。【课件出示</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：课题】（板书课题：少年闰土）课文节选自鲁迅的小说《故乡》。</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师介绍鲁迅：【课件出示</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】鲁迅（</w:t>
      </w:r>
      <w:r w:rsidRPr="00045E71">
        <w:rPr>
          <w:rFonts w:ascii="宋体" w:cs="宋体"/>
          <w:color w:val="000000"/>
          <w:kern w:val="0"/>
          <w:szCs w:val="21"/>
          <w:shd w:val="clear" w:color="auto" w:fill="FFFFFF"/>
        </w:rPr>
        <w:t>1881</w:t>
      </w: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1936</w:t>
      </w: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中国文学家、思想家和革命家。原名周树人，字豫才，浙江绍兴人。</w:t>
      </w:r>
      <w:r w:rsidRPr="00045E71">
        <w:rPr>
          <w:rFonts w:ascii="宋体" w:cs="宋体"/>
          <w:color w:val="000000"/>
          <w:kern w:val="0"/>
          <w:szCs w:val="21"/>
          <w:shd w:val="clear" w:color="auto" w:fill="FFFFFF"/>
        </w:rPr>
        <w:t>1918</w:t>
      </w:r>
      <w:r w:rsidRPr="00045E71">
        <w:rPr>
          <w:rFonts w:ascii="宋体" w:cs="宋体" w:hint="eastAsia"/>
          <w:color w:val="000000"/>
          <w:kern w:val="0"/>
          <w:szCs w:val="21"/>
          <w:shd w:val="clear" w:color="auto" w:fill="FFFFFF"/>
        </w:rPr>
        <w:t>年</w:t>
      </w:r>
      <w:r w:rsidRPr="00045E71">
        <w:rPr>
          <w:rFonts w:ascii="宋体" w:cs="宋体"/>
          <w:color w:val="000000"/>
          <w:kern w:val="0"/>
          <w:szCs w:val="21"/>
          <w:shd w:val="clear" w:color="auto" w:fill="FFFFFF"/>
        </w:rPr>
        <w:t>5</w:t>
      </w:r>
      <w:r w:rsidRPr="00045E71">
        <w:rPr>
          <w:rFonts w:ascii="宋体" w:cs="宋体" w:hint="eastAsia"/>
          <w:color w:val="000000"/>
          <w:kern w:val="0"/>
          <w:szCs w:val="21"/>
          <w:shd w:val="clear" w:color="auto" w:fill="FFFFFF"/>
        </w:rPr>
        <w:t>月，首次用笔名“鲁迅”发表中国现代文学史上第一篇白话小说《狂人日记》，奠定了新文学运动的基石。</w:t>
      </w:r>
      <w:r w:rsidRPr="00045E71">
        <w:rPr>
          <w:rFonts w:ascii="宋体" w:cs="宋体"/>
          <w:color w:val="000000"/>
          <w:kern w:val="0"/>
          <w:szCs w:val="21"/>
          <w:shd w:val="clear" w:color="auto" w:fill="FFFFFF"/>
        </w:rPr>
        <w:t>1927</w:t>
      </w: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1935</w:t>
      </w:r>
      <w:r w:rsidRPr="00045E71">
        <w:rPr>
          <w:rFonts w:ascii="宋体" w:cs="宋体" w:hint="eastAsia"/>
          <w:color w:val="000000"/>
          <w:kern w:val="0"/>
          <w:szCs w:val="21"/>
          <w:shd w:val="clear" w:color="auto" w:fill="FFFFFF"/>
        </w:rPr>
        <w:t>年期间的杂文，深刻地分析了各种社会问题，表现出卓越的政治远见和韧性的战斗精神，对中国革命文化事业作出了巨大的贡献。代表作有《彷徨》《野草》《朝花夕拾》等。</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二、</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初读课文，引导质疑</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初读课文，感知文章大意。利用字典，自学生字和新词。抄写出认为最难的生字和新词，说说哪些地方难以理解，哪些需要提醒注意，逐一交流。</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在黑板上重点交流一些不常见的字词（视学生掌握的情况而定）</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【课件出示</w:t>
      </w:r>
      <w:r w:rsidRPr="00045E71">
        <w:rPr>
          <w:rFonts w:ascii="宋体" w:cs="宋体"/>
          <w:color w:val="000000"/>
          <w:kern w:val="0"/>
          <w:szCs w:val="21"/>
          <w:shd w:val="clear" w:color="auto" w:fill="FFFFFF"/>
        </w:rPr>
        <w:t>3-6:</w:t>
      </w:r>
      <w:r w:rsidRPr="00045E71">
        <w:rPr>
          <w:rFonts w:ascii="宋体" w:cs="宋体" w:hint="eastAsia"/>
          <w:color w:val="000000"/>
          <w:kern w:val="0"/>
          <w:szCs w:val="21"/>
          <w:shd w:val="clear" w:color="auto" w:fill="FFFFFF"/>
        </w:rPr>
        <w:t>词语图片】祭祀</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忙月</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秕谷</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鹁鸪……</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老师引导：请大家根据课题、单元的主要目标和课后的习题，以及对课文的印象，确定自己最想解决的问题。</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（讨论，谁的问题最有价值？）</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学生列举，老师归纳出“主问题”：</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）课文写了哪几件稀奇事，闰土是一个怎样的少年？</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）课文是怎样写闰土的？</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）根据单元目标，找出课文的几句难理解的句子，采用怎样的方法去理解，含义又是什么？</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）作者在课文中，表达了怎样的思想感情？</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老师导语：鲁迅的文章中有许多我们不常见的字词，文章也比较长，读课文时。请同学们抓住课文叙述的主要事例。</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划分课文层次：【课件出示</w:t>
      </w:r>
      <w:r w:rsidRPr="00045E71">
        <w:rPr>
          <w:rFonts w:ascii="宋体" w:cs="宋体"/>
          <w:color w:val="000000"/>
          <w:kern w:val="0"/>
          <w:szCs w:val="21"/>
          <w:shd w:val="clear" w:color="auto" w:fill="FFFFFF"/>
        </w:rPr>
        <w:t>7</w:t>
      </w:r>
      <w:r w:rsidRPr="00045E71">
        <w:rPr>
          <w:rFonts w:asci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全文共</w:t>
      </w:r>
      <w:r w:rsidRPr="00045E71">
        <w:rPr>
          <w:rFonts w:ascii="宋体" w:cs="宋体"/>
          <w:color w:val="000000"/>
          <w:kern w:val="0"/>
          <w:szCs w:val="21"/>
          <w:shd w:val="clear" w:color="auto" w:fill="FFFFFF"/>
        </w:rPr>
        <w:t>19</w:t>
      </w:r>
      <w:r w:rsidRPr="00045E71">
        <w:rPr>
          <w:rFonts w:ascii="宋体" w:cs="宋体" w:hint="eastAsia"/>
          <w:color w:val="000000"/>
          <w:kern w:val="0"/>
          <w:szCs w:val="21"/>
          <w:shd w:val="clear" w:color="auto" w:fill="FFFFFF"/>
        </w:rPr>
        <w:t>个自然段</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可分为五部分。</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第一部分（第</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自然段）：写“我”记忆中的闰土勇敢机敏。</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第二部分（第</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自然段）：写“我”和闰土是主仆</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他来“我”家帮忙</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所以“我”和他认识了。</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第三部分（第</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5</w:t>
      </w:r>
      <w:r w:rsidRPr="00045E71">
        <w:rPr>
          <w:rFonts w:ascii="宋体" w:cs="宋体" w:hint="eastAsia"/>
          <w:color w:val="000000"/>
          <w:kern w:val="0"/>
          <w:szCs w:val="21"/>
          <w:shd w:val="clear" w:color="auto" w:fill="FFFFFF"/>
        </w:rPr>
        <w:t>自然段）：“我”第一次跟闰土见面</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他很怕羞</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但我们很快就熟识了。</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第四部分（第</w:t>
      </w:r>
      <w:r w:rsidRPr="00045E71">
        <w:rPr>
          <w:rFonts w:ascii="宋体" w:cs="宋体"/>
          <w:color w:val="000000"/>
          <w:kern w:val="0"/>
          <w:szCs w:val="21"/>
          <w:shd w:val="clear" w:color="auto" w:fill="FFFFFF"/>
        </w:rPr>
        <w:t>6</w:t>
      </w: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18</w:t>
      </w:r>
      <w:r w:rsidRPr="00045E71">
        <w:rPr>
          <w:rFonts w:ascii="宋体" w:cs="宋体" w:hint="eastAsia"/>
          <w:color w:val="000000"/>
          <w:kern w:val="0"/>
          <w:szCs w:val="21"/>
          <w:shd w:val="clear" w:color="auto" w:fill="FFFFFF"/>
        </w:rPr>
        <w:t>自然段）：写闰土给“我”讲捕鸟</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拾贝壳</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看瓜</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看跳鱼等有趣的生活。</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第五部分（第</w:t>
      </w:r>
      <w:r w:rsidRPr="00045E71">
        <w:rPr>
          <w:rFonts w:ascii="宋体" w:cs="宋体"/>
          <w:color w:val="000000"/>
          <w:kern w:val="0"/>
          <w:szCs w:val="21"/>
          <w:shd w:val="clear" w:color="auto" w:fill="FFFFFF"/>
        </w:rPr>
        <w:t>19</w:t>
      </w:r>
      <w:r w:rsidRPr="00045E71">
        <w:rPr>
          <w:rFonts w:ascii="宋体" w:cs="宋体" w:hint="eastAsia"/>
          <w:color w:val="000000"/>
          <w:kern w:val="0"/>
          <w:szCs w:val="21"/>
          <w:shd w:val="clear" w:color="auto" w:fill="FFFFFF"/>
        </w:rPr>
        <w:t>自然段）：闰土和“我”分别了</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友谊也中断了</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但“我”很怀念他。</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三、小组合作，自主释疑。</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重点学习关于闰土的四件稀奇事，品读、感悟。</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）出示总括的句子。</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出示：【课件</w:t>
      </w:r>
      <w:r w:rsidRPr="00045E71">
        <w:rPr>
          <w:rFonts w:ascii="宋体" w:cs="宋体"/>
          <w:color w:val="000000"/>
          <w:kern w:val="0"/>
          <w:szCs w:val="21"/>
          <w:shd w:val="clear" w:color="auto" w:fill="FFFFFF"/>
        </w:rPr>
        <w:t>8</w:t>
      </w:r>
      <w:r w:rsidRPr="00045E71">
        <w:rPr>
          <w:rFonts w:ascii="宋体" w:cs="宋体" w:hint="eastAsia"/>
          <w:color w:val="000000"/>
          <w:kern w:val="0"/>
          <w:szCs w:val="21"/>
          <w:shd w:val="clear" w:color="auto" w:fill="FFFFFF"/>
        </w:rPr>
        <w:t>】“啊！闰土的心里有无穷无尽的希奇的事……”</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）教师引导学生确定不理解的地方：稀奇事在课文中是指哪些？闰土的什么事给你留下的印象最深？引入第四段的学习。</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师引：快速读课文第四部分，看看讲了几件事？（师板书：雪地捕鸟</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瓜地刺猹</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海滩拾贝</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看跳鱼儿）</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说说“稀奇”的意思，对我们来说，什么样的事是稀奇事？</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说说你准备怎么学习这几件事？可以用什么方法学？（有感情地朗读，边画边读，角色扮演互相说……）（学生选择学习方法）出示：</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【课件</w:t>
      </w:r>
      <w:r w:rsidRPr="00045E71">
        <w:rPr>
          <w:rFonts w:ascii="宋体" w:cs="宋体"/>
          <w:color w:val="000000"/>
          <w:kern w:val="0"/>
          <w:szCs w:val="21"/>
          <w:shd w:val="clear" w:color="auto" w:fill="FFFFFF"/>
        </w:rPr>
        <w:t>9</w:t>
      </w:r>
      <w:r w:rsidRPr="00045E71">
        <w:rPr>
          <w:rFonts w:ascii="宋体" w:cs="宋体" w:hint="eastAsia"/>
          <w:color w:val="000000"/>
          <w:kern w:val="0"/>
          <w:szCs w:val="21"/>
          <w:shd w:val="clear" w:color="auto" w:fill="FFFFFF"/>
        </w:rPr>
        <w:t>】雪地上捕鸟</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瓜地里刺猹</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海滩上拾贝</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海边看鱼</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）让学生选择以上学习方法学这四件事。用上学习记号，并选择自己最喜欢的伙伴进行交流。可以按课文的顺序来学，也可以先挑一件自己最喜欢的事先来学。（选择学习内容）弹性填空：闰土是一个</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的人。</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四、教师引导，集体评议</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①雪地捕鸟（角色扮演）。</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师：闰土啊，你会捕鸟吗？能不能帮我捕鸟呀？</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生：……</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师：快教教我，怎样捕鸟？</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生：……</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学生评价，评价标准：说清楚，有感情，能吸引人。</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有感情地朗读。</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②有类似的方法学习“瓜地刺猹”“海滩拾贝”“海边看鱼”。</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教师引导，朗读“瓜地刺猹”时要读得轻一些，读出当时的情境，读其余两件事要有声有色。学生评价。</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③说说少年闰土是一个怎样的人？为什么？用课文中的话来说。</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五、课堂小结，布置作业</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小结：通过本节课的学习，我们认识了少年闰土。我们也很佩服这位农村少年，他竟然会做那么多事情，有机会看见那么多的事物，让人羡慕。</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作业：</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根据自己掌握的情况，选择生字、新词抄写的遍数。</w:t>
      </w:r>
    </w:p>
    <w:p w:rsidR="00487391" w:rsidRPr="00045E71" w:rsidRDefault="00487391" w:rsidP="00016BC9">
      <w:pPr>
        <w:widowControl/>
        <w:numPr>
          <w:ilvl w:val="0"/>
          <w:numId w:val="6"/>
        </w:numPr>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读课文，看看自己有什么新的发现。</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六、教学反思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pStyle w:val="NormalWeb"/>
        <w:widowControl/>
        <w:spacing w:beforeAutospacing="0" w:afterAutospacing="0"/>
        <w:rPr>
          <w:color w:val="000000"/>
        </w:rPr>
      </w:pPr>
      <w:r w:rsidRPr="00045E71">
        <w:rPr>
          <w:rFonts w:hint="eastAsia"/>
          <w:color w:val="000000"/>
        </w:rPr>
        <w:t>第二课时</w:t>
      </w:r>
    </w:p>
    <w:p w:rsidR="00487391" w:rsidRPr="00045E71" w:rsidRDefault="00487391" w:rsidP="00016BC9">
      <w:pPr>
        <w:pStyle w:val="NormalWeb"/>
        <w:widowControl/>
        <w:spacing w:beforeAutospacing="0" w:afterAutospacing="0"/>
        <w:rPr>
          <w:color w:val="000000"/>
        </w:rPr>
      </w:pPr>
      <w:r w:rsidRPr="00045E71">
        <w:rPr>
          <w:rFonts w:hint="eastAsia"/>
          <w:color w:val="000000"/>
        </w:rPr>
        <w:t>教学目标</w:t>
      </w:r>
    </w:p>
    <w:p w:rsidR="00487391" w:rsidRPr="00045E71" w:rsidRDefault="00487391" w:rsidP="00016BC9">
      <w:pPr>
        <w:pStyle w:val="NormalWeb"/>
        <w:widowControl/>
        <w:spacing w:beforeAutospacing="0" w:afterAutospacing="0"/>
        <w:rPr>
          <w:color w:val="000000"/>
        </w:rPr>
      </w:pPr>
      <w:r w:rsidRPr="00045E71">
        <w:rPr>
          <w:color w:val="000000"/>
        </w:rPr>
        <w:t>1.</w:t>
      </w:r>
      <w:r w:rsidRPr="00045E71">
        <w:rPr>
          <w:rFonts w:hint="eastAsia"/>
          <w:color w:val="000000"/>
        </w:rPr>
        <w:t>自主背诵，积累第</w:t>
      </w:r>
      <w:r w:rsidRPr="00045E71">
        <w:rPr>
          <w:color w:val="000000"/>
        </w:rPr>
        <w:t>1</w:t>
      </w:r>
      <w:r w:rsidRPr="00045E71">
        <w:rPr>
          <w:rFonts w:hint="eastAsia"/>
          <w:color w:val="000000"/>
        </w:rPr>
        <w:t>自然段。</w:t>
      </w:r>
    </w:p>
    <w:p w:rsidR="00487391" w:rsidRPr="00045E71" w:rsidRDefault="00487391" w:rsidP="00016BC9">
      <w:pPr>
        <w:pStyle w:val="NormalWeb"/>
        <w:widowControl/>
        <w:spacing w:beforeAutospacing="0" w:afterAutospacing="0"/>
        <w:rPr>
          <w:color w:val="000000"/>
        </w:rPr>
      </w:pPr>
      <w:r w:rsidRPr="00045E71">
        <w:rPr>
          <w:color w:val="000000"/>
        </w:rPr>
        <w:t>2.</w:t>
      </w:r>
      <w:r w:rsidRPr="00045E71">
        <w:rPr>
          <w:rFonts w:hint="eastAsia"/>
          <w:color w:val="000000"/>
        </w:rPr>
        <w:t>学生争议，教师调控，理解含义深刻的句子，抓关键词语，了解作者的内心的情感。</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color w:val="000000"/>
        </w:rPr>
        <w:t>3.</w:t>
      </w:r>
      <w:r w:rsidRPr="00045E71">
        <w:rPr>
          <w:rFonts w:hint="eastAsia"/>
          <w:color w:val="000000"/>
        </w:rPr>
        <w:t>自主迁移，抓住对闰土的外貌描写，体会闰土这个人物的特点。</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一、整体回顾，谈话导入</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上节课，我们学习了四件稀奇事，“我”对哪件事印象最深，为什么？（是瓜地刺猹，因为课文一开始就写，而且写了两处，写得最详细。）</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二、想象情景，自主背诵</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）想象当时的情景，有感情地试读第</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自然段。（启发引导：月夜下，少年闰土怎样去刺猹？）</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）出示有关课文图片的课件，仔细观察，用横线画出课文是从哪几个方面来描写插图的？</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）自由练读。</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）回忆背诵的方法，选择自己最擅长的一种背诵的方法，在最短的时间里，把第一段背下来。</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5</w:t>
      </w:r>
      <w:r w:rsidRPr="00045E71">
        <w:rPr>
          <w:rFonts w:ascii="宋体" w:cs="宋体" w:hint="eastAsia"/>
          <w:color w:val="000000"/>
          <w:kern w:val="0"/>
          <w:szCs w:val="21"/>
          <w:shd w:val="clear" w:color="auto" w:fill="FFFFFF"/>
        </w:rPr>
        <w:t>）指名让背得最快的同学介绍背诵的经验。</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6</w:t>
      </w:r>
      <w:r w:rsidRPr="00045E71">
        <w:rPr>
          <w:rFonts w:ascii="宋体" w:cs="宋体" w:hint="eastAsia"/>
          <w:color w:val="000000"/>
          <w:kern w:val="0"/>
          <w:szCs w:val="21"/>
          <w:shd w:val="clear" w:color="auto" w:fill="FFFFFF"/>
        </w:rPr>
        <w:t>）全体尝试背诵。</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过渡语：闰土真是见多识广，那么，“我”和“我”的朋友们的生活环境和经历又是怎样的？请找出有关的句子。</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三、出示句子，引导理解</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引导理解含义深刻的句子。</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出示句子：</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【课件</w:t>
      </w:r>
      <w:r w:rsidRPr="00045E71">
        <w:rPr>
          <w:rFonts w:ascii="宋体" w:cs="宋体"/>
          <w:color w:val="000000"/>
          <w:kern w:val="0"/>
          <w:szCs w:val="21"/>
          <w:shd w:val="clear" w:color="auto" w:fill="FFFFFF"/>
        </w:rPr>
        <w:t>10</w:t>
      </w:r>
      <w:r w:rsidRPr="00045E71">
        <w:rPr>
          <w:rFonts w:ascii="宋体" w:cs="宋体" w:hint="eastAsia"/>
          <w:color w:val="000000"/>
          <w:kern w:val="0"/>
          <w:szCs w:val="21"/>
          <w:shd w:val="clear" w:color="auto" w:fill="FFFFFF"/>
        </w:rPr>
        <w:t>】“他们不知道一些事，闰土在海边时，他们都和我一样只看见院子里高墙上的四角的天空。”</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结合引导课堂争议：课文中的“我”与闰土相比，到底谁的知识更多？</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）质疑问难。根据句子，你有哪些问题？（他们指谁？“四角天空”说明了什么？这句话表达了作者怎样的情感？……）</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）联系上下文，自由独立思考。</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）找自己在班级里最喜欢的同学讨论，交流。</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）全班交流，综合意见。（“他们”指的是作者往常的朋友。“四角天空”说明“我”和那些地主少爷们生活圈子小，知识面狭窄。这些话表达了“我”对闰土的广阔生活天地的向往和对现状的不满。）</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得出结论：</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“我”：书本知识丰富。</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少年闰土：聪明能干</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机智勇敢</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见多识广</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热爱自然（板书）</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四、分析外貌，了解作用</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找出描写闰土外貌的词句，想一想：外貌与生活环境有什么联系？</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教师读：“他正在厨房里，一张圆脸，头戴一顶帽子……”让学生仔细听，把老师漏读的字（紫色、小毡帽、银项圈）用铅笔轻轻画去，（训练学生的听力）对比着读，仔细品味与课文有什么区别。</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讨论交流。（紫色说明闰土生活在大海边，身体十分健康；小毡帽说明闰土生活在农村；银项圈说明闰土的父亲十分疼爱他。）</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师生小结：人物的外貌、打扮、穿着和生活环境、身份有密切的关系。</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五、两相对比，自主迁移</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过渡：“我”生活在高墙大院里，闰土生活在大海边，生活环境有很大差别。除了这一点，“我”与少年闰土之间还有哪些区别？</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师生讨论、小结：身份不同；穿着、打扮不同；外貌不同……）</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）引导迁移。</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作者在课文中为什么没有写“我”的外貌呢？是不是作者鲁迅忘了写呢？请你根据刚才我们讨论的结果和课文中“我”的身份，把“我”的外貌补写完整。</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）自由选择学习伙伴，展开讨论。</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）补写。</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）交流、修改。</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5</w:t>
      </w:r>
      <w:r w:rsidRPr="00045E71">
        <w:rPr>
          <w:rFonts w:ascii="宋体" w:cs="宋体" w:hint="eastAsia"/>
          <w:color w:val="000000"/>
          <w:kern w:val="0"/>
          <w:szCs w:val="21"/>
          <w:shd w:val="clear" w:color="auto" w:fill="FFFFFF"/>
        </w:rPr>
        <w:t>）选择学生写的片段介绍：“瞧！那不是地主家的小少爷吗？头戴瓜帽，长得又白又胖，脑后拖着一条长辫子，走起路来大摇大摆的。脖子上挂着一块小巧玲珑的玉佩，一双乌黑的眼睛，似乎提不起一点儿精神……”</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6</w:t>
      </w:r>
      <w:r w:rsidRPr="00045E71">
        <w:rPr>
          <w:rFonts w:ascii="宋体" w:cs="宋体" w:hint="eastAsia"/>
          <w:color w:val="000000"/>
          <w:kern w:val="0"/>
          <w:szCs w:val="21"/>
          <w:shd w:val="clear" w:color="auto" w:fill="FFFFFF"/>
        </w:rPr>
        <w:t>）说说为什么样写？有什么好处？</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6.</w:t>
      </w:r>
      <w:r w:rsidRPr="00045E71">
        <w:rPr>
          <w:rFonts w:ascii="宋体" w:cs="宋体" w:hint="eastAsia"/>
          <w:color w:val="000000"/>
          <w:kern w:val="0"/>
          <w:szCs w:val="21"/>
          <w:shd w:val="clear" w:color="auto" w:fill="FFFFFF"/>
        </w:rPr>
        <w:t>结课，拓展。</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7.</w:t>
      </w:r>
      <w:r w:rsidRPr="00045E71">
        <w:rPr>
          <w:rFonts w:ascii="宋体" w:cs="宋体" w:hint="eastAsia"/>
          <w:color w:val="000000"/>
          <w:kern w:val="0"/>
          <w:szCs w:val="21"/>
          <w:shd w:val="clear" w:color="auto" w:fill="FFFFFF"/>
        </w:rPr>
        <w:t>选做题：</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）“我”与闰土分别之后，会不会再见面呢？三十年后，“我”和闰土又见面了，想象一下，可爱的闰土会变成什么样？</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出示：【课件</w:t>
      </w:r>
      <w:r w:rsidRPr="00045E71">
        <w:rPr>
          <w:rFonts w:ascii="宋体" w:cs="宋体"/>
          <w:color w:val="000000"/>
          <w:kern w:val="0"/>
          <w:szCs w:val="21"/>
          <w:shd w:val="clear" w:color="auto" w:fill="FFFFFF"/>
        </w:rPr>
        <w:t>11</w:t>
      </w:r>
      <w:r w:rsidRPr="00045E71">
        <w:rPr>
          <w:rFonts w:ascii="宋体" w:cs="宋体" w:hint="eastAsia"/>
          <w:color w:val="000000"/>
          <w:kern w:val="0"/>
          <w:szCs w:val="21"/>
          <w:shd w:val="clear" w:color="auto" w:fill="FFFFFF"/>
        </w:rPr>
        <w:t>】一眼就认出走进来的人，灰黄的皮肤，尖长的脸，又肿又红的眼睛配着一张毫无生气的嘴，他就是闰土。</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节选自《故乡》</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想一想健康、活泼、可爱的少年闰土为什么会变成这样？</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）以小组为单位，自主选择伙伴，进行研究，寻找当时社会的背景资料，研究少年闰土为什么会有这么大的变化？课后写一份小结。</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板书设计</w:t>
      </w:r>
    </w:p>
    <w:p w:rsidR="00487391" w:rsidRPr="00045E71" w:rsidRDefault="00487391" w:rsidP="00016BC9">
      <w:pPr>
        <w:pStyle w:val="NormalWeb"/>
        <w:widowControl/>
        <w:spacing w:beforeAutospacing="0" w:afterAutospacing="0"/>
        <w:ind w:firstLineChars="1100" w:firstLine="31680"/>
        <w:rPr>
          <w:color w:val="000000"/>
        </w:rPr>
      </w:pPr>
      <w:r w:rsidRPr="00045E71">
        <w:rPr>
          <w:rFonts w:hint="eastAsia"/>
          <w:color w:val="000000"/>
        </w:rPr>
        <w:t>少年闰土</w:t>
      </w:r>
    </w:p>
    <w:p w:rsidR="00487391" w:rsidRPr="00045E71" w:rsidRDefault="00487391" w:rsidP="00016BC9">
      <w:pPr>
        <w:pStyle w:val="NormalWeb"/>
        <w:widowControl/>
        <w:spacing w:beforeAutospacing="0" w:afterAutospacing="0"/>
        <w:rPr>
          <w:color w:val="000000"/>
        </w:rPr>
      </w:pPr>
      <w:r>
        <w:rPr>
          <w:noProof/>
        </w:rPr>
        <w:pict>
          <v:line id="直接连接符 3" o:spid="_x0000_s1026" style="position:absolute;flip:x;z-index:251657728" from="164.55pt,10.5pt" to="177.9pt,48.85pt" o:gfxdata="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UVDo9cAAAAJAQAADwAAAAAAAAABACAAAAAiAAAAZHJzL2Rvd25yZXYueG1sUEsBAhQAFAAAAAgA&#10;h07iQNHJ7AztAQAAnwMAAA4AAAAAAAAAAQAgAAAAJgEAAGRycy9lMm9Eb2MueG1sUEsFBgAAAAAG&#10;AAYAWQEAAIUFAAAAAA==&#10;">
            <v:fill o:detectmouseclick="t"/>
          </v:line>
        </w:pict>
      </w: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 o:spid="_x0000_s1027" type="#_x0000_t88" style="position:absolute;margin-left:136.25pt;margin-top:11.35pt;width:17.5pt;height:71.65pt;z-index:251656704" o:gfxdata="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L9ZOHY&#10;AAAACgEAAA8AAAAAAAAAAQAgAAAAIgAAAGRycy9kb3ducmV2LnhtbFBLAQIUABQAAAAIAIdO4kBV&#10;5qMp5wEAAJgDAAAOAAAAAAAAAAEAIAAAACcBAABkcnMvZTJvRG9jLnhtbFBLBQYAAAAABgAGAFkB&#10;AACABQAAAAA=&#10;" adj="439">
            <v:fill o:detectmouseclick="t"/>
          </v:shape>
        </w:pict>
      </w:r>
      <w:r w:rsidRPr="00045E71">
        <w:rPr>
          <w:color w:val="000000"/>
        </w:rPr>
        <w:t xml:space="preserve">              </w:t>
      </w:r>
      <w:r w:rsidRPr="00045E71">
        <w:rPr>
          <w:rFonts w:hint="eastAsia"/>
          <w:color w:val="000000"/>
        </w:rPr>
        <w:t>雪地捕鸟</w:t>
      </w:r>
      <w:r w:rsidRPr="00045E71">
        <w:rPr>
          <w:color w:val="000000"/>
        </w:rPr>
        <w:t xml:space="preserve">        </w:t>
      </w:r>
      <w:r w:rsidRPr="00045E71">
        <w:rPr>
          <w:rFonts w:hint="eastAsia"/>
          <w:color w:val="000000"/>
        </w:rPr>
        <w:t>聪明能干</w:t>
      </w:r>
    </w:p>
    <w:p w:rsidR="00487391" w:rsidRPr="00045E71" w:rsidRDefault="00487391" w:rsidP="00016BC9">
      <w:pPr>
        <w:pStyle w:val="NormalWeb"/>
        <w:widowControl/>
        <w:spacing w:beforeAutospacing="0" w:afterAutospacing="0"/>
        <w:ind w:firstLineChars="700" w:firstLine="31680"/>
        <w:rPr>
          <w:color w:val="000000"/>
        </w:rPr>
      </w:pPr>
      <w:r w:rsidRPr="00045E71">
        <w:rPr>
          <w:rFonts w:hint="eastAsia"/>
          <w:color w:val="000000"/>
        </w:rPr>
        <w:t>海边拾贝</w:t>
      </w:r>
      <w:r w:rsidRPr="00045E71">
        <w:rPr>
          <w:color w:val="000000"/>
        </w:rPr>
        <w:t xml:space="preserve">        </w:t>
      </w:r>
      <w:r w:rsidRPr="00045E71">
        <w:rPr>
          <w:rFonts w:hint="eastAsia"/>
          <w:color w:val="000000"/>
        </w:rPr>
        <w:t>机智勇敢</w:t>
      </w:r>
    </w:p>
    <w:p w:rsidR="00487391" w:rsidRPr="00045E71" w:rsidRDefault="00487391" w:rsidP="00016BC9">
      <w:pPr>
        <w:pStyle w:val="NormalWeb"/>
        <w:widowControl/>
        <w:spacing w:beforeAutospacing="0" w:afterAutospacing="0"/>
        <w:ind w:firstLineChars="700" w:firstLine="31680"/>
        <w:rPr>
          <w:color w:val="000000"/>
        </w:rPr>
      </w:pPr>
      <w:r>
        <w:rPr>
          <w:noProof/>
        </w:rPr>
        <w:pict>
          <v:line id="直接连接符 4" o:spid="_x0000_s1028" style="position:absolute;left:0;text-align:left;z-index:251658752" from="163.75pt,5.65pt" to="175.4pt,35.65pt" o:gfxdata="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VK7JNcA&#10;AAAJAQAADwAAAAAAAAABACAAAAAiAAAAZHJzL2Rvd25yZXYueG1sUEsBAhQAFAAAAAgAh07iQPMo&#10;UMrnAQAAlQMAAA4AAAAAAAAAAQAgAAAAJgEAAGRycy9lMm9Eb2MueG1sUEsFBgAAAAAGAAYAWQEA&#10;AH8FAAAAAA==&#10;">
            <v:fill o:detectmouseclick="t"/>
          </v:line>
        </w:pict>
      </w:r>
      <w:r w:rsidRPr="00045E71">
        <w:rPr>
          <w:rFonts w:hint="eastAsia"/>
          <w:color w:val="000000"/>
        </w:rPr>
        <w:t>看瓜刺猹</w:t>
      </w:r>
      <w:r w:rsidRPr="00045E71">
        <w:rPr>
          <w:color w:val="000000"/>
        </w:rPr>
        <w:t xml:space="preserve">        </w:t>
      </w:r>
      <w:r w:rsidRPr="00045E71">
        <w:rPr>
          <w:rFonts w:hint="eastAsia"/>
          <w:color w:val="000000"/>
        </w:rPr>
        <w:t>见多识广</w:t>
      </w:r>
    </w:p>
    <w:p w:rsidR="00487391" w:rsidRPr="00045E71" w:rsidRDefault="00487391" w:rsidP="00016BC9">
      <w:pPr>
        <w:pStyle w:val="NormalWeb"/>
        <w:widowControl/>
        <w:spacing w:beforeAutospacing="0" w:afterAutospacing="0"/>
        <w:ind w:firstLineChars="700" w:firstLine="31680"/>
        <w:rPr>
          <w:color w:val="000000"/>
        </w:rPr>
      </w:pPr>
      <w:r w:rsidRPr="00045E71">
        <w:rPr>
          <w:rFonts w:hint="eastAsia"/>
          <w:color w:val="000000"/>
        </w:rPr>
        <w:t>看跳鱼儿</w:t>
      </w:r>
      <w:r w:rsidRPr="00045E71">
        <w:rPr>
          <w:color w:val="000000"/>
        </w:rPr>
        <w:t xml:space="preserve">        </w:t>
      </w:r>
      <w:r w:rsidRPr="00045E71">
        <w:rPr>
          <w:rFonts w:hint="eastAsia"/>
          <w:color w:val="000000"/>
        </w:rPr>
        <w:t>热爱自然</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b/>
          <w:color w:val="000000"/>
          <w:kern w:val="0"/>
          <w:szCs w:val="21"/>
          <w:shd w:val="clear" w:color="auto" w:fill="FFFFFF"/>
        </w:rPr>
        <w:t>25</w:t>
      </w:r>
      <w:r w:rsidRPr="00045E71">
        <w:rPr>
          <w:rFonts w:ascii="宋体" w:cs="宋体" w:hint="eastAsia"/>
          <w:b/>
          <w:color w:val="000000"/>
          <w:kern w:val="0"/>
          <w:szCs w:val="21"/>
          <w:shd w:val="clear" w:color="auto" w:fill="FFFFFF"/>
        </w:rPr>
        <w:t>、好的故事</w:t>
      </w:r>
    </w:p>
    <w:p w:rsidR="00487391" w:rsidRPr="00045E71" w:rsidRDefault="00487391" w:rsidP="00016BC9">
      <w:pPr>
        <w:rPr>
          <w:b/>
          <w:bCs/>
          <w:color w:val="000000"/>
          <w:sz w:val="24"/>
        </w:rPr>
      </w:pPr>
      <w:r w:rsidRPr="00045E71">
        <w:rPr>
          <w:rFonts w:hint="eastAsia"/>
          <w:b/>
          <w:bCs/>
          <w:color w:val="000000"/>
          <w:sz w:val="24"/>
        </w:rPr>
        <w:t>教学目标</w:t>
      </w:r>
    </w:p>
    <w:p w:rsidR="00487391" w:rsidRPr="00045E71" w:rsidRDefault="00487391" w:rsidP="00016BC9">
      <w:pPr>
        <w:rPr>
          <w:rFonts w:ascii="宋体" w:cs="宋体"/>
          <w:color w:val="000000"/>
          <w:sz w:val="24"/>
        </w:rPr>
      </w:pPr>
      <w:r w:rsidRPr="00045E71">
        <w:rPr>
          <w:rFonts w:ascii="宋体" w:hAnsi="宋体" w:cs="宋体"/>
          <w:color w:val="000000"/>
          <w:sz w:val="24"/>
        </w:rPr>
        <w:t>1.</w:t>
      </w:r>
      <w:r w:rsidRPr="00045E71">
        <w:rPr>
          <w:rFonts w:ascii="宋体" w:hAnsi="宋体" w:cs="宋体" w:hint="eastAsia"/>
          <w:color w:val="000000"/>
          <w:sz w:val="24"/>
        </w:rPr>
        <w:t>了解作者，掌握课文中“综、锦、萍”等</w:t>
      </w:r>
      <w:r w:rsidRPr="00045E71">
        <w:rPr>
          <w:rFonts w:ascii="宋体" w:hAnsi="宋体" w:cs="宋体"/>
          <w:color w:val="000000"/>
          <w:sz w:val="24"/>
        </w:rPr>
        <w:t>12</w:t>
      </w:r>
      <w:r w:rsidRPr="00045E71">
        <w:rPr>
          <w:rFonts w:ascii="宋体" w:hAnsi="宋体" w:cs="宋体" w:hint="eastAsia"/>
          <w:color w:val="000000"/>
          <w:sz w:val="24"/>
        </w:rPr>
        <w:t>个生字和新出现的词语。</w:t>
      </w:r>
    </w:p>
    <w:p w:rsidR="00487391" w:rsidRPr="00045E71" w:rsidRDefault="00487391" w:rsidP="00016BC9">
      <w:pPr>
        <w:rPr>
          <w:rFonts w:ascii="宋体" w:cs="宋体"/>
          <w:color w:val="000000"/>
          <w:sz w:val="24"/>
        </w:rPr>
      </w:pPr>
      <w:r w:rsidRPr="00045E71">
        <w:rPr>
          <w:rFonts w:ascii="宋体" w:hAnsi="宋体" w:cs="宋体"/>
          <w:color w:val="000000"/>
          <w:sz w:val="24"/>
        </w:rPr>
        <w:t>2.</w:t>
      </w:r>
      <w:r w:rsidRPr="00045E71">
        <w:rPr>
          <w:rFonts w:ascii="宋体" w:hAnsi="宋体" w:cs="宋体" w:hint="eastAsia"/>
          <w:color w:val="000000"/>
          <w:sz w:val="24"/>
        </w:rPr>
        <w:t>理解课文，找出体现故事“美丽、幽雅、有趣”的句子读读。</w:t>
      </w:r>
    </w:p>
    <w:p w:rsidR="00487391" w:rsidRPr="00045E71" w:rsidRDefault="00487391" w:rsidP="00016BC9">
      <w:pPr>
        <w:rPr>
          <w:rFonts w:ascii="宋体" w:cs="宋体"/>
          <w:color w:val="000000"/>
          <w:sz w:val="24"/>
        </w:rPr>
      </w:pPr>
      <w:r w:rsidRPr="00045E71">
        <w:rPr>
          <w:rFonts w:ascii="宋体" w:hAnsi="宋体" w:cs="宋体"/>
          <w:color w:val="000000"/>
          <w:sz w:val="24"/>
        </w:rPr>
        <w:t>3.</w:t>
      </w:r>
      <w:r w:rsidRPr="00045E71">
        <w:rPr>
          <w:rFonts w:ascii="宋体" w:hAnsi="宋体" w:cs="宋体" w:hint="eastAsia"/>
          <w:color w:val="000000"/>
          <w:sz w:val="24"/>
        </w:rPr>
        <w:t>朗读课文，对于难懂的词语，要联系上下文理解句子。</w:t>
      </w:r>
    </w:p>
    <w:p w:rsidR="00487391" w:rsidRPr="00045E71" w:rsidRDefault="00487391" w:rsidP="00016BC9">
      <w:pPr>
        <w:rPr>
          <w:rFonts w:ascii="宋体" w:cs="宋体"/>
          <w:color w:val="000000"/>
          <w:sz w:val="24"/>
        </w:rPr>
      </w:pPr>
      <w:r w:rsidRPr="00045E71">
        <w:rPr>
          <w:rFonts w:ascii="宋体" w:hAnsi="宋体" w:cs="宋体"/>
          <w:color w:val="000000"/>
          <w:sz w:val="24"/>
        </w:rPr>
        <w:t>4.</w:t>
      </w:r>
      <w:r w:rsidRPr="00045E71">
        <w:rPr>
          <w:rFonts w:ascii="宋体" w:hAnsi="宋体" w:cs="宋体" w:hint="eastAsia"/>
          <w:color w:val="000000"/>
          <w:sz w:val="24"/>
        </w:rPr>
        <w:t>学习作者美好的人生信仰和执着的人生追求。</w:t>
      </w:r>
    </w:p>
    <w:p w:rsidR="00487391" w:rsidRPr="00045E71" w:rsidRDefault="00487391" w:rsidP="00016BC9">
      <w:pPr>
        <w:rPr>
          <w:rFonts w:ascii="宋体" w:cs="宋体"/>
          <w:b/>
          <w:bCs/>
          <w:color w:val="000000"/>
          <w:sz w:val="24"/>
        </w:rPr>
      </w:pPr>
      <w:r w:rsidRPr="00045E71">
        <w:rPr>
          <w:rFonts w:ascii="宋体" w:hAnsi="宋体" w:cs="宋体" w:hint="eastAsia"/>
          <w:b/>
          <w:bCs/>
          <w:color w:val="000000"/>
          <w:sz w:val="24"/>
        </w:rPr>
        <w:t>教学重点</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理清课文结构，整体感知“好的故事”。</w:t>
      </w:r>
    </w:p>
    <w:p w:rsidR="00487391" w:rsidRPr="00045E71" w:rsidRDefault="00487391" w:rsidP="00016BC9">
      <w:pPr>
        <w:rPr>
          <w:rFonts w:ascii="宋体" w:cs="宋体"/>
          <w:b/>
          <w:bCs/>
          <w:color w:val="000000"/>
          <w:sz w:val="24"/>
        </w:rPr>
      </w:pPr>
      <w:r w:rsidRPr="00045E71">
        <w:rPr>
          <w:rFonts w:ascii="宋体" w:hAnsi="宋体" w:cs="宋体" w:hint="eastAsia"/>
          <w:b/>
          <w:bCs/>
          <w:color w:val="000000"/>
          <w:sz w:val="24"/>
        </w:rPr>
        <w:t>教学难点</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通过文本体味文中描述的意境，感悟作者的情感</w:t>
      </w:r>
    </w:p>
    <w:p w:rsidR="00487391" w:rsidRPr="00045E71" w:rsidRDefault="00487391" w:rsidP="00016BC9">
      <w:pPr>
        <w:rPr>
          <w:rFonts w:ascii="宋体" w:cs="宋体"/>
          <w:b/>
          <w:bCs/>
          <w:color w:val="000000"/>
          <w:sz w:val="24"/>
        </w:rPr>
      </w:pPr>
      <w:r w:rsidRPr="00045E71">
        <w:rPr>
          <w:rFonts w:ascii="宋体" w:hAnsi="宋体" w:cs="宋体" w:hint="eastAsia"/>
          <w:b/>
          <w:bCs/>
          <w:color w:val="000000"/>
          <w:sz w:val="24"/>
        </w:rPr>
        <w:t>教学过程</w:t>
      </w:r>
    </w:p>
    <w:p w:rsidR="00487391" w:rsidRPr="00045E71" w:rsidRDefault="00487391" w:rsidP="00016BC9">
      <w:pPr>
        <w:rPr>
          <w:rFonts w:ascii="宋体" w:cs="宋体"/>
          <w:b/>
          <w:bCs/>
          <w:color w:val="000000"/>
          <w:sz w:val="24"/>
        </w:rPr>
      </w:pPr>
      <w:r w:rsidRPr="00045E71">
        <w:rPr>
          <w:rFonts w:ascii="宋体" w:hAnsi="宋体" w:cs="宋体"/>
          <w:color w:val="000000"/>
          <w:sz w:val="24"/>
        </w:rPr>
        <w:t xml:space="preserve">                               </w:t>
      </w:r>
      <w:r w:rsidRPr="00045E71">
        <w:rPr>
          <w:rFonts w:ascii="宋体" w:hAnsi="宋体" w:cs="宋体" w:hint="eastAsia"/>
          <w:b/>
          <w:bCs/>
          <w:color w:val="000000"/>
          <w:sz w:val="24"/>
        </w:rPr>
        <w:t>第一课时</w:t>
      </w:r>
    </w:p>
    <w:p w:rsidR="00487391" w:rsidRPr="00045E71" w:rsidRDefault="00487391" w:rsidP="00016BC9">
      <w:pPr>
        <w:ind w:firstLineChars="200" w:firstLine="31680"/>
        <w:rPr>
          <w:rFonts w:ascii="宋体" w:cs="宋体"/>
          <w:color w:val="000000"/>
          <w:sz w:val="24"/>
        </w:rPr>
      </w:pPr>
      <w:r w:rsidRPr="00045E71">
        <w:rPr>
          <w:rFonts w:ascii="宋体" w:hAnsi="宋体" w:cs="宋体" w:hint="eastAsia"/>
          <w:color w:val="000000"/>
          <w:sz w:val="24"/>
        </w:rPr>
        <w:t>一、了解作者和写作背景</w:t>
      </w:r>
    </w:p>
    <w:p w:rsidR="00487391" w:rsidRPr="00045E71" w:rsidRDefault="00487391" w:rsidP="00016BC9">
      <w:pPr>
        <w:ind w:firstLineChars="200" w:firstLine="31680"/>
        <w:rPr>
          <w:color w:val="000000"/>
          <w:sz w:val="24"/>
        </w:rPr>
      </w:pPr>
      <w:r w:rsidRPr="00045E71">
        <w:rPr>
          <w:rFonts w:hint="eastAsia"/>
          <w:color w:val="000000"/>
          <w:sz w:val="24"/>
        </w:rPr>
        <w:t>作者：鲁迅（</w:t>
      </w:r>
      <w:r w:rsidRPr="00045E71">
        <w:rPr>
          <w:color w:val="000000"/>
          <w:sz w:val="24"/>
        </w:rPr>
        <w:t>1881</w:t>
      </w:r>
      <w:r w:rsidRPr="00045E71">
        <w:rPr>
          <w:rFonts w:hint="eastAsia"/>
          <w:color w:val="000000"/>
          <w:sz w:val="24"/>
        </w:rPr>
        <w:t>年</w:t>
      </w:r>
      <w:r w:rsidRPr="00045E71">
        <w:rPr>
          <w:color w:val="000000"/>
          <w:sz w:val="24"/>
        </w:rPr>
        <w:t>9</w:t>
      </w:r>
      <w:r w:rsidRPr="00045E71">
        <w:rPr>
          <w:rFonts w:hint="eastAsia"/>
          <w:color w:val="000000"/>
          <w:sz w:val="24"/>
        </w:rPr>
        <w:t>月</w:t>
      </w:r>
      <w:r w:rsidRPr="00045E71">
        <w:rPr>
          <w:color w:val="000000"/>
          <w:sz w:val="24"/>
        </w:rPr>
        <w:t>25</w:t>
      </w:r>
      <w:r w:rsidRPr="00045E71">
        <w:rPr>
          <w:rFonts w:hint="eastAsia"/>
          <w:color w:val="000000"/>
          <w:sz w:val="24"/>
        </w:rPr>
        <w:t>日－</w:t>
      </w:r>
      <w:r w:rsidRPr="00045E71">
        <w:rPr>
          <w:color w:val="000000"/>
          <w:sz w:val="24"/>
        </w:rPr>
        <w:t>1936</w:t>
      </w:r>
      <w:r w:rsidRPr="00045E71">
        <w:rPr>
          <w:rFonts w:hint="eastAsia"/>
          <w:color w:val="000000"/>
          <w:sz w:val="24"/>
        </w:rPr>
        <w:t>年</w:t>
      </w:r>
      <w:r w:rsidRPr="00045E71">
        <w:rPr>
          <w:color w:val="000000"/>
          <w:sz w:val="24"/>
        </w:rPr>
        <w:t>10</w:t>
      </w:r>
      <w:r w:rsidRPr="00045E71">
        <w:rPr>
          <w:rFonts w:hint="eastAsia"/>
          <w:color w:val="000000"/>
          <w:sz w:val="24"/>
        </w:rPr>
        <w:t>月</w:t>
      </w:r>
      <w:r w:rsidRPr="00045E71">
        <w:rPr>
          <w:color w:val="000000"/>
          <w:sz w:val="24"/>
        </w:rPr>
        <w:t>19</w:t>
      </w:r>
      <w:r w:rsidRPr="00045E71">
        <w:rPr>
          <w:rFonts w:hint="eastAsia"/>
          <w:color w:val="000000"/>
          <w:sz w:val="24"/>
        </w:rPr>
        <w:t>日），原名周樟寿，后改名周树人，字豫山，后改豫才，“鲁迅”是他</w:t>
      </w:r>
      <w:r w:rsidRPr="00045E71">
        <w:rPr>
          <w:color w:val="000000"/>
          <w:sz w:val="24"/>
        </w:rPr>
        <w:t>1918</w:t>
      </w:r>
      <w:r w:rsidRPr="00045E71">
        <w:rPr>
          <w:rFonts w:hint="eastAsia"/>
          <w:color w:val="000000"/>
          <w:sz w:val="24"/>
        </w:rPr>
        <w:t>年发表《狂人日记》时所用的笔名，也是他影响最为广泛的笔名，浙江绍兴人。著名文学家、思想家，五四新文化运动的重要参与者，中国现代文学的奠基人。毛泽东曾评价：“鲁迅的方向，就是中华民族新文化的方向。”</w:t>
      </w:r>
    </w:p>
    <w:p w:rsidR="00487391" w:rsidRPr="00045E71" w:rsidRDefault="00487391" w:rsidP="00016BC9">
      <w:pPr>
        <w:ind w:firstLineChars="200" w:firstLine="31680"/>
        <w:rPr>
          <w:color w:val="000000"/>
          <w:sz w:val="24"/>
        </w:rPr>
      </w:pPr>
      <w:r w:rsidRPr="00045E71">
        <w:rPr>
          <w:rFonts w:hint="eastAsia"/>
          <w:color w:val="000000"/>
          <w:sz w:val="24"/>
        </w:rPr>
        <w:t>背景：</w:t>
      </w:r>
      <w:r w:rsidRPr="00045E71">
        <w:rPr>
          <w:color w:val="000000"/>
          <w:sz w:val="24"/>
        </w:rPr>
        <w:t xml:space="preserve"> </w:t>
      </w:r>
      <w:r w:rsidRPr="00045E71">
        <w:rPr>
          <w:rFonts w:hint="eastAsia"/>
          <w:color w:val="000000"/>
          <w:sz w:val="24"/>
        </w:rPr>
        <w:t>【课件</w:t>
      </w:r>
      <w:r w:rsidRPr="00045E71">
        <w:rPr>
          <w:color w:val="000000"/>
          <w:sz w:val="24"/>
        </w:rPr>
        <w:t>3</w:t>
      </w:r>
      <w:r w:rsidRPr="00045E71">
        <w:rPr>
          <w:rFonts w:hint="eastAsia"/>
          <w:color w:val="000000"/>
          <w:sz w:val="24"/>
        </w:rPr>
        <w:t>】</w:t>
      </w:r>
    </w:p>
    <w:p w:rsidR="00487391" w:rsidRPr="00045E71" w:rsidRDefault="00487391" w:rsidP="00016BC9">
      <w:pPr>
        <w:ind w:firstLineChars="200" w:firstLine="31680"/>
        <w:rPr>
          <w:color w:val="000000"/>
          <w:sz w:val="24"/>
        </w:rPr>
      </w:pPr>
      <w:r w:rsidRPr="00045E71">
        <w:rPr>
          <w:rFonts w:hint="eastAsia"/>
          <w:color w:val="000000"/>
          <w:sz w:val="24"/>
        </w:rPr>
        <w:t>《野草》是鲁迅先生的诗集，作于</w:t>
      </w:r>
      <w:r w:rsidRPr="00045E71">
        <w:rPr>
          <w:color w:val="000000"/>
          <w:sz w:val="24"/>
        </w:rPr>
        <w:t>1924—1926</w:t>
      </w:r>
      <w:r w:rsidRPr="00045E71">
        <w:rPr>
          <w:rFonts w:hint="eastAsia"/>
          <w:color w:val="000000"/>
          <w:sz w:val="24"/>
        </w:rPr>
        <w:t>年。它是中国现代散文诗的一个艺术高峰。鲁迅在这部诗集中，通过对自我的严格剖析，反映了在当时的黑暗社会中，有相当一部分要求进步，寻求光明，又处处碰壁的，找不到出路的小资产阶级知识分子的思想状态，记录了鲁迅自己由革命民主主义者走向共产主义战士这一转变过程。</w:t>
      </w:r>
    </w:p>
    <w:p w:rsidR="00487391" w:rsidRPr="00045E71" w:rsidRDefault="00487391" w:rsidP="00016BC9">
      <w:pPr>
        <w:ind w:firstLineChars="200" w:firstLine="31680"/>
        <w:rPr>
          <w:color w:val="000000"/>
          <w:sz w:val="24"/>
        </w:rPr>
      </w:pPr>
      <w:r w:rsidRPr="00045E71">
        <w:rPr>
          <w:rFonts w:hint="eastAsia"/>
          <w:color w:val="000000"/>
          <w:sz w:val="24"/>
        </w:rPr>
        <w:t>《好的故事》是《野草》中比较突出的一篇散文诗。作于</w:t>
      </w:r>
      <w:r w:rsidRPr="00045E71">
        <w:rPr>
          <w:color w:val="000000"/>
          <w:sz w:val="24"/>
        </w:rPr>
        <w:t>1925</w:t>
      </w:r>
      <w:r w:rsidRPr="00045E71">
        <w:rPr>
          <w:rFonts w:hint="eastAsia"/>
          <w:color w:val="000000"/>
          <w:sz w:val="24"/>
        </w:rPr>
        <w:t>年</w:t>
      </w:r>
      <w:r w:rsidRPr="00045E71">
        <w:rPr>
          <w:color w:val="000000"/>
          <w:sz w:val="24"/>
        </w:rPr>
        <w:t>2</w:t>
      </w:r>
      <w:r w:rsidRPr="00045E71">
        <w:rPr>
          <w:rFonts w:hint="eastAsia"/>
          <w:color w:val="000000"/>
          <w:sz w:val="24"/>
        </w:rPr>
        <w:t>月，当时全国大众在中国共产党的领导下开展着一系列的革命运动。在封建军阀段祺瑞统治下的北平，更是一片黑暗。在这样的背景之下，鲁迅蔑视黑暗，憧憬光明。十月革命的胜利和五四运动的精神鼓舞着他，虽说中国当时是黑暗的，但他坚信胜利的曙光就在眼前。《好的故事》就作于这样的背景之下。</w:t>
      </w:r>
    </w:p>
    <w:p w:rsidR="00487391" w:rsidRPr="00045E71" w:rsidRDefault="00487391" w:rsidP="00016BC9">
      <w:pPr>
        <w:numPr>
          <w:ilvl w:val="0"/>
          <w:numId w:val="1"/>
        </w:numPr>
        <w:rPr>
          <w:color w:val="000000"/>
          <w:sz w:val="24"/>
        </w:rPr>
      </w:pPr>
      <w:r w:rsidRPr="00045E71">
        <w:rPr>
          <w:rFonts w:hint="eastAsia"/>
          <w:color w:val="000000"/>
          <w:sz w:val="24"/>
        </w:rPr>
        <w:t>初品课文</w:t>
      </w:r>
    </w:p>
    <w:p w:rsidR="00487391" w:rsidRPr="00045E71" w:rsidRDefault="00487391" w:rsidP="00016BC9">
      <w:pPr>
        <w:numPr>
          <w:ilvl w:val="0"/>
          <w:numId w:val="2"/>
        </w:numPr>
        <w:rPr>
          <w:color w:val="000000"/>
          <w:sz w:val="24"/>
        </w:rPr>
      </w:pPr>
      <w:r w:rsidRPr="00045E71">
        <w:rPr>
          <w:rFonts w:hint="eastAsia"/>
          <w:color w:val="000000"/>
          <w:sz w:val="24"/>
        </w:rPr>
        <w:t>在预习的基础上，再次品读课文，注意字词。</w:t>
      </w:r>
    </w:p>
    <w:p w:rsidR="00487391" w:rsidRPr="00045E71" w:rsidRDefault="00487391" w:rsidP="00016BC9">
      <w:pPr>
        <w:numPr>
          <w:ilvl w:val="0"/>
          <w:numId w:val="2"/>
        </w:numPr>
        <w:rPr>
          <w:color w:val="000000"/>
          <w:sz w:val="24"/>
        </w:rPr>
      </w:pPr>
      <w:r w:rsidRPr="00045E71">
        <w:rPr>
          <w:rFonts w:hint="eastAsia"/>
          <w:color w:val="000000"/>
          <w:sz w:val="24"/>
        </w:rPr>
        <w:t>请一组同学逐一朗读词语，纠正错误。</w:t>
      </w:r>
    </w:p>
    <w:p w:rsidR="00487391" w:rsidRPr="00045E71" w:rsidRDefault="00487391" w:rsidP="00016BC9">
      <w:pPr>
        <w:rPr>
          <w:color w:val="000000"/>
          <w:sz w:val="24"/>
        </w:rPr>
      </w:pPr>
      <w:r w:rsidRPr="00045E71">
        <w:rPr>
          <w:color w:val="000000"/>
          <w:sz w:val="24"/>
        </w:rPr>
        <w:t xml:space="preserve">  </w:t>
      </w:r>
      <w:r w:rsidRPr="00045E71">
        <w:rPr>
          <w:rFonts w:hint="eastAsia"/>
          <w:color w:val="000000"/>
          <w:sz w:val="24"/>
        </w:rPr>
        <w:t>膝髁</w:t>
      </w:r>
      <w:r w:rsidRPr="00045E71">
        <w:rPr>
          <w:color w:val="000000"/>
          <w:sz w:val="24"/>
        </w:rPr>
        <w:t xml:space="preserve">  </w:t>
      </w:r>
      <w:r w:rsidRPr="00045E71">
        <w:rPr>
          <w:rFonts w:hint="eastAsia"/>
          <w:color w:val="000000"/>
          <w:sz w:val="24"/>
        </w:rPr>
        <w:t>乌桕</w:t>
      </w:r>
      <w:r w:rsidRPr="00045E71">
        <w:rPr>
          <w:color w:val="000000"/>
          <w:sz w:val="24"/>
        </w:rPr>
        <w:t xml:space="preserve">  </w:t>
      </w:r>
      <w:r w:rsidRPr="00045E71">
        <w:rPr>
          <w:rFonts w:hint="eastAsia"/>
          <w:color w:val="000000"/>
          <w:sz w:val="24"/>
        </w:rPr>
        <w:t>伽蓝</w:t>
      </w:r>
      <w:r w:rsidRPr="00045E71">
        <w:rPr>
          <w:color w:val="000000"/>
          <w:sz w:val="24"/>
        </w:rPr>
        <w:t xml:space="preserve">  </w:t>
      </w:r>
      <w:r w:rsidRPr="00045E71">
        <w:rPr>
          <w:rFonts w:hint="eastAsia"/>
          <w:color w:val="000000"/>
          <w:sz w:val="24"/>
        </w:rPr>
        <w:t>瘦削</w:t>
      </w:r>
      <w:r w:rsidRPr="00045E71">
        <w:rPr>
          <w:color w:val="000000"/>
          <w:sz w:val="24"/>
        </w:rPr>
        <w:t xml:space="preserve">  </w:t>
      </w:r>
      <w:r w:rsidRPr="00045E71">
        <w:rPr>
          <w:rFonts w:hint="eastAsia"/>
          <w:color w:val="000000"/>
          <w:sz w:val="24"/>
        </w:rPr>
        <w:t>骤然</w:t>
      </w:r>
      <w:r w:rsidRPr="00045E71">
        <w:rPr>
          <w:color w:val="000000"/>
          <w:sz w:val="24"/>
        </w:rPr>
        <w:t xml:space="preserve">  </w:t>
      </w:r>
      <w:r w:rsidRPr="00045E71">
        <w:rPr>
          <w:rFonts w:hint="eastAsia"/>
          <w:color w:val="000000"/>
          <w:sz w:val="24"/>
        </w:rPr>
        <w:t>皱蹙</w:t>
      </w:r>
      <w:r w:rsidRPr="00045E71">
        <w:rPr>
          <w:color w:val="000000"/>
          <w:sz w:val="24"/>
        </w:rPr>
        <w:t xml:space="preserve">  </w:t>
      </w:r>
      <w:r w:rsidRPr="00045E71">
        <w:rPr>
          <w:rFonts w:hint="eastAsia"/>
          <w:color w:val="000000"/>
          <w:sz w:val="24"/>
        </w:rPr>
        <w:t>泼剌</w:t>
      </w:r>
    </w:p>
    <w:p w:rsidR="00487391" w:rsidRPr="00045E71" w:rsidRDefault="00487391" w:rsidP="00016BC9">
      <w:pPr>
        <w:numPr>
          <w:ilvl w:val="0"/>
          <w:numId w:val="2"/>
        </w:numPr>
        <w:tabs>
          <w:tab w:val="clear" w:pos="312"/>
        </w:tabs>
        <w:rPr>
          <w:color w:val="000000"/>
          <w:sz w:val="24"/>
        </w:rPr>
      </w:pPr>
      <w:r w:rsidRPr="00045E71">
        <w:rPr>
          <w:rFonts w:hint="eastAsia"/>
          <w:color w:val="000000"/>
          <w:sz w:val="24"/>
        </w:rPr>
        <w:t>你对《好的故事》第一印象是怎样的？</w:t>
      </w:r>
    </w:p>
    <w:p w:rsidR="00487391" w:rsidRPr="00045E71" w:rsidRDefault="00487391" w:rsidP="00016BC9">
      <w:pPr>
        <w:rPr>
          <w:color w:val="000000"/>
          <w:sz w:val="24"/>
        </w:rPr>
      </w:pPr>
      <w:r w:rsidRPr="00045E71">
        <w:rPr>
          <w:rFonts w:hint="eastAsia"/>
          <w:color w:val="000000"/>
          <w:sz w:val="24"/>
        </w:rPr>
        <w:t>（景物很美，乌桕，野花，茅屋，塔，农夫和村妇，村女，晒着的衣裳，和尚，蓑笠，天，云，竹都是美好的事物。）</w:t>
      </w:r>
    </w:p>
    <w:p w:rsidR="00487391" w:rsidRPr="00045E71" w:rsidRDefault="00487391" w:rsidP="00016BC9">
      <w:pPr>
        <w:numPr>
          <w:ilvl w:val="0"/>
          <w:numId w:val="2"/>
        </w:numPr>
        <w:tabs>
          <w:tab w:val="clear" w:pos="312"/>
        </w:tabs>
        <w:rPr>
          <w:color w:val="000000"/>
          <w:sz w:val="24"/>
        </w:rPr>
      </w:pPr>
      <w:r w:rsidRPr="00045E71">
        <w:rPr>
          <w:rFonts w:hint="eastAsia"/>
          <w:color w:val="000000"/>
          <w:sz w:val="24"/>
        </w:rPr>
        <w:t>鲁迅先生为什么这么写？</w:t>
      </w:r>
    </w:p>
    <w:p w:rsidR="00487391" w:rsidRPr="00045E71" w:rsidRDefault="00487391" w:rsidP="00016BC9">
      <w:pPr>
        <w:rPr>
          <w:color w:val="000000"/>
          <w:sz w:val="24"/>
        </w:rPr>
      </w:pPr>
      <w:r w:rsidRPr="00045E71">
        <w:rPr>
          <w:rFonts w:hint="eastAsia"/>
          <w:color w:val="000000"/>
          <w:sz w:val="24"/>
        </w:rPr>
        <w:t>（这篇貌似很美很悠闲的文章，同学们看不懂是很正常的。它选自鲁迅的散文集《野草》，文章描述的景物总体上给我们留下了一个比较亮、比较美的感性印象。）</w:t>
      </w:r>
    </w:p>
    <w:p w:rsidR="00487391" w:rsidRPr="00045E71" w:rsidRDefault="00487391" w:rsidP="00016BC9">
      <w:pPr>
        <w:numPr>
          <w:ilvl w:val="0"/>
          <w:numId w:val="1"/>
        </w:numPr>
        <w:rPr>
          <w:color w:val="000000"/>
          <w:sz w:val="24"/>
        </w:rPr>
      </w:pPr>
      <w:r w:rsidRPr="00045E71">
        <w:rPr>
          <w:rFonts w:hint="eastAsia"/>
          <w:color w:val="000000"/>
          <w:sz w:val="24"/>
        </w:rPr>
        <w:t>细品课文</w:t>
      </w:r>
    </w:p>
    <w:p w:rsidR="00487391" w:rsidRPr="00045E71" w:rsidRDefault="00487391" w:rsidP="00016BC9">
      <w:pPr>
        <w:numPr>
          <w:ilvl w:val="0"/>
          <w:numId w:val="3"/>
        </w:numPr>
        <w:tabs>
          <w:tab w:val="clear" w:pos="312"/>
        </w:tabs>
        <w:rPr>
          <w:color w:val="000000"/>
          <w:sz w:val="24"/>
        </w:rPr>
      </w:pPr>
      <w:r w:rsidRPr="00045E71">
        <w:rPr>
          <w:rFonts w:hint="eastAsia"/>
          <w:color w:val="000000"/>
          <w:sz w:val="24"/>
        </w:rPr>
        <w:t>看鲁迅先生写的“好的故事”主要集中在哪几自然段？（</w:t>
      </w:r>
      <w:r w:rsidRPr="00045E71">
        <w:rPr>
          <w:color w:val="000000"/>
          <w:sz w:val="24"/>
        </w:rPr>
        <w:t>3—8</w:t>
      </w:r>
      <w:r w:rsidRPr="00045E71">
        <w:rPr>
          <w:rFonts w:hint="eastAsia"/>
          <w:color w:val="000000"/>
          <w:sz w:val="24"/>
        </w:rPr>
        <w:t>自然段）</w:t>
      </w:r>
    </w:p>
    <w:p w:rsidR="00487391" w:rsidRPr="00045E71" w:rsidRDefault="00487391" w:rsidP="00016BC9">
      <w:pPr>
        <w:numPr>
          <w:ilvl w:val="0"/>
          <w:numId w:val="3"/>
        </w:numPr>
        <w:tabs>
          <w:tab w:val="clear" w:pos="312"/>
        </w:tabs>
        <w:rPr>
          <w:color w:val="000000"/>
          <w:sz w:val="24"/>
        </w:rPr>
      </w:pPr>
      <w:r w:rsidRPr="00045E71">
        <w:rPr>
          <w:rFonts w:hint="eastAsia"/>
          <w:color w:val="000000"/>
          <w:sz w:val="24"/>
        </w:rPr>
        <w:t>大家看出来没有，所谓“好的故事”不过是鲁迅先生的一个梦。先生从“昏沉的夜”开始，做了一个梦，最后又回到“昏沉的夜”，这就是“好的故事”的结构。</w:t>
      </w:r>
    </w:p>
    <w:p w:rsidR="00487391" w:rsidRPr="00045E71" w:rsidRDefault="00487391" w:rsidP="00016BC9">
      <w:pPr>
        <w:numPr>
          <w:ilvl w:val="0"/>
          <w:numId w:val="3"/>
        </w:numPr>
        <w:tabs>
          <w:tab w:val="clear" w:pos="312"/>
        </w:tabs>
        <w:rPr>
          <w:color w:val="000000"/>
          <w:sz w:val="24"/>
        </w:rPr>
      </w:pPr>
      <w:r w:rsidRPr="00045E71">
        <w:rPr>
          <w:rFonts w:hint="eastAsia"/>
          <w:color w:val="000000"/>
          <w:sz w:val="24"/>
        </w:rPr>
        <w:t>你认为文章有什么特殊的地方吗？</w:t>
      </w:r>
    </w:p>
    <w:p w:rsidR="00487391" w:rsidRPr="00045E71" w:rsidRDefault="00487391" w:rsidP="00016BC9">
      <w:pPr>
        <w:rPr>
          <w:color w:val="000000"/>
          <w:sz w:val="24"/>
        </w:rPr>
      </w:pPr>
      <w:r w:rsidRPr="00045E71">
        <w:rPr>
          <w:rFonts w:hint="eastAsia"/>
          <w:color w:val="000000"/>
          <w:sz w:val="24"/>
        </w:rPr>
        <w:t>（文章题目是“好的故事”，但通篇都没有具体的情节，只是把所经过的地方绘成了一幅图画，而这个“好的故事”就在这幅图话里面。）</w:t>
      </w:r>
    </w:p>
    <w:p w:rsidR="00487391" w:rsidRPr="00045E71" w:rsidRDefault="00487391" w:rsidP="00016BC9">
      <w:pPr>
        <w:numPr>
          <w:ilvl w:val="0"/>
          <w:numId w:val="3"/>
        </w:numPr>
        <w:tabs>
          <w:tab w:val="clear" w:pos="312"/>
        </w:tabs>
        <w:rPr>
          <w:color w:val="000000"/>
          <w:sz w:val="24"/>
        </w:rPr>
      </w:pPr>
      <w:r w:rsidRPr="00045E71">
        <w:rPr>
          <w:rFonts w:hint="eastAsia"/>
          <w:color w:val="000000"/>
          <w:sz w:val="24"/>
        </w:rPr>
        <w:t>如果让你写山阴道旁的景物，你会怎样写？作者是怎样写这些景物的？</w:t>
      </w:r>
    </w:p>
    <w:p w:rsidR="00487391" w:rsidRPr="00045E71" w:rsidRDefault="00487391" w:rsidP="00016BC9">
      <w:pPr>
        <w:rPr>
          <w:color w:val="000000"/>
          <w:sz w:val="24"/>
        </w:rPr>
      </w:pPr>
      <w:r w:rsidRPr="00045E71">
        <w:rPr>
          <w:rFonts w:hint="eastAsia"/>
          <w:color w:val="000000"/>
          <w:sz w:val="24"/>
        </w:rPr>
        <w:t>（我们一般会用上比喻、拟人等手法，写一些长句子。可是作者只是写了一些词语拼接起来。）</w:t>
      </w:r>
    </w:p>
    <w:p w:rsidR="00487391" w:rsidRPr="00045E71" w:rsidRDefault="00487391" w:rsidP="00016BC9">
      <w:pPr>
        <w:numPr>
          <w:ilvl w:val="0"/>
          <w:numId w:val="3"/>
        </w:numPr>
        <w:tabs>
          <w:tab w:val="clear" w:pos="312"/>
        </w:tabs>
        <w:rPr>
          <w:color w:val="000000"/>
          <w:sz w:val="24"/>
        </w:rPr>
      </w:pPr>
      <w:r w:rsidRPr="00045E71">
        <w:rPr>
          <w:rFonts w:hint="eastAsia"/>
          <w:color w:val="000000"/>
          <w:sz w:val="24"/>
        </w:rPr>
        <w:t>作者写“两岸边的乌桕，新禾，野花，鸡，狗，丛树和枯树，茅屋，塔，伽蓝，农夫和村妇，村女，晒着的衣裳，和尚，蓑笠，天，云，竹，……”都用了一种怎样的形式呈现？</w:t>
      </w:r>
    </w:p>
    <w:p w:rsidR="00487391" w:rsidRPr="00045E71" w:rsidRDefault="00487391" w:rsidP="00016BC9">
      <w:pPr>
        <w:rPr>
          <w:color w:val="000000"/>
          <w:sz w:val="24"/>
        </w:rPr>
      </w:pPr>
      <w:r w:rsidRPr="00045E71">
        <w:rPr>
          <w:rFonts w:hint="eastAsia"/>
          <w:color w:val="000000"/>
          <w:sz w:val="24"/>
        </w:rPr>
        <w:t>（倒影）</w:t>
      </w:r>
    </w:p>
    <w:p w:rsidR="00487391" w:rsidRPr="00045E71" w:rsidRDefault="00487391" w:rsidP="00016BC9">
      <w:pPr>
        <w:rPr>
          <w:color w:val="000000"/>
          <w:sz w:val="24"/>
        </w:rPr>
      </w:pPr>
      <w:r w:rsidRPr="00045E71">
        <w:rPr>
          <w:color w:val="000000"/>
          <w:sz w:val="24"/>
        </w:rPr>
        <w:t xml:space="preserve">  </w:t>
      </w:r>
      <w:r w:rsidRPr="00045E71">
        <w:rPr>
          <w:rFonts w:hint="eastAsia"/>
          <w:color w:val="000000"/>
          <w:sz w:val="24"/>
        </w:rPr>
        <w:t>我们看看“倒影”有什么奇特之处？请同学们读一读</w:t>
      </w:r>
      <w:r w:rsidRPr="00045E71">
        <w:rPr>
          <w:color w:val="000000"/>
          <w:sz w:val="24"/>
        </w:rPr>
        <w:t>5—7</w:t>
      </w:r>
      <w:r w:rsidRPr="00045E71">
        <w:rPr>
          <w:rFonts w:hint="eastAsia"/>
          <w:color w:val="000000"/>
          <w:sz w:val="24"/>
        </w:rPr>
        <w:t>小节。</w:t>
      </w:r>
    </w:p>
    <w:p w:rsidR="00487391" w:rsidRPr="00045E71" w:rsidRDefault="00487391" w:rsidP="00016BC9">
      <w:pPr>
        <w:ind w:firstLineChars="900" w:firstLine="31680"/>
        <w:rPr>
          <w:b/>
          <w:bCs/>
          <w:color w:val="000000"/>
          <w:sz w:val="24"/>
        </w:rPr>
      </w:pPr>
      <w:r w:rsidRPr="00045E71">
        <w:rPr>
          <w:rFonts w:hint="eastAsia"/>
          <w:b/>
          <w:bCs/>
          <w:color w:val="000000"/>
          <w:sz w:val="24"/>
        </w:rPr>
        <w:t>第二课时</w:t>
      </w:r>
    </w:p>
    <w:p w:rsidR="00487391" w:rsidRPr="00045E71" w:rsidRDefault="00487391" w:rsidP="00016BC9">
      <w:pPr>
        <w:rPr>
          <w:color w:val="000000"/>
          <w:sz w:val="24"/>
        </w:rPr>
      </w:pPr>
      <w:r w:rsidRPr="00045E71">
        <w:rPr>
          <w:rFonts w:hint="eastAsia"/>
          <w:color w:val="000000"/>
          <w:sz w:val="24"/>
        </w:rPr>
        <w:t>一、复习导入：</w:t>
      </w:r>
    </w:p>
    <w:p w:rsidR="00487391" w:rsidRPr="00045E71" w:rsidRDefault="00487391" w:rsidP="00016BC9">
      <w:pPr>
        <w:jc w:val="left"/>
        <w:rPr>
          <w:color w:val="000000"/>
          <w:sz w:val="24"/>
        </w:rPr>
      </w:pPr>
      <w:r w:rsidRPr="00045E71">
        <w:rPr>
          <w:color w:val="000000"/>
          <w:sz w:val="24"/>
        </w:rPr>
        <w:t>1.</w:t>
      </w:r>
      <w:r w:rsidRPr="00045E71">
        <w:rPr>
          <w:rFonts w:hint="eastAsia"/>
          <w:color w:val="000000"/>
          <w:sz w:val="24"/>
        </w:rPr>
        <w:t>复习字词：</w:t>
      </w:r>
    </w:p>
    <w:p w:rsidR="00487391" w:rsidRPr="00045E71" w:rsidRDefault="00487391" w:rsidP="00016BC9">
      <w:pPr>
        <w:rPr>
          <w:color w:val="000000"/>
          <w:sz w:val="24"/>
        </w:rPr>
      </w:pPr>
      <w:r w:rsidRPr="00045E71">
        <w:rPr>
          <w:rFonts w:hint="eastAsia"/>
          <w:color w:val="000000"/>
          <w:sz w:val="24"/>
        </w:rPr>
        <w:t>膝髁</w:t>
      </w:r>
      <w:r w:rsidRPr="00045E71">
        <w:rPr>
          <w:color w:val="000000"/>
          <w:sz w:val="24"/>
        </w:rPr>
        <w:t xml:space="preserve">  </w:t>
      </w:r>
      <w:r w:rsidRPr="00045E71">
        <w:rPr>
          <w:rFonts w:hint="eastAsia"/>
          <w:color w:val="000000"/>
          <w:sz w:val="24"/>
        </w:rPr>
        <w:t>乌桕</w:t>
      </w:r>
      <w:r w:rsidRPr="00045E71">
        <w:rPr>
          <w:color w:val="000000"/>
          <w:sz w:val="24"/>
        </w:rPr>
        <w:t xml:space="preserve">  </w:t>
      </w:r>
      <w:r w:rsidRPr="00045E71">
        <w:rPr>
          <w:rFonts w:hint="eastAsia"/>
          <w:color w:val="000000"/>
          <w:sz w:val="24"/>
        </w:rPr>
        <w:t>伽蓝</w:t>
      </w:r>
      <w:r w:rsidRPr="00045E71">
        <w:rPr>
          <w:color w:val="000000"/>
          <w:sz w:val="24"/>
        </w:rPr>
        <w:t xml:space="preserve">  </w:t>
      </w:r>
      <w:r w:rsidRPr="00045E71">
        <w:rPr>
          <w:rFonts w:hint="eastAsia"/>
          <w:color w:val="000000"/>
          <w:sz w:val="24"/>
        </w:rPr>
        <w:t>瘦削</w:t>
      </w:r>
      <w:r w:rsidRPr="00045E71">
        <w:rPr>
          <w:color w:val="000000"/>
          <w:sz w:val="24"/>
        </w:rPr>
        <w:t xml:space="preserve">  </w:t>
      </w:r>
      <w:r w:rsidRPr="00045E71">
        <w:rPr>
          <w:rFonts w:hint="eastAsia"/>
          <w:color w:val="000000"/>
          <w:sz w:val="24"/>
        </w:rPr>
        <w:t>骤然</w:t>
      </w:r>
      <w:r w:rsidRPr="00045E71">
        <w:rPr>
          <w:color w:val="000000"/>
          <w:sz w:val="24"/>
        </w:rPr>
        <w:t xml:space="preserve">  </w:t>
      </w:r>
      <w:r w:rsidRPr="00045E71">
        <w:rPr>
          <w:rFonts w:hint="eastAsia"/>
          <w:color w:val="000000"/>
          <w:sz w:val="24"/>
        </w:rPr>
        <w:t>皱蹙</w:t>
      </w:r>
      <w:r w:rsidRPr="00045E71">
        <w:rPr>
          <w:color w:val="000000"/>
          <w:sz w:val="24"/>
        </w:rPr>
        <w:t xml:space="preserve">  </w:t>
      </w:r>
      <w:r w:rsidRPr="00045E71">
        <w:rPr>
          <w:rFonts w:hint="eastAsia"/>
          <w:color w:val="000000"/>
          <w:sz w:val="24"/>
        </w:rPr>
        <w:t>泼剌</w:t>
      </w:r>
    </w:p>
    <w:p w:rsidR="00487391" w:rsidRPr="00045E71" w:rsidRDefault="00487391" w:rsidP="00016BC9">
      <w:pPr>
        <w:jc w:val="left"/>
        <w:rPr>
          <w:color w:val="000000"/>
          <w:sz w:val="24"/>
        </w:rPr>
      </w:pPr>
      <w:r w:rsidRPr="00045E71">
        <w:rPr>
          <w:color w:val="000000"/>
          <w:sz w:val="24"/>
        </w:rPr>
        <w:t>2.</w:t>
      </w:r>
      <w:r w:rsidRPr="00045E71">
        <w:rPr>
          <w:rFonts w:hint="eastAsia"/>
          <w:color w:val="000000"/>
          <w:sz w:val="24"/>
        </w:rPr>
        <w:t>检查课文朗读情况。</w:t>
      </w:r>
    </w:p>
    <w:p w:rsidR="00487391" w:rsidRPr="00045E71" w:rsidRDefault="00487391" w:rsidP="00016BC9">
      <w:pPr>
        <w:jc w:val="left"/>
        <w:rPr>
          <w:color w:val="000000"/>
          <w:sz w:val="24"/>
        </w:rPr>
      </w:pPr>
      <w:r w:rsidRPr="00045E71">
        <w:rPr>
          <w:rFonts w:hint="eastAsia"/>
          <w:color w:val="000000"/>
          <w:sz w:val="24"/>
        </w:rPr>
        <w:t>二、深入文本，分析“倒影”，了解“好的故事”的丰富内涵。</w:t>
      </w:r>
    </w:p>
    <w:p w:rsidR="00487391" w:rsidRPr="00045E71" w:rsidRDefault="00487391" w:rsidP="00016BC9">
      <w:pPr>
        <w:numPr>
          <w:ilvl w:val="0"/>
          <w:numId w:val="4"/>
        </w:numPr>
        <w:rPr>
          <w:color w:val="000000"/>
          <w:sz w:val="24"/>
        </w:rPr>
      </w:pPr>
      <w:r w:rsidRPr="00045E71">
        <w:rPr>
          <w:rFonts w:hint="eastAsia"/>
          <w:color w:val="000000"/>
          <w:sz w:val="24"/>
        </w:rPr>
        <w:t>初步感知“倒影”的特点。</w:t>
      </w:r>
    </w:p>
    <w:p w:rsidR="00487391" w:rsidRPr="00045E71" w:rsidRDefault="00487391" w:rsidP="00016BC9">
      <w:pPr>
        <w:rPr>
          <w:color w:val="000000"/>
          <w:sz w:val="24"/>
        </w:rPr>
      </w:pPr>
      <w:r w:rsidRPr="00045E71">
        <w:rPr>
          <w:rFonts w:hint="eastAsia"/>
          <w:color w:val="000000"/>
          <w:sz w:val="24"/>
        </w:rPr>
        <w:t>（这些景物的倒影一直在“动”，并且很杂乱，很多）</w:t>
      </w:r>
    </w:p>
    <w:p w:rsidR="00487391" w:rsidRPr="00045E71" w:rsidRDefault="00487391" w:rsidP="00016BC9">
      <w:pPr>
        <w:rPr>
          <w:color w:val="000000"/>
          <w:sz w:val="24"/>
        </w:rPr>
      </w:pPr>
      <w:r w:rsidRPr="00045E71">
        <w:rPr>
          <w:color w:val="000000"/>
          <w:sz w:val="24"/>
        </w:rPr>
        <w:t xml:space="preserve">  </w:t>
      </w:r>
      <w:r w:rsidRPr="00045E71">
        <w:rPr>
          <w:rFonts w:hint="eastAsia"/>
          <w:color w:val="000000"/>
          <w:sz w:val="24"/>
        </w:rPr>
        <w:t>“动”给你什么感觉？</w:t>
      </w:r>
    </w:p>
    <w:p w:rsidR="00487391" w:rsidRPr="00045E71" w:rsidRDefault="00487391" w:rsidP="00016BC9">
      <w:pPr>
        <w:rPr>
          <w:color w:val="000000"/>
          <w:sz w:val="24"/>
        </w:rPr>
      </w:pPr>
      <w:r w:rsidRPr="00045E71">
        <w:rPr>
          <w:rFonts w:hint="eastAsia"/>
          <w:color w:val="000000"/>
          <w:sz w:val="24"/>
        </w:rPr>
        <w:t>（在梦境中害怕动的东西会消失，很担心。）</w:t>
      </w:r>
    </w:p>
    <w:p w:rsidR="00487391" w:rsidRPr="00045E71" w:rsidRDefault="00487391" w:rsidP="00016BC9">
      <w:pPr>
        <w:numPr>
          <w:ilvl w:val="0"/>
          <w:numId w:val="4"/>
        </w:numPr>
        <w:rPr>
          <w:color w:val="000000"/>
          <w:sz w:val="24"/>
        </w:rPr>
      </w:pPr>
      <w:r w:rsidRPr="00045E71">
        <w:rPr>
          <w:rFonts w:hint="eastAsia"/>
          <w:color w:val="000000"/>
          <w:sz w:val="24"/>
        </w:rPr>
        <w:t>探讨“倒影”特点，体味先生情感。</w:t>
      </w:r>
    </w:p>
    <w:p w:rsidR="00487391" w:rsidRPr="00045E71" w:rsidRDefault="00487391" w:rsidP="00016BC9">
      <w:pPr>
        <w:rPr>
          <w:color w:val="000000"/>
          <w:sz w:val="24"/>
        </w:rPr>
      </w:pPr>
      <w:r w:rsidRPr="00045E71">
        <w:rPr>
          <w:rFonts w:hint="eastAsia"/>
          <w:color w:val="000000"/>
          <w:sz w:val="24"/>
        </w:rPr>
        <w:t>（先生生活的年代很动荡，他害怕失去宁静的生活。这些美好就像水中的倒影一样，可以看出先生当时先生起起伏伏的心境，怕失去这个美丽的梦。）</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三、体味“昏沉的夜”</w:t>
      </w:r>
    </w:p>
    <w:p w:rsidR="00487391" w:rsidRPr="00045E71" w:rsidRDefault="00487391" w:rsidP="00016BC9">
      <w:pPr>
        <w:rPr>
          <w:rFonts w:ascii="宋体" w:cs="宋体"/>
          <w:color w:val="000000"/>
          <w:sz w:val="24"/>
        </w:rPr>
      </w:pPr>
      <w:r w:rsidRPr="00045E71">
        <w:rPr>
          <w:rFonts w:ascii="宋体" w:hAnsi="宋体" w:cs="宋体"/>
          <w:color w:val="000000"/>
          <w:sz w:val="24"/>
        </w:rPr>
        <w:t>1.</w:t>
      </w:r>
      <w:r w:rsidRPr="00045E71">
        <w:rPr>
          <w:rFonts w:ascii="宋体" w:hAnsi="宋体" w:cs="宋体" w:hint="eastAsia"/>
          <w:color w:val="000000"/>
          <w:sz w:val="24"/>
        </w:rPr>
        <w:t>我们来看看“昏沉的夜”是什么样的夜？</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（好的故事</w:t>
      </w:r>
      <w:r w:rsidRPr="00045E71">
        <w:rPr>
          <w:rFonts w:ascii="宋体" w:hAnsi="宋体" w:cs="宋体"/>
          <w:color w:val="000000"/>
          <w:sz w:val="24"/>
        </w:rPr>
        <w:t>——</w:t>
      </w:r>
      <w:r w:rsidRPr="00045E71">
        <w:rPr>
          <w:rFonts w:ascii="宋体" w:hAnsi="宋体" w:cs="宋体" w:hint="eastAsia"/>
          <w:color w:val="000000"/>
          <w:sz w:val="24"/>
        </w:rPr>
        <w:t>美好</w:t>
      </w:r>
      <w:r w:rsidRPr="00045E71">
        <w:rPr>
          <w:rFonts w:ascii="宋体" w:hAnsi="宋体" w:cs="宋体"/>
          <w:color w:val="000000"/>
          <w:sz w:val="24"/>
        </w:rPr>
        <w:t xml:space="preserve">  </w:t>
      </w:r>
      <w:r w:rsidRPr="00045E71">
        <w:rPr>
          <w:rFonts w:ascii="宋体" w:hAnsi="宋体" w:cs="宋体" w:hint="eastAsia"/>
          <w:color w:val="000000"/>
          <w:sz w:val="24"/>
        </w:rPr>
        <w:t>虚幻</w:t>
      </w:r>
      <w:r w:rsidRPr="00045E71">
        <w:rPr>
          <w:rFonts w:ascii="宋体" w:hAnsi="宋体" w:cs="宋体"/>
          <w:color w:val="000000"/>
          <w:sz w:val="24"/>
        </w:rPr>
        <w:t xml:space="preserve">  </w:t>
      </w:r>
      <w:r w:rsidRPr="00045E71">
        <w:rPr>
          <w:rFonts w:ascii="宋体" w:hAnsi="宋体" w:cs="宋体" w:hint="eastAsia"/>
          <w:color w:val="000000"/>
          <w:sz w:val="24"/>
        </w:rPr>
        <w:t>希望）</w:t>
      </w:r>
    </w:p>
    <w:p w:rsidR="00487391" w:rsidRPr="00045E71" w:rsidRDefault="00487391" w:rsidP="00016BC9">
      <w:pPr>
        <w:numPr>
          <w:ilvl w:val="0"/>
          <w:numId w:val="4"/>
        </w:numPr>
        <w:rPr>
          <w:rFonts w:ascii="宋体" w:cs="宋体"/>
          <w:color w:val="000000"/>
          <w:sz w:val="24"/>
        </w:rPr>
      </w:pPr>
      <w:r w:rsidRPr="00045E71">
        <w:rPr>
          <w:rFonts w:ascii="宋体" w:hAnsi="宋体" w:cs="宋体" w:hint="eastAsia"/>
          <w:color w:val="000000"/>
          <w:sz w:val="24"/>
        </w:rPr>
        <w:t>读第一自然段，说一说这是什么时候？</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（应该是过年的时候。）</w:t>
      </w:r>
    </w:p>
    <w:p w:rsidR="00487391" w:rsidRPr="00045E71" w:rsidRDefault="00487391" w:rsidP="00016BC9">
      <w:pPr>
        <w:numPr>
          <w:ilvl w:val="0"/>
          <w:numId w:val="4"/>
        </w:numPr>
        <w:tabs>
          <w:tab w:val="clear" w:pos="312"/>
        </w:tabs>
        <w:rPr>
          <w:rFonts w:ascii="宋体" w:cs="宋体"/>
          <w:color w:val="000000"/>
          <w:sz w:val="24"/>
        </w:rPr>
      </w:pPr>
      <w:r w:rsidRPr="00045E71">
        <w:rPr>
          <w:rFonts w:ascii="宋体" w:hAnsi="宋体" w:cs="宋体" w:hint="eastAsia"/>
          <w:color w:val="000000"/>
          <w:sz w:val="24"/>
        </w:rPr>
        <w:t>作者在干什么？</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（独自一人抽着烟，拿着书，听着外面的鞭炮声，享受着夜的黑暗。他很孤独，很寂寞。）</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四、深入探讨“昏沉的夜”，体味先生的寂寞心情。</w:t>
      </w:r>
    </w:p>
    <w:p w:rsidR="00487391" w:rsidRPr="00045E71" w:rsidRDefault="00487391" w:rsidP="00016BC9">
      <w:pPr>
        <w:rPr>
          <w:rFonts w:ascii="宋体" w:cs="宋体"/>
          <w:color w:val="000000"/>
          <w:sz w:val="24"/>
        </w:rPr>
      </w:pPr>
      <w:r w:rsidRPr="00045E71">
        <w:rPr>
          <w:rFonts w:ascii="宋体" w:hAnsi="宋体" w:cs="宋体"/>
          <w:color w:val="000000"/>
          <w:sz w:val="24"/>
        </w:rPr>
        <w:t>1.</w:t>
      </w:r>
      <w:r w:rsidRPr="00045E71">
        <w:rPr>
          <w:rFonts w:ascii="宋体" w:hAnsi="宋体" w:cs="宋体" w:hint="eastAsia"/>
          <w:color w:val="000000"/>
          <w:sz w:val="24"/>
        </w:rPr>
        <w:t>先生为什么是寂寞的？</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出示课件：</w:t>
      </w:r>
    </w:p>
    <w:p w:rsidR="00487391" w:rsidRPr="00045E71" w:rsidRDefault="00487391" w:rsidP="00016BC9">
      <w:pPr>
        <w:rPr>
          <w:rFonts w:ascii="宋体" w:cs="宋体"/>
          <w:color w:val="000000"/>
          <w:sz w:val="24"/>
        </w:rPr>
      </w:pPr>
      <w:r w:rsidRPr="00045E71">
        <w:rPr>
          <w:rFonts w:ascii="宋体" w:hAnsi="宋体" w:cs="宋体"/>
          <w:color w:val="000000"/>
          <w:sz w:val="24"/>
        </w:rPr>
        <w:t xml:space="preserve">    </w:t>
      </w:r>
      <w:r w:rsidRPr="00045E71">
        <w:rPr>
          <w:rFonts w:ascii="宋体" w:hAnsi="宋体" w:cs="宋体" w:hint="eastAsia"/>
          <w:color w:val="000000"/>
          <w:sz w:val="24"/>
        </w:rPr>
        <w:t>后来《新青年》的团体散掉了，有的高升，有的隐退，有的前进。我又经验了一回同一战阵中的伙伴还是会这么变化，而且落得一“作家”的头衔，依然在沙漠中走来走去，不过已经逃不出在散漫的刊物上做文字，叫做随便谈谈。有了小感触，就写些短文。夸大点说，就是散文诗。以后印成一本，谓之《野草》。</w:t>
      </w:r>
    </w:p>
    <w:p w:rsidR="00487391" w:rsidRPr="00045E71" w:rsidRDefault="00487391" w:rsidP="00016BC9">
      <w:pPr>
        <w:rPr>
          <w:rFonts w:ascii="宋体" w:cs="宋体"/>
          <w:color w:val="000000"/>
          <w:sz w:val="24"/>
        </w:rPr>
      </w:pPr>
      <w:r w:rsidRPr="00045E71">
        <w:rPr>
          <w:rFonts w:ascii="宋体" w:hAnsi="宋体" w:cs="宋体"/>
          <w:color w:val="000000"/>
          <w:sz w:val="24"/>
        </w:rPr>
        <w:t xml:space="preserve">                                                           ——</w:t>
      </w:r>
      <w:r w:rsidRPr="00045E71">
        <w:rPr>
          <w:rFonts w:ascii="宋体" w:hAnsi="宋体" w:cs="宋体" w:hint="eastAsia"/>
          <w:color w:val="000000"/>
          <w:sz w:val="24"/>
        </w:rPr>
        <w:t>鲁迅</w:t>
      </w:r>
    </w:p>
    <w:p w:rsidR="00487391" w:rsidRPr="00045E71" w:rsidRDefault="00487391" w:rsidP="00016BC9">
      <w:pPr>
        <w:ind w:firstLineChars="100" w:firstLine="31680"/>
        <w:rPr>
          <w:color w:val="000000"/>
          <w:sz w:val="24"/>
        </w:rPr>
      </w:pPr>
      <w:r w:rsidRPr="00045E71">
        <w:rPr>
          <w:rFonts w:hint="eastAsia"/>
          <w:color w:val="000000"/>
          <w:sz w:val="24"/>
        </w:rPr>
        <w:t>五、深入文本探究先生面对绝望的人生态度。</w:t>
      </w:r>
    </w:p>
    <w:p w:rsidR="00487391" w:rsidRPr="00045E71" w:rsidRDefault="00487391" w:rsidP="00016BC9">
      <w:pPr>
        <w:rPr>
          <w:color w:val="000000"/>
          <w:sz w:val="24"/>
        </w:rPr>
      </w:pPr>
      <w:r w:rsidRPr="00045E71">
        <w:rPr>
          <w:color w:val="000000"/>
          <w:sz w:val="24"/>
        </w:rPr>
        <w:t xml:space="preserve">  1.</w:t>
      </w:r>
      <w:r w:rsidRPr="00045E71">
        <w:rPr>
          <w:rFonts w:hint="eastAsia"/>
          <w:color w:val="000000"/>
          <w:sz w:val="24"/>
        </w:rPr>
        <w:t>回顾课文结构：从昏沉的夜开始，做了一个关于“好的故事”的梦，然后又回到了深沉的夜。也就是说，先生从绝望开始，进入虚幻而美好的希望后又回到绝望。先生会就此绝望下去吗？不会！那样就不是鲁迅先生了。</w:t>
      </w:r>
    </w:p>
    <w:p w:rsidR="00487391" w:rsidRPr="00045E71" w:rsidRDefault="00487391" w:rsidP="00016BC9">
      <w:pPr>
        <w:rPr>
          <w:color w:val="000000"/>
          <w:sz w:val="24"/>
        </w:rPr>
      </w:pPr>
      <w:r w:rsidRPr="00045E71">
        <w:rPr>
          <w:color w:val="000000"/>
          <w:sz w:val="24"/>
        </w:rPr>
        <w:t xml:space="preserve"> 2.</w:t>
      </w:r>
      <w:r w:rsidRPr="00045E71">
        <w:rPr>
          <w:rFonts w:hint="eastAsia"/>
          <w:color w:val="000000"/>
          <w:sz w:val="24"/>
        </w:rPr>
        <w:t>出示句子：但我总记得见过这一篇好的故事，在昏沉的夜……</w:t>
      </w:r>
      <w:r w:rsidRPr="00045E71">
        <w:rPr>
          <w:color w:val="000000"/>
          <w:sz w:val="24"/>
        </w:rPr>
        <w:t xml:space="preserve"> </w:t>
      </w:r>
    </w:p>
    <w:p w:rsidR="00487391" w:rsidRPr="00045E71" w:rsidRDefault="00487391" w:rsidP="00016BC9">
      <w:pPr>
        <w:rPr>
          <w:color w:val="000000"/>
          <w:sz w:val="24"/>
        </w:rPr>
      </w:pPr>
      <w:r w:rsidRPr="00045E71">
        <w:rPr>
          <w:rFonts w:hint="eastAsia"/>
          <w:color w:val="000000"/>
          <w:sz w:val="24"/>
        </w:rPr>
        <w:t>这是先生一种积极而乐观的精神，他对美好有着积极的向往，他对美好的东西积极地追求着。</w:t>
      </w:r>
    </w:p>
    <w:p w:rsidR="00487391" w:rsidRPr="00045E71" w:rsidRDefault="00487391" w:rsidP="00016BC9">
      <w:pPr>
        <w:ind w:firstLineChars="200" w:firstLine="31680"/>
        <w:rPr>
          <w:color w:val="000000"/>
          <w:sz w:val="24"/>
        </w:rPr>
      </w:pPr>
      <w:r w:rsidRPr="00045E71">
        <w:rPr>
          <w:rFonts w:hint="eastAsia"/>
          <w:color w:val="000000"/>
          <w:sz w:val="24"/>
        </w:rPr>
        <w:t>六、总结</w:t>
      </w:r>
    </w:p>
    <w:p w:rsidR="00487391" w:rsidRPr="00045E71" w:rsidRDefault="00487391" w:rsidP="00016BC9">
      <w:pPr>
        <w:rPr>
          <w:color w:val="000000"/>
          <w:sz w:val="24"/>
        </w:rPr>
      </w:pPr>
      <w:r w:rsidRPr="00045E71">
        <w:rPr>
          <w:color w:val="000000"/>
          <w:sz w:val="24"/>
        </w:rPr>
        <w:t>1.</w:t>
      </w:r>
      <w:r w:rsidRPr="00045E71">
        <w:rPr>
          <w:rFonts w:hint="eastAsia"/>
          <w:color w:val="000000"/>
          <w:sz w:val="24"/>
        </w:rPr>
        <w:t>在矛盾中挣扎，在绝望中追求希望。这是先生留给我们的宝贵的精神财富。</w:t>
      </w:r>
    </w:p>
    <w:p w:rsidR="00487391" w:rsidRPr="00045E71" w:rsidRDefault="00487391" w:rsidP="00016BC9">
      <w:pPr>
        <w:rPr>
          <w:color w:val="000000"/>
          <w:sz w:val="24"/>
        </w:rPr>
      </w:pPr>
      <w:r w:rsidRPr="00045E71">
        <w:rPr>
          <w:color w:val="000000"/>
          <w:sz w:val="24"/>
        </w:rPr>
        <w:t xml:space="preserve">  </w:t>
      </w:r>
      <w:r w:rsidRPr="00045E71">
        <w:rPr>
          <w:rFonts w:hint="eastAsia"/>
          <w:color w:val="000000"/>
          <w:sz w:val="24"/>
        </w:rPr>
        <w:t>我们在成长的道路上，也不要因为一时的失败和挫折而丧失信心。</w:t>
      </w:r>
    </w:p>
    <w:p w:rsidR="00487391" w:rsidRPr="00045E71" w:rsidRDefault="00487391" w:rsidP="00016BC9">
      <w:pPr>
        <w:rPr>
          <w:color w:val="000000"/>
          <w:sz w:val="24"/>
        </w:rPr>
      </w:pPr>
      <w:r w:rsidRPr="00045E71">
        <w:rPr>
          <w:color w:val="000000"/>
          <w:sz w:val="24"/>
        </w:rPr>
        <w:t>2.</w:t>
      </w:r>
      <w:r w:rsidRPr="00045E71">
        <w:rPr>
          <w:rFonts w:hint="eastAsia"/>
          <w:color w:val="000000"/>
          <w:sz w:val="24"/>
        </w:rPr>
        <w:t>出示：待我成尘时，你将见我的微笑。</w:t>
      </w:r>
      <w:bookmarkStart w:id="0" w:name="_GoBack"/>
      <w:bookmarkEnd w:id="0"/>
      <w:r w:rsidRPr="00045E71">
        <w:rPr>
          <w:color w:val="000000"/>
          <w:sz w:val="24"/>
        </w:rPr>
        <w:t>——</w:t>
      </w:r>
      <w:r w:rsidRPr="00045E71">
        <w:rPr>
          <w:rFonts w:hint="eastAsia"/>
          <w:color w:val="000000"/>
          <w:sz w:val="24"/>
        </w:rPr>
        <w:t>鲁迅</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七、教学反思</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b/>
          <w:color w:val="000000"/>
          <w:kern w:val="0"/>
          <w:szCs w:val="21"/>
          <w:shd w:val="clear" w:color="auto" w:fill="FFFFFF"/>
        </w:rPr>
        <w:t>26</w:t>
      </w:r>
      <w:r w:rsidRPr="00045E71">
        <w:rPr>
          <w:rFonts w:ascii="Tahoma" w:hAnsi="Tahoma" w:cs="Tahoma" w:hint="eastAsia"/>
          <w:b/>
          <w:color w:val="000000"/>
          <w:kern w:val="0"/>
          <w:szCs w:val="21"/>
          <w:shd w:val="clear" w:color="auto" w:fill="FFFFFF"/>
        </w:rPr>
        <w:t>、我的伯父鲁迅先生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有感情地朗读课文。理解课文内容，感受鲁迅先生爱憎分明，为自己想得少、为别人想得多的崇高品质。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能够联系上下文或结合时代背景理解含义深刻的句子。学习抓住语言、动作、神态描写表现人物品质的方法。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理解含义深刻的句子。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体会鲁迅先生的崇高品质。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一、导入新课，交流预习</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出示鲁迅的三句名言。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】时间就是生命，无端的空耗别人的时间，其实是无异于谋财害命的。</w:t>
      </w:r>
      <w:r w:rsidRPr="00045E71">
        <w:rPr>
          <w:rFonts w:ascii="Tahoma" w:hAnsi="Tahoma" w:cs="Tahoma"/>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横眉冷对千夫指，俯首甘为孺子牛。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希望是本无所谓有，无所谓无的。这正如地上的路；其实地上本没有路，走的人多了，也便成了路。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同学们，我们先来读一读这几句名言。（生齐读）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你知道这是谁的名言吗？（生答，出示【课件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】鲁迅图片）</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你对鲁迅有哪些了解？（生交流）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今天我们就来学习一篇有关鲁迅的文章，看老师写课题（板书课题：我的伯父鲁迅先生）齐读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释题：课题中的</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是谁？（周晔，也就是鲁迅先生的侄女）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交流预习：就在鲁迅先生逝世九周年的时候，三弟周建人的女儿周晔为了纪念伯父，回忆了与他生前相处印象最为深刻的四件事，你知道哪四件事吗？（生答；师板书：谈《水浒传》</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说</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碰壁</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救助车夫</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关心女佣）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二、品读重点，感悟品质</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（一）过渡：在</w:t>
      </w:r>
      <w:r w:rsidRPr="00045E71">
        <w:rPr>
          <w:rFonts w:ascii="Tahoma" w:hAnsi="Tahoma" w:cs="Tahoma"/>
          <w:color w:val="000000"/>
          <w:kern w:val="0"/>
          <w:szCs w:val="21"/>
          <w:shd w:val="clear" w:color="auto" w:fill="FFFFFF"/>
        </w:rPr>
        <w:t>1936</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月</w:t>
      </w:r>
      <w:r w:rsidRPr="00045E71">
        <w:rPr>
          <w:rFonts w:ascii="Tahoma" w:hAnsi="Tahoma" w:cs="Tahoma"/>
          <w:color w:val="000000"/>
          <w:kern w:val="0"/>
          <w:szCs w:val="21"/>
          <w:shd w:val="clear" w:color="auto" w:fill="FFFFFF"/>
        </w:rPr>
        <w:t>19</w:t>
      </w:r>
      <w:r w:rsidRPr="00045E71">
        <w:rPr>
          <w:rFonts w:ascii="Tahoma" w:hAnsi="Tahoma" w:cs="Tahoma" w:hint="eastAsia"/>
          <w:color w:val="000000"/>
          <w:kern w:val="0"/>
          <w:szCs w:val="21"/>
          <w:shd w:val="clear" w:color="auto" w:fill="FFFFFF"/>
        </w:rPr>
        <w:t>日，当时周晔还很小，可是她最敬爱的伯父鲁迅先生从此离开了她，在她的记忆中，当时是怎样的情景呢？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读一读第一自然段，边读边画出最能打动你的句子，然后反复读一读，想想从中能感受到什么？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交流：哪些语句最能打动你？为什么？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数不清的挽联挂满了墙壁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各色各样的人都有。</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我们都来读读这两句话，你还能从中感受到什么？鲁迅先生得到这么多人的爱戴（板书：得到人们爱戴），这些句子是否也打动了你，让我们一起来读一读，边读边想象当时的场面，体会人们当时的心情。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我呆呆的望着</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泪珠就一滴一滴地掉下来。</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侄女周晔失去伯父是那样的伤心，这是一种多么不舍得痛啊！自己再读一读这句话吧！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）读到这里，你有什么要问的吗</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过渡：那就让我们一起听听周晔为我们讲述的我的伯父鲁迅先生吧！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（二）学习第一件事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我们先来读一读第一件事，边读边想，</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当时是怎样读《水浒传》的？伯父的话又让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懂得了什么？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对于周晔读书情况，我们可以用文中的两个词语来概括。（生答并出示：囫囵吞枣、张冠李戴）这两个词是什么意思？谁能用文中的句子来解释？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方法小结：刚才理解这两个词语，我们可没有请字典朋友来帮忙，只是借助了文中的句子，这就是联系上下文理解词语。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伯父的话又让</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懂得了什么？（生答。师小结：我们要养成良好的读书习惯。）</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那天临走的时候，伯父又送我两本书：一本是《表》，一本是《小约翰》，这是他翻译的两本外国童话。鲁迅就是这样一个人，一生都在关爱着青少年儿童的成长。</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hint="eastAsia"/>
          <w:color w:val="000000"/>
          <w:kern w:val="0"/>
          <w:szCs w:val="21"/>
          <w:shd w:val="clear" w:color="auto" w:fill="FFFFFF"/>
        </w:rPr>
        <w:t>（三）学习第二件事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我们再来看看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谈碰壁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这件事，读一读，想一想鲁迅还是一个怎样的人？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我们分角色读一读吧！（生读）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从这件事中，你感觉鲁迅还是一个什么样的人？从哪里感受到的？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）交流理解【课件</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你想，四周黑洞洞的，还不容易碰壁吗？</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师简介当时的社会背景：当时的社会非常黑暗，人们根本没有言论自由，而鲁迅为了唤起民众觉悟，揭露国民党反动派的丑恶嘴脸，不顾一切地写了一篇篇犹如匕首的杂文，引起反动派的极度恐慌。他们千方百计地查禁鲁迅的作品，并且对他本人进行残酷的迫害。</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面对这种种压迫，鲁迅先生只是幽默、不屑地说：（指大屏，生齐读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你想，四周黑洞洞的，还不容易碰壁吗？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）此时，你又看到了怎样的鲁迅？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）小结：鲁迅那幽默语言的背后却蕴含着无穷的智慧，更包含着对广大劳动人民的关爱。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小结学习方法：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同学们，刚才我们回忆这两件事时，抓住了人物的语言、联系上下文并结合当时的社会背景，让我们体会到鲁迅是一个关爱青少年、爱憎分明的人。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学习第三件事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）接下来我们学习一件你们也都很喜欢的事情</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燃放烟花</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。大声朗读这一部分，同桌之间互相讨论一下，鲁迅先生还是一个怎样的人呢？（板书：燃放烟花）</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）课文中哪几句话可以体现出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胆子很小，伯父和爸爸分别是怎样燃放烟花爆竹的？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）文中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我突然注意到他脸上的表情，那么慈祥，那么愉快，眉毛，眼睛，还有额上一条条的皱纹，都现出他心底的欢笑来。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这句话主要是对人物的什么描写？你从中体会到了什么？（学生讨论）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教师指导：这一段话主要是对伯父得到表情描写。</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慈祥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愉快</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欢笑</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这些都是鲁迅先生发自内心的真实感情的流露，和孩子们在一起，鲁迅先生是感到非常开心的；为孩子们做一点点事情，鲁迅先生是非常乐意的。表现了鲁迅先生对孩子们的喜爱之情。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（四）学习四、五件事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、下面我们来看最后两件事，默读课文，看看哪些语句能让我们感受到鲁迅先生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他为自己想得少，为别人想得多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，画出相关语句，可以在旁边写一写自己的感受。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、交流：【课件</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他们把那个拉车的扶上车子，</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扎好绷带。</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同学们看课本上的插图，边看边想象当时的情景，（师</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创设情景：就在一个北风怒号、天色昏暗的黄昏，一位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饱经风霜、赤脚拉车的车夫脚受伤了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让学生接读上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面出示的句子）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同学们都来读读这句话，看着鲁迅这一系列动作，此时你最想说什么？鲁迅当时是怎样的情感去就住车夫的？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）过渡：伯父的一举一动全都印在了站在一旁的周晔心里。（出示【课件</w:t>
      </w:r>
      <w:r w:rsidRPr="00045E71">
        <w:rPr>
          <w:rFonts w:ascii="Tahoma" w:hAnsi="Tahoma" w:cs="Tahoma"/>
          <w:color w:val="000000"/>
          <w:kern w:val="0"/>
          <w:szCs w:val="21"/>
          <w:shd w:val="clear" w:color="auto" w:fill="FFFFFF"/>
        </w:rPr>
        <w:t>8</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这时候，我清清楚楚地看见</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最后深深地叹了一口气。</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①</w:t>
      </w:r>
      <w:r w:rsidRPr="00045E71">
        <w:rPr>
          <w:rFonts w:ascii="Tahoma" w:hAnsi="Tahoma" w:cs="Tahoma" w:hint="eastAsia"/>
          <w:color w:val="000000"/>
          <w:kern w:val="0"/>
          <w:szCs w:val="21"/>
          <w:shd w:val="clear" w:color="auto" w:fill="FFFFFF"/>
        </w:rPr>
        <w:t>反复读读这段话，想一想原本谈笑风生的伯父，现在为什么变得严肃起来？透过这严肃的表情，他心里可能在想什么？（生答）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②</w:t>
      </w:r>
      <w:r w:rsidRPr="00045E71">
        <w:rPr>
          <w:rFonts w:ascii="Tahoma" w:hAnsi="Tahoma" w:cs="Tahoma" w:hint="eastAsia"/>
          <w:color w:val="000000"/>
          <w:kern w:val="0"/>
          <w:szCs w:val="21"/>
          <w:shd w:val="clear" w:color="auto" w:fill="FFFFFF"/>
        </w:rPr>
        <w:t>是啊，他只有深深地叹了一口气，此时无声胜有声啊！</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宋体" w:hAnsi="宋体" w:cs="宋体" w:hint="eastAsia"/>
          <w:color w:val="000000"/>
          <w:kern w:val="0"/>
          <w:szCs w:val="21"/>
          <w:shd w:val="clear" w:color="auto" w:fill="FFFFFF"/>
        </w:rPr>
        <w:t>③</w:t>
      </w:r>
      <w:r w:rsidRPr="00045E71">
        <w:rPr>
          <w:rFonts w:ascii="Tahoma" w:hAnsi="Tahoma" w:cs="Tahoma" w:hint="eastAsia"/>
          <w:color w:val="000000"/>
          <w:kern w:val="0"/>
          <w:szCs w:val="21"/>
          <w:shd w:val="clear" w:color="auto" w:fill="FFFFFF"/>
        </w:rPr>
        <w:t>谁能把自己的情感融入到文字中读出来？（指名读）让我们带着对反动派的恨，对社会黑暗的无奈，对劳苦大众的同情齐读这一段。</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三、回扣全文，升华情感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现在你知道鲁迅为什么能得到这么多人的爱戴了吗？（生答）</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配伤感的音乐）就是这样一位为自己想得少，为别人想得多的鲁迅先生永远离开了我们。直到逝世前三天，他还在为曹靖华的译作写序；逝世前两天，他还在写作。可是现在我们再也见不到他的身影，再也得不到他的关爱了</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就是这样一个人，怎能不让我们爱戴？就是这样一个人，怎能叫我们忘怀？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四、升华情感，课外拓展</w:t>
      </w:r>
      <w:r w:rsidRPr="00045E71">
        <w:rPr>
          <w:rFonts w:ascii="Tahoma" w:hAnsi="Tahoma" w:cs="Tahoma"/>
          <w:b/>
          <w:color w:val="000000"/>
          <w:kern w:val="0"/>
          <w:szCs w:val="21"/>
          <w:shd w:val="clear" w:color="auto" w:fill="FFFFFF"/>
        </w:rPr>
        <w:t>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鲁迅先生对敌人恨之入骨，对人民大众却有着深厚而无私的爱。他就是这样一位永远活在我们心中的人，让我们永远记住他！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课下上网搜一搜鲁迅先生写的的文章或者与鲁迅先生有关的文章认真读一读，真正走近这位伟人，聆听它的声音吧！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板书设计：</w:t>
      </w:r>
    </w:p>
    <w:p w:rsidR="00487391" w:rsidRPr="00045E71" w:rsidRDefault="00487391" w:rsidP="00016BC9">
      <w:pPr>
        <w:pStyle w:val="NormalWeb"/>
        <w:widowControl/>
        <w:spacing w:beforeAutospacing="0" w:afterAutospacing="0"/>
        <w:rPr>
          <w:color w:val="000000"/>
        </w:rPr>
      </w:pPr>
      <w:hyperlink r:id="rId47" w:history="1">
        <w:r w:rsidRPr="00045E71">
          <w:rPr>
            <w:rFonts w:ascii="Tahoma" w:hAnsi="Tahoma" w:cs="Tahoma"/>
            <w:color w:val="000000"/>
            <w:sz w:val="21"/>
            <w:szCs w:val="21"/>
            <w:shd w:val="clear" w:color="auto" w:fill="FFFFFF"/>
          </w:rPr>
          <w:pict>
            <v:shape id="_x0000_i1045" type="#_x0000_t75" alt="IMG_256" style="width:263.25pt;height:105.75pt;mso-position-horizontal-relative:page;mso-position-vertical-relative:page" o:button="t">
              <v:fill o:detectmouseclick="t"/>
              <v:imagedata r:id="rId48" o:title=""/>
            </v:shape>
          </w:pict>
        </w:r>
      </w:hyperlink>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课后反思：</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r w:rsidRPr="00045E71">
        <w:rPr>
          <w:rFonts w:ascii="Tahoma" w:hAnsi="Tahoma" w:cs="Tahoma"/>
          <w:b/>
          <w:color w:val="000000"/>
          <w:kern w:val="0"/>
          <w:szCs w:val="21"/>
          <w:shd w:val="clear" w:color="auto" w:fill="FFFFFF"/>
        </w:rPr>
        <w:t>27</w:t>
      </w:r>
      <w:r w:rsidRPr="00045E71">
        <w:rPr>
          <w:rFonts w:ascii="Tahoma" w:hAnsi="Tahoma" w:cs="Tahoma" w:hint="eastAsia"/>
          <w:b/>
          <w:color w:val="000000"/>
          <w:kern w:val="0"/>
          <w:szCs w:val="21"/>
          <w:shd w:val="clear" w:color="auto" w:fill="FFFFFF"/>
        </w:rPr>
        <w:t>、有的人</w:t>
      </w:r>
      <w:r w:rsidRPr="00045E71">
        <w:rPr>
          <w:rFonts w:ascii="Tahoma" w:hAnsi="Tahoma" w:cs="Tahoma"/>
          <w:b/>
          <w:color w:val="000000"/>
          <w:kern w:val="0"/>
          <w:szCs w:val="21"/>
          <w:shd w:val="clear" w:color="auto" w:fill="FFFFFF"/>
        </w:rPr>
        <w:t>—</w:t>
      </w:r>
      <w:r w:rsidRPr="00045E71">
        <w:rPr>
          <w:rFonts w:ascii="Tahoma" w:hAnsi="Tahoma" w:cs="Tahoma" w:hint="eastAsia"/>
          <w:b/>
          <w:color w:val="000000"/>
          <w:kern w:val="0"/>
          <w:szCs w:val="21"/>
          <w:shd w:val="clear" w:color="auto" w:fill="FFFFFF"/>
        </w:rPr>
        <w:t>纪念鲁迅先生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教学目标</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．能有感情地朗诵诗歌，初步感受诗的魅力，并感悟本诗包含的深刻哲理，培养鲜明的爱憎感情，懂得为人民的人将获得永生，与人民为敌的人必然灭亡的道理。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．了解本文运用的对比手法，体会这种手法运用的好处。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教学重点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有感情地朗诵诗歌，感悟本诗包含的深刻哲理，懂得</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在本诗中的特殊含义。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教学难点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了解本文运用的对比手法，体会这种手法运用的好处。</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教具准备</w:t>
      </w:r>
      <w:r w:rsidRPr="00045E71">
        <w:rPr>
          <w:rFonts w:ascii="Tahoma" w:hAnsi="Tahoma" w:cs="Tahoma"/>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教学设计</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一、介绍鲁迅，导入新课</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】鲁迅画像，引入：大家认识他吗？他是谁？谁能用两句话来描述一下这个老人？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你对鲁迅了解多少？谈一谈。（在学生述说的基础上老师进行补充，并出示相关简介）</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导入：同学们，鲁迅先生自</w:t>
      </w:r>
      <w:r w:rsidRPr="00045E71">
        <w:rPr>
          <w:rFonts w:ascii="Tahoma" w:hAnsi="Tahoma" w:cs="Tahoma"/>
          <w:color w:val="000000"/>
          <w:kern w:val="0"/>
          <w:szCs w:val="21"/>
          <w:shd w:val="clear" w:color="auto" w:fill="FFFFFF"/>
        </w:rPr>
        <w:t>1936</w:t>
      </w:r>
      <w:r w:rsidRPr="00045E71">
        <w:rPr>
          <w:rFonts w:ascii="Tahoma" w:hAnsi="Tahoma" w:cs="Tahoma" w:hint="eastAsia"/>
          <w:color w:val="000000"/>
          <w:kern w:val="0"/>
          <w:szCs w:val="21"/>
          <w:shd w:val="clear" w:color="auto" w:fill="FFFFFF"/>
        </w:rPr>
        <w:t>年</w:t>
      </w:r>
      <w:r w:rsidRPr="00045E71">
        <w:rPr>
          <w:rFonts w:ascii="Tahoma" w:hAnsi="Tahoma" w:cs="Tahoma"/>
          <w:color w:val="000000"/>
          <w:kern w:val="0"/>
          <w:szCs w:val="21"/>
          <w:shd w:val="clear" w:color="auto" w:fill="FFFFFF"/>
        </w:rPr>
        <w:t>10</w:t>
      </w:r>
      <w:r w:rsidRPr="00045E71">
        <w:rPr>
          <w:rFonts w:ascii="Tahoma" w:hAnsi="Tahoma" w:cs="Tahoma" w:hint="eastAsia"/>
          <w:color w:val="000000"/>
          <w:kern w:val="0"/>
          <w:szCs w:val="21"/>
          <w:shd w:val="clear" w:color="auto" w:fill="FFFFFF"/>
        </w:rPr>
        <w:t>月</w:t>
      </w:r>
      <w:r w:rsidRPr="00045E71">
        <w:rPr>
          <w:rFonts w:ascii="Tahoma" w:hAnsi="Tahoma" w:cs="Tahoma"/>
          <w:color w:val="000000"/>
          <w:kern w:val="0"/>
          <w:szCs w:val="21"/>
          <w:shd w:val="clear" w:color="auto" w:fill="FFFFFF"/>
        </w:rPr>
        <w:t>19</w:t>
      </w:r>
      <w:r w:rsidRPr="00045E71">
        <w:rPr>
          <w:rFonts w:ascii="Tahoma" w:hAnsi="Tahoma" w:cs="Tahoma" w:hint="eastAsia"/>
          <w:color w:val="000000"/>
          <w:kern w:val="0"/>
          <w:szCs w:val="21"/>
          <w:shd w:val="clear" w:color="auto" w:fill="FFFFFF"/>
        </w:rPr>
        <w:t>日离开我们已经很多年了，这么多年的时间，岁月的风尘并没有把这个名字掩埋在历史深处，相反，他的名字就像沙里的珍珠，随着时间风沙的流逝而更加光彩夺目。这节课，我们再走进著名诗人臧克家先生在</w:t>
      </w:r>
      <w:r w:rsidRPr="00045E71">
        <w:rPr>
          <w:rFonts w:ascii="Tahoma" w:hAnsi="Tahoma" w:cs="Tahoma"/>
          <w:color w:val="000000"/>
          <w:kern w:val="0"/>
          <w:szCs w:val="21"/>
          <w:shd w:val="clear" w:color="auto" w:fill="FFFFFF"/>
        </w:rPr>
        <w:t>1949</w:t>
      </w:r>
      <w:r w:rsidRPr="00045E71">
        <w:rPr>
          <w:rFonts w:ascii="Tahoma" w:hAnsi="Tahoma" w:cs="Tahoma" w:hint="eastAsia"/>
          <w:color w:val="000000"/>
          <w:kern w:val="0"/>
          <w:szCs w:val="21"/>
          <w:shd w:val="clear" w:color="auto" w:fill="FFFFFF"/>
        </w:rPr>
        <w:t>年参加完鲁迅先生逝世十三周年纪念活动以后，挥笔写下的经典诗篇《有的人》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板书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：课题】</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二、引导朗读，初悟诗情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过渡：现在先让我们把这首诗读一读吧。</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生自由读文，要求读准每一个字的读音，把每一个句子读顺畅。</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指名读，提示学生诗中</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呵</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的读法。</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出示画好节奏的诗句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【课件</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有的人／活着，他／已经死了；</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有的人／死了，他／还活着。</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教师范读，进行引导：诗歌本身有一定的节奏，像音乐一样。读诗和读普通的文章是不一样的，它更讲究朗读时的轻重缓急、抑扬顿挫。如何把诗读出节奏呢？我们可以把要突出来的字标上着重号，把要停顿的地方画上斜竖线，然后再进行朗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 xml:space="preserve">4. </w:t>
      </w:r>
      <w:r w:rsidRPr="00045E71">
        <w:rPr>
          <w:rFonts w:ascii="Tahoma" w:hAnsi="Tahoma" w:cs="Tahoma" w:hint="eastAsia"/>
          <w:color w:val="000000"/>
          <w:kern w:val="0"/>
          <w:szCs w:val="21"/>
          <w:shd w:val="clear" w:color="auto" w:fill="FFFFFF"/>
        </w:rPr>
        <w:t>引导读出感情：读诗除了要读出节奏，还要读出感情。本诗写了两类人，是哪两类？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（板书：</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虽死犹生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和</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虽生犹死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对这两类人，作者表达的感情都是怎样的呢？</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（前者是歌颂，后者是批判）（板书：歌颂</w:t>
      </w:r>
      <w:r w:rsidRPr="00045E71">
        <w:rPr>
          <w:rFonts w:ascii="Tahoma" w:hAnsi="Tahoma" w:cs="Tahoma"/>
          <w:color w:val="000000"/>
          <w:kern w:val="0"/>
          <w:szCs w:val="21"/>
          <w:shd w:val="clear" w:color="auto" w:fill="FFFFFF"/>
        </w:rPr>
        <w:t xml:space="preserve">  </w:t>
      </w:r>
      <w:r w:rsidRPr="00045E71">
        <w:rPr>
          <w:rFonts w:ascii="Tahoma" w:hAnsi="Tahoma" w:cs="Tahoma" w:hint="eastAsia"/>
          <w:color w:val="000000"/>
          <w:kern w:val="0"/>
          <w:szCs w:val="21"/>
          <w:shd w:val="clear" w:color="auto" w:fill="FFFFFF"/>
        </w:rPr>
        <w:t>批判）</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那么，读的时候，我们也要把这两种感情读出来。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三、了解写法，深入理解</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引入：诗歌的魅力不仅仅表现在它有节奏，语言简练，能强烈地表达作者的感情这一方面，还表现在他的特点上，请同学们再默读这首诗，看看你能发现什么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学生默读，思考：这首诗有什么特点？</w:t>
      </w:r>
    </w:p>
    <w:p w:rsidR="00487391" w:rsidRPr="00045E71" w:rsidRDefault="00487391" w:rsidP="00016BC9">
      <w:pPr>
        <w:widowControl/>
        <w:shd w:val="clear" w:color="auto" w:fill="FFFFFF"/>
        <w:jc w:val="left"/>
        <w:rPr>
          <w:rFonts w:ascii="Tahoma" w:hAnsi="Tahoma" w:cs="Tahoma"/>
          <w:color w:val="000000"/>
          <w:kern w:val="0"/>
          <w:szCs w:val="21"/>
          <w:shd w:val="clear" w:color="auto" w:fill="FFFFFF"/>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交流：</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）对比：每小节的前后两句进行对比，对比的好处就是让好人在大家的心中更好，让坏人大家的心中更坏。（教师引导朗读）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）前后对照：前面</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小节描述两种人的不同表现，接下来的</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6</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7</w:t>
      </w:r>
      <w:r w:rsidRPr="00045E71">
        <w:rPr>
          <w:rFonts w:ascii="Tahoma" w:hAnsi="Tahoma" w:cs="Tahoma" w:hint="eastAsia"/>
          <w:color w:val="000000"/>
          <w:kern w:val="0"/>
          <w:szCs w:val="21"/>
          <w:shd w:val="clear" w:color="auto" w:fill="FFFFFF"/>
        </w:rPr>
        <w:t>小节对这些人做出的表现的后果进行了对照</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有什么样的表现就会有什么样的结果。引导分男女生对照着读，让学生思考：你愿意做一个什么样的人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为什么</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）总分结构：诗的第一小节和后面六个小节是总分关系。（引导理解</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与</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的含义）</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四、拓展延伸，升华情感</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引入：同学们请看，这首诗的题目是：有的人。在题目下面还有一个副标题，一起念出来。可是，让人奇怪的是，诗中没有一个地方有鲁迅的名字。但是我们相信，臧克家先生肯定不是忘记了。我相信，诗中虽然没有鲁迅的名字，但是一定有鲁迅的影子。看看，你从哪句诗中看到了鲁迅的影子</w:t>
      </w:r>
      <w:r w:rsidRPr="00045E71">
        <w:rPr>
          <w:rFonts w:ascii="Tahoma" w:hAnsi="Tahoma" w:cs="Tahom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学生读诗寻找可以找到鲁迅影子的诗句。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进行交流，顺势拓展：【课件</w:t>
      </w: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 “</w:t>
      </w:r>
      <w:r w:rsidRPr="00045E71">
        <w:rPr>
          <w:rFonts w:ascii="Tahoma" w:hAnsi="Tahoma" w:cs="Tahoma" w:hint="eastAsia"/>
          <w:color w:val="000000"/>
          <w:kern w:val="0"/>
          <w:szCs w:val="21"/>
          <w:shd w:val="clear" w:color="auto" w:fill="FFFFFF"/>
        </w:rPr>
        <w:t>俯下身子给人民当牛马</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引出鲁迅的诗《自嘲》中的名句：横眉冷对千夫指，俯首甘为儒子牛。</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情愿作野草，等着地下的火烧</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引出鲁迅散文诗集《野草》我自爱我的野草，但我憎恶这以野草作装饰的地面。地火在地下运行，奔突；熔岩一旦喷出，将烧尽一切野草，以至乔木，于是并且无可朽腐。</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3.</w:t>
      </w:r>
      <w:r w:rsidRPr="00045E71">
        <w:rPr>
          <w:rFonts w:ascii="Tahoma" w:hAnsi="Tahoma" w:cs="Tahoma" w:hint="eastAsia"/>
          <w:color w:val="000000"/>
          <w:kern w:val="0"/>
          <w:szCs w:val="21"/>
          <w:shd w:val="clear" w:color="auto" w:fill="FFFFFF"/>
        </w:rPr>
        <w:t>师：当然，文中很多地方都在歌颂鲁迅，比如</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他活着为了多数人更好的活</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这句诗也是鲁迅先生的真实写照。诚然，他就是这样一个人，一个</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为自己想得少，为别人想得多</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的人。也因此，在他死去后却还有很多人记着他，也有很多人写文章纪念他。</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出示【课件</w:t>
      </w: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他的精神是超乎慈祥的。他伟大，他坚强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（叶圣陶）</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他有颗纯洁的心，能接近青年。（老舍）</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生</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齐读叶圣陶和老舍的评价</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这就是鲁迅，</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俯首甘为孺子牛</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这就是鲁迅，关心着青年人的成长和穷苦人的生活。这就是鲁迅，用一杆笔与当时黑暗的社会坚持不懈地斗争。也正是因为这些，所以许多年来，他一直受到人们深深的爱戴。他虽然死了，但他将永远活在我们的心中！</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4.</w:t>
      </w:r>
      <w:r w:rsidRPr="00045E71">
        <w:rPr>
          <w:rFonts w:ascii="Tahoma" w:hAnsi="Tahoma" w:cs="Tahoma" w:hint="eastAsia"/>
          <w:color w:val="000000"/>
          <w:kern w:val="0"/>
          <w:szCs w:val="21"/>
          <w:shd w:val="clear" w:color="auto" w:fill="FFFFFF"/>
        </w:rPr>
        <w:t>提问：既然是纪念鲁迅的文章，为什么不写出鲁迅的名字？而是以</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有的人</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代替呢？（引导学生理解：本文不单写鲁迅，而且写了像鲁迅一样的人，如黄继光、雷锋</w:t>
      </w:r>
      <w:r w:rsidRPr="00045E71">
        <w:rPr>
          <w:rFonts w:ascii="Tahoma" w:hAnsi="Tahoma" w:cs="Tahoma"/>
          <w:color w:val="000000"/>
          <w:kern w:val="0"/>
          <w:szCs w:val="21"/>
          <w:shd w:val="clear" w:color="auto" w:fill="FFFFFF"/>
        </w:rPr>
        <w:t>……</w:t>
      </w:r>
      <w:r w:rsidRPr="00045E71">
        <w:rPr>
          <w:rFonts w:ascii="Tahoma" w:hAnsi="Tahoma" w:cs="Tahoma" w:hint="eastAsia"/>
          <w:color w:val="000000"/>
          <w:kern w:val="0"/>
          <w:szCs w:val="21"/>
          <w:shd w:val="clear" w:color="auto" w:fill="FFFFFF"/>
        </w:rPr>
        <w:t>）</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5.</w:t>
      </w:r>
      <w:r w:rsidRPr="00045E71">
        <w:rPr>
          <w:rFonts w:ascii="Tahoma" w:hAnsi="Tahoma" w:cs="Tahoma" w:hint="eastAsia"/>
          <w:color w:val="000000"/>
          <w:kern w:val="0"/>
          <w:szCs w:val="21"/>
          <w:shd w:val="clear" w:color="auto" w:fill="FFFFFF"/>
        </w:rPr>
        <w:t>齐读全诗。</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五、布置作业</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1.</w:t>
      </w:r>
      <w:r w:rsidRPr="00045E71">
        <w:rPr>
          <w:rFonts w:ascii="Tahoma" w:hAnsi="Tahoma" w:cs="Tahoma" w:hint="eastAsia"/>
          <w:color w:val="000000"/>
          <w:kern w:val="0"/>
          <w:szCs w:val="21"/>
          <w:shd w:val="clear" w:color="auto" w:fill="FFFFFF"/>
        </w:rPr>
        <w:t>过渡：我们读了这首诗后深有感触，请同学们模仿着写几句。</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w:t>
      </w:r>
      <w:r w:rsidRPr="00045E71">
        <w:rPr>
          <w:rFonts w:ascii="Tahoma" w:hAnsi="Tahoma" w:cs="Tahoma" w:hint="eastAsia"/>
          <w:color w:val="000000"/>
          <w:kern w:val="0"/>
          <w:szCs w:val="21"/>
          <w:shd w:val="clear" w:color="auto" w:fill="FFFFFF"/>
        </w:rPr>
        <w:t>写鲁迅先生、赞美鲁迅先生的诗歌有很多，自己上网搜索一下，选自己喜欢的抄写下来，认真读一读。</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课后反思</w:t>
      </w: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b/>
          <w:color w:val="000000"/>
          <w:kern w:val="0"/>
          <w:szCs w:val="21"/>
          <w:shd w:val="clear" w:color="auto" w:fill="FFFFFF"/>
        </w:rPr>
      </w:pP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b/>
          <w:color w:val="000000"/>
          <w:kern w:val="0"/>
          <w:szCs w:val="21"/>
          <w:shd w:val="clear" w:color="auto" w:fill="FFFFFF"/>
        </w:rPr>
        <w:t>板书内容</w:t>
      </w:r>
      <w:r w:rsidRPr="00045E71">
        <w:rPr>
          <w:rFonts w:ascii="Tahoma" w:hAnsi="Tahoma" w:cs="Tahoma"/>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color w:val="000000"/>
          <w:kern w:val="0"/>
          <w:szCs w:val="21"/>
          <w:shd w:val="clear" w:color="auto" w:fill="FFFFFF"/>
        </w:rPr>
        <w:t>27.</w:t>
      </w:r>
      <w:r w:rsidRPr="00045E71">
        <w:rPr>
          <w:rFonts w:ascii="Tahoma" w:hAnsi="Tahoma" w:cs="Tahoma" w:hint="eastAsia"/>
          <w:color w:val="000000"/>
          <w:kern w:val="0"/>
          <w:szCs w:val="21"/>
          <w:shd w:val="clear" w:color="auto" w:fill="FFFFFF"/>
        </w:rPr>
        <w:t>有的人</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虽死犹生（歌颂）</w:t>
      </w:r>
    </w:p>
    <w:p w:rsidR="00487391" w:rsidRPr="00045E71" w:rsidRDefault="00487391" w:rsidP="00016BC9">
      <w:pPr>
        <w:widowControl/>
        <w:shd w:val="clear" w:color="auto" w:fill="FFFFFF"/>
        <w:jc w:val="left"/>
        <w:rPr>
          <w:rFonts w:ascii="Tahoma" w:hAnsi="Tahoma" w:cs="Tahoma"/>
          <w:color w:val="000000"/>
          <w:szCs w:val="21"/>
        </w:rPr>
      </w:pPr>
      <w:r w:rsidRPr="00045E71">
        <w:rPr>
          <w:rFonts w:ascii="Tahoma" w:hAnsi="Tahoma" w:cs="Tahoma" w:hint="eastAsia"/>
          <w:color w:val="000000"/>
          <w:kern w:val="0"/>
          <w:szCs w:val="21"/>
          <w:shd w:val="clear" w:color="auto" w:fill="FFFFFF"/>
        </w:rPr>
        <w:t>虽生犹死（批判）</w:t>
      </w:r>
    </w:p>
    <w:p w:rsidR="00487391" w:rsidRPr="00045E71" w:rsidRDefault="00487391" w:rsidP="00016BC9">
      <w:pPr>
        <w:widowControl/>
        <w:shd w:val="clear" w:color="auto" w:fill="FFFFFF"/>
        <w:jc w:val="left"/>
        <w:rPr>
          <w:rFonts w:ascii="Tahoma" w:hAnsi="Tahoma" w:cs="Tahoma"/>
          <w:color w:val="000000"/>
          <w:szCs w:val="21"/>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语文园地八</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教学目标</w:t>
      </w:r>
      <w:r w:rsidRPr="00045E71">
        <w:rPr>
          <w:rFonts w:ascii="宋体" w:cs="宋体"/>
          <w:b/>
          <w:color w:val="000000"/>
          <w:kern w:val="0"/>
          <w:szCs w:val="21"/>
          <w:shd w:val="clear" w:color="auto" w:fill="FFFFFF"/>
        </w:rPr>
        <w:t xml:space="preserve"> </w:t>
      </w:r>
    </w:p>
    <w:p w:rsidR="00487391" w:rsidRPr="00045E71" w:rsidRDefault="00487391" w:rsidP="00016BC9">
      <w:pPr>
        <w:numPr>
          <w:ilvl w:val="0"/>
          <w:numId w:val="7"/>
        </w:numPr>
        <w:tabs>
          <w:tab w:val="left" w:pos="312"/>
        </w:tabs>
        <w:rPr>
          <w:color w:val="000000"/>
          <w:sz w:val="24"/>
        </w:rPr>
      </w:pPr>
      <w:r w:rsidRPr="00045E71">
        <w:rPr>
          <w:rFonts w:hint="eastAsia"/>
          <w:color w:val="000000"/>
          <w:sz w:val="24"/>
        </w:rPr>
        <w:t>学会把握文章的主要内容的方法。</w:t>
      </w:r>
    </w:p>
    <w:p w:rsidR="00487391" w:rsidRPr="00045E71" w:rsidRDefault="00487391" w:rsidP="00016BC9">
      <w:pPr>
        <w:numPr>
          <w:ilvl w:val="0"/>
          <w:numId w:val="7"/>
        </w:numPr>
        <w:tabs>
          <w:tab w:val="left" w:pos="312"/>
        </w:tabs>
        <w:rPr>
          <w:color w:val="000000"/>
          <w:sz w:val="24"/>
        </w:rPr>
      </w:pPr>
      <w:r w:rsidRPr="00045E71">
        <w:rPr>
          <w:rFonts w:hint="eastAsia"/>
          <w:color w:val="000000"/>
          <w:sz w:val="24"/>
        </w:rPr>
        <w:t>了解题目的妙处和作用，学习拟出合适的题目。</w:t>
      </w:r>
    </w:p>
    <w:p w:rsidR="00487391" w:rsidRPr="00045E71" w:rsidRDefault="00487391" w:rsidP="00016BC9">
      <w:pPr>
        <w:numPr>
          <w:ilvl w:val="0"/>
          <w:numId w:val="7"/>
        </w:numPr>
        <w:tabs>
          <w:tab w:val="left" w:pos="312"/>
        </w:tabs>
        <w:rPr>
          <w:color w:val="000000"/>
          <w:sz w:val="24"/>
        </w:rPr>
      </w:pPr>
      <w:r w:rsidRPr="00045E71">
        <w:rPr>
          <w:rFonts w:hint="eastAsia"/>
          <w:color w:val="000000"/>
          <w:sz w:val="24"/>
        </w:rPr>
        <w:t>学会正确地理解词语的含义及方法。</w:t>
      </w:r>
    </w:p>
    <w:p w:rsidR="00487391" w:rsidRPr="00045E71" w:rsidRDefault="00487391" w:rsidP="00016BC9">
      <w:pPr>
        <w:numPr>
          <w:ilvl w:val="0"/>
          <w:numId w:val="7"/>
        </w:numPr>
        <w:tabs>
          <w:tab w:val="left" w:pos="312"/>
        </w:tabs>
        <w:rPr>
          <w:color w:val="000000"/>
          <w:sz w:val="24"/>
        </w:rPr>
      </w:pPr>
      <w:r w:rsidRPr="00045E71">
        <w:rPr>
          <w:rFonts w:hint="eastAsia"/>
          <w:color w:val="000000"/>
          <w:sz w:val="24"/>
        </w:rPr>
        <w:t>了解柳公权楷书的特点。</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color w:val="000000"/>
          <w:sz w:val="24"/>
        </w:rPr>
        <w:t>5</w:t>
      </w:r>
      <w:r w:rsidRPr="00045E71">
        <w:rPr>
          <w:rFonts w:hint="eastAsia"/>
          <w:color w:val="000000"/>
          <w:sz w:val="24"/>
        </w:rPr>
        <w:t>、理解积累鲁迅的名言。</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教学重点</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hint="eastAsia"/>
          <w:color w:val="000000"/>
          <w:sz w:val="24"/>
        </w:rPr>
        <w:t>学习把握主要内容，积累鲁迅名言。</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教学难点</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hint="eastAsia"/>
          <w:color w:val="000000"/>
          <w:sz w:val="24"/>
        </w:rPr>
        <w:t>理解题目的妙处和作用。</w:t>
      </w:r>
    </w:p>
    <w:p w:rsidR="00487391" w:rsidRPr="00045E71" w:rsidRDefault="00487391" w:rsidP="00016BC9">
      <w:pPr>
        <w:widowControl/>
        <w:rPr>
          <w:rFonts w:ascii="宋体" w:cs="宋体"/>
          <w:b/>
          <w:color w:val="000000"/>
          <w:kern w:val="0"/>
          <w:sz w:val="24"/>
          <w:lang/>
        </w:rPr>
      </w:pPr>
      <w:r w:rsidRPr="00045E71">
        <w:rPr>
          <w:rStyle w:val="Strong"/>
          <w:rFonts w:ascii="宋体" w:hAnsi="宋体" w:cs="宋体" w:hint="eastAsia"/>
          <w:color w:val="000000"/>
          <w:kern w:val="0"/>
          <w:sz w:val="24"/>
          <w:lang/>
        </w:rPr>
        <w:t>教具准备</w:t>
      </w:r>
    </w:p>
    <w:p w:rsidR="00487391" w:rsidRPr="00045E71" w:rsidRDefault="00487391" w:rsidP="00016BC9">
      <w:pPr>
        <w:widowControl/>
        <w:shd w:val="clear" w:color="auto" w:fill="FFFFFF"/>
        <w:jc w:val="left"/>
        <w:rPr>
          <w:rFonts w:ascii="宋体"/>
          <w:color w:val="000000"/>
          <w:sz w:val="24"/>
        </w:rPr>
      </w:pPr>
      <w:r w:rsidRPr="00045E71">
        <w:rPr>
          <w:rFonts w:ascii="宋体" w:hAnsi="宋体" w:hint="eastAsia"/>
          <w:color w:val="000000"/>
          <w:sz w:val="24"/>
        </w:rPr>
        <w:t>课件</w:t>
      </w:r>
    </w:p>
    <w:p w:rsidR="00487391" w:rsidRPr="00045E71" w:rsidRDefault="00487391" w:rsidP="00016BC9">
      <w:pPr>
        <w:widowControl/>
        <w:shd w:val="clear" w:color="auto" w:fill="FFFFFF"/>
        <w:jc w:val="left"/>
        <w:rPr>
          <w:rFonts w:ascii="宋体"/>
          <w:color w:val="000000"/>
          <w:sz w:val="24"/>
        </w:rPr>
      </w:pPr>
      <w:r w:rsidRPr="00045E71">
        <w:rPr>
          <w:rStyle w:val="Strong"/>
          <w:rFonts w:ascii="宋体" w:hAnsi="宋体" w:cs="宋体" w:hint="eastAsia"/>
          <w:color w:val="000000"/>
          <w:kern w:val="0"/>
          <w:sz w:val="24"/>
          <w:lang/>
        </w:rPr>
        <w:t>教学设计</w:t>
      </w:r>
    </w:p>
    <w:p w:rsidR="00487391" w:rsidRPr="00045E71" w:rsidRDefault="00487391" w:rsidP="00016BC9">
      <w:pPr>
        <w:rPr>
          <w:b/>
          <w:bCs/>
          <w:color w:val="000000"/>
          <w:sz w:val="24"/>
        </w:rPr>
      </w:pPr>
      <w:r w:rsidRPr="00045E71">
        <w:rPr>
          <w:rFonts w:hint="eastAsia"/>
          <w:b/>
          <w:bCs/>
          <w:color w:val="000000"/>
          <w:sz w:val="24"/>
        </w:rPr>
        <w:t>交流平台</w:t>
      </w:r>
    </w:p>
    <w:p w:rsidR="00487391" w:rsidRPr="00045E71" w:rsidRDefault="00487391" w:rsidP="00016BC9">
      <w:pPr>
        <w:rPr>
          <w:b/>
          <w:bCs/>
          <w:color w:val="000000"/>
          <w:sz w:val="24"/>
        </w:rPr>
      </w:pPr>
      <w:r w:rsidRPr="00045E71">
        <w:rPr>
          <w:rFonts w:hint="eastAsia"/>
          <w:b/>
          <w:bCs/>
          <w:color w:val="000000"/>
          <w:sz w:val="24"/>
        </w:rPr>
        <w:t>一、回顾所学课文，把握主要内容</w:t>
      </w:r>
    </w:p>
    <w:p w:rsidR="00487391" w:rsidRPr="00045E71" w:rsidRDefault="00487391" w:rsidP="00016BC9">
      <w:pPr>
        <w:rPr>
          <w:rFonts w:ascii="宋体" w:cs="宋体"/>
          <w:color w:val="000000"/>
          <w:sz w:val="24"/>
        </w:rPr>
      </w:pPr>
      <w:r w:rsidRPr="00045E71">
        <w:rPr>
          <w:rFonts w:ascii="宋体" w:hAnsi="宋体" w:cs="宋体"/>
          <w:color w:val="000000"/>
          <w:sz w:val="24"/>
        </w:rPr>
        <w:t>1.</w:t>
      </w:r>
      <w:r w:rsidRPr="00045E71">
        <w:rPr>
          <w:rFonts w:ascii="宋体" w:hAnsi="宋体" w:cs="宋体" w:hint="eastAsia"/>
          <w:color w:val="000000"/>
          <w:sz w:val="24"/>
          <w:shd w:val="clear" w:color="auto" w:fill="FFFFFF"/>
        </w:rPr>
        <w:t>要把文章写得具体而有条理，编写作文提纲是个好办法。详细的作文提纲就是一篇文章的整体骨架。编写作文提纲关键是在确定中心并围绕中心选择材料之后怎样处理我们所选择的材料。</w:t>
      </w:r>
    </w:p>
    <w:p w:rsidR="00487391" w:rsidRPr="00045E71" w:rsidRDefault="00487391" w:rsidP="00016BC9">
      <w:pPr>
        <w:rPr>
          <w:rFonts w:ascii="宋体" w:cs="宋体"/>
          <w:color w:val="000000"/>
          <w:sz w:val="24"/>
          <w:shd w:val="clear" w:color="auto" w:fill="FFFFFF"/>
        </w:rPr>
      </w:pPr>
      <w:r w:rsidRPr="00045E71">
        <w:rPr>
          <w:rFonts w:ascii="宋体" w:hAnsi="宋体" w:cs="宋体"/>
          <w:color w:val="000000"/>
          <w:sz w:val="24"/>
        </w:rPr>
        <w:t xml:space="preserve">   </w:t>
      </w:r>
      <w:r w:rsidRPr="00045E71">
        <w:rPr>
          <w:rFonts w:ascii="宋体" w:hAnsi="宋体" w:cs="宋体" w:hint="eastAsia"/>
          <w:color w:val="000000"/>
          <w:sz w:val="24"/>
        </w:rPr>
        <w:t>列提纲首先要把握文章的主要内容。</w:t>
      </w:r>
      <w:r w:rsidRPr="00045E71">
        <w:rPr>
          <w:rFonts w:ascii="宋体" w:hAnsi="宋体" w:cs="宋体" w:hint="eastAsia"/>
          <w:color w:val="000000"/>
          <w:sz w:val="24"/>
          <w:shd w:val="clear" w:color="auto" w:fill="FFFFFF"/>
        </w:rPr>
        <w:t>为了更明确地表现文章的结构的各个部分</w:t>
      </w:r>
      <w:r w:rsidRPr="00045E71">
        <w:rPr>
          <w:rFonts w:ascii="宋体" w:hAnsi="宋体" w:cs="宋体"/>
          <w:color w:val="000000"/>
          <w:sz w:val="24"/>
          <w:shd w:val="clear" w:color="auto" w:fill="FFFFFF"/>
        </w:rPr>
        <w:t>,</w:t>
      </w:r>
      <w:r w:rsidRPr="00045E71">
        <w:rPr>
          <w:rFonts w:ascii="宋体" w:hAnsi="宋体" w:cs="宋体" w:hint="eastAsia"/>
          <w:color w:val="000000"/>
          <w:sz w:val="24"/>
          <w:shd w:val="clear" w:color="auto" w:fill="FFFFFF"/>
        </w:rPr>
        <w:t>我们还可以把重点材料看做一个整体</w:t>
      </w:r>
      <w:r w:rsidRPr="00045E71">
        <w:rPr>
          <w:rFonts w:ascii="宋体" w:hAnsi="宋体" w:cs="宋体"/>
          <w:color w:val="000000"/>
          <w:sz w:val="24"/>
          <w:shd w:val="clear" w:color="auto" w:fill="FFFFFF"/>
        </w:rPr>
        <w:t>,</w:t>
      </w:r>
      <w:r w:rsidRPr="00045E71">
        <w:rPr>
          <w:rFonts w:ascii="宋体" w:hAnsi="宋体" w:cs="宋体" w:hint="eastAsia"/>
          <w:color w:val="000000"/>
          <w:sz w:val="24"/>
          <w:shd w:val="clear" w:color="auto" w:fill="FFFFFF"/>
        </w:rPr>
        <w:t>依据上述方法把材料再分成几个部分</w:t>
      </w:r>
      <w:r w:rsidRPr="00045E71">
        <w:rPr>
          <w:rFonts w:ascii="宋体" w:hAnsi="宋体" w:cs="宋体"/>
          <w:color w:val="000000"/>
          <w:sz w:val="24"/>
          <w:shd w:val="clear" w:color="auto" w:fill="FFFFFF"/>
        </w:rPr>
        <w:t>,</w:t>
      </w:r>
      <w:r w:rsidRPr="00045E71">
        <w:rPr>
          <w:rFonts w:ascii="宋体" w:hAnsi="宋体" w:cs="宋体" w:hint="eastAsia"/>
          <w:color w:val="000000"/>
          <w:sz w:val="24"/>
          <w:shd w:val="clear" w:color="auto" w:fill="FFFFFF"/>
        </w:rPr>
        <w:t>列出各个部分的子标题排序</w:t>
      </w:r>
      <w:r w:rsidRPr="00045E71">
        <w:rPr>
          <w:rFonts w:ascii="宋体" w:hAnsi="宋体" w:cs="宋体"/>
          <w:color w:val="000000"/>
          <w:sz w:val="24"/>
          <w:shd w:val="clear" w:color="auto" w:fill="FFFFFF"/>
        </w:rPr>
        <w:t>,</w:t>
      </w:r>
      <w:r w:rsidRPr="00045E71">
        <w:rPr>
          <w:rFonts w:ascii="宋体" w:hAnsi="宋体" w:cs="宋体" w:hint="eastAsia"/>
          <w:color w:val="000000"/>
          <w:sz w:val="24"/>
          <w:shd w:val="clear" w:color="auto" w:fill="FFFFFF"/>
        </w:rPr>
        <w:t>从而更加清晰具体地表现整篇文章的脉络。</w:t>
      </w:r>
    </w:p>
    <w:p w:rsidR="00487391" w:rsidRPr="00045E71" w:rsidRDefault="00487391" w:rsidP="00016BC9">
      <w:pPr>
        <w:rPr>
          <w:color w:val="000000"/>
          <w:sz w:val="24"/>
        </w:rPr>
      </w:pPr>
      <w:r w:rsidRPr="00045E71">
        <w:rPr>
          <w:color w:val="000000"/>
          <w:sz w:val="24"/>
        </w:rPr>
        <w:t>2.</w:t>
      </w:r>
      <w:r w:rsidRPr="00045E71">
        <w:rPr>
          <w:rFonts w:hint="eastAsia"/>
          <w:color w:val="000000"/>
          <w:sz w:val="24"/>
        </w:rPr>
        <w:t>回想课文《只有一个地球》中分别写了哪几个方面的内容？</w:t>
      </w:r>
    </w:p>
    <w:p w:rsidR="00487391" w:rsidRPr="00045E71" w:rsidRDefault="00487391" w:rsidP="00016BC9">
      <w:pPr>
        <w:rPr>
          <w:color w:val="000000"/>
          <w:sz w:val="24"/>
        </w:rPr>
      </w:pPr>
      <w:r w:rsidRPr="00045E71">
        <w:rPr>
          <w:rFonts w:hint="eastAsia"/>
          <w:color w:val="000000"/>
          <w:sz w:val="24"/>
        </w:rPr>
        <w:t>（地球的美丽、壮观与渺小；地球拥有的自然资源有限；人类暂时无法移居到别的星球；我们应该保护地球。）</w:t>
      </w:r>
    </w:p>
    <w:p w:rsidR="00487391" w:rsidRPr="00045E71" w:rsidRDefault="00487391" w:rsidP="00016BC9">
      <w:pPr>
        <w:numPr>
          <w:ilvl w:val="0"/>
          <w:numId w:val="8"/>
        </w:numPr>
        <w:tabs>
          <w:tab w:val="clear" w:pos="312"/>
        </w:tabs>
        <w:rPr>
          <w:color w:val="000000"/>
          <w:sz w:val="24"/>
        </w:rPr>
      </w:pPr>
      <w:r w:rsidRPr="00045E71">
        <w:rPr>
          <w:rFonts w:hint="eastAsia"/>
          <w:color w:val="000000"/>
          <w:sz w:val="24"/>
        </w:rPr>
        <w:t>把各部分连起来想一想，文章的主要内容是什么？</w:t>
      </w:r>
    </w:p>
    <w:p w:rsidR="00487391" w:rsidRPr="00045E71" w:rsidRDefault="00487391" w:rsidP="00016BC9">
      <w:pPr>
        <w:rPr>
          <w:color w:val="000000"/>
          <w:sz w:val="24"/>
        </w:rPr>
      </w:pPr>
      <w:r w:rsidRPr="00045E71">
        <w:rPr>
          <w:rFonts w:hint="eastAsia"/>
          <w:color w:val="000000"/>
          <w:sz w:val="24"/>
        </w:rPr>
        <w:t>（地球虽然美丽壮观，但是很渺小，自然资源有限，如果地球被破坏，人类无法移居到别的星球上去。所以我们要保护地球。）</w:t>
      </w:r>
    </w:p>
    <w:p w:rsidR="00487391" w:rsidRPr="00045E71" w:rsidRDefault="00487391" w:rsidP="00016BC9">
      <w:pPr>
        <w:numPr>
          <w:ilvl w:val="0"/>
          <w:numId w:val="8"/>
        </w:numPr>
        <w:tabs>
          <w:tab w:val="clear" w:pos="312"/>
        </w:tabs>
        <w:rPr>
          <w:color w:val="000000"/>
          <w:sz w:val="24"/>
        </w:rPr>
      </w:pPr>
      <w:r w:rsidRPr="00045E71">
        <w:rPr>
          <w:rFonts w:hint="eastAsia"/>
          <w:color w:val="000000"/>
          <w:sz w:val="24"/>
        </w:rPr>
        <w:t>讨论：怎样才能把握文章的主要内容呢？</w:t>
      </w:r>
    </w:p>
    <w:p w:rsidR="00487391" w:rsidRPr="00045E71" w:rsidRDefault="00487391" w:rsidP="00016BC9">
      <w:pPr>
        <w:rPr>
          <w:color w:val="000000"/>
          <w:sz w:val="24"/>
        </w:rPr>
      </w:pPr>
      <w:r w:rsidRPr="00045E71">
        <w:rPr>
          <w:color w:val="000000"/>
          <w:sz w:val="24"/>
        </w:rPr>
        <w:t xml:space="preserve">  </w:t>
      </w:r>
      <w:r w:rsidRPr="00045E71">
        <w:rPr>
          <w:rFonts w:hint="eastAsia"/>
          <w:color w:val="000000"/>
          <w:sz w:val="24"/>
        </w:rPr>
        <w:t>教师明确：</w:t>
      </w:r>
    </w:p>
    <w:p w:rsidR="00487391" w:rsidRPr="00045E71" w:rsidRDefault="00487391" w:rsidP="00016BC9">
      <w:pPr>
        <w:numPr>
          <w:ilvl w:val="0"/>
          <w:numId w:val="9"/>
        </w:numPr>
        <w:ind w:firstLineChars="100" w:firstLine="31680"/>
        <w:rPr>
          <w:color w:val="000000"/>
          <w:sz w:val="24"/>
        </w:rPr>
      </w:pPr>
      <w:r w:rsidRPr="00045E71">
        <w:rPr>
          <w:rFonts w:hint="eastAsia"/>
          <w:color w:val="000000"/>
          <w:sz w:val="24"/>
        </w:rPr>
        <w:t>先了解每个部分主要讲的是什么，再把各个部分的主要意思连起来，就能把握主要内容。</w:t>
      </w:r>
    </w:p>
    <w:p w:rsidR="00487391" w:rsidRPr="00045E71" w:rsidRDefault="00487391" w:rsidP="00016BC9">
      <w:pPr>
        <w:numPr>
          <w:ilvl w:val="0"/>
          <w:numId w:val="9"/>
        </w:numPr>
        <w:ind w:firstLineChars="100" w:firstLine="31680"/>
        <w:rPr>
          <w:color w:val="000000"/>
          <w:sz w:val="24"/>
        </w:rPr>
      </w:pPr>
      <w:r w:rsidRPr="00045E71">
        <w:rPr>
          <w:rFonts w:hint="eastAsia"/>
          <w:color w:val="000000"/>
          <w:sz w:val="24"/>
        </w:rPr>
        <w:t>关注文章的题目，抓关键句，对了解主要内容也有帮助。</w:t>
      </w:r>
    </w:p>
    <w:p w:rsidR="00487391" w:rsidRPr="00045E71" w:rsidRDefault="00487391" w:rsidP="00016BC9">
      <w:pPr>
        <w:numPr>
          <w:ilvl w:val="0"/>
          <w:numId w:val="9"/>
        </w:numPr>
        <w:ind w:firstLineChars="100" w:firstLine="31680"/>
        <w:rPr>
          <w:color w:val="000000"/>
          <w:sz w:val="24"/>
        </w:rPr>
      </w:pPr>
      <w:r w:rsidRPr="00045E71">
        <w:rPr>
          <w:rFonts w:hint="eastAsia"/>
          <w:color w:val="000000"/>
          <w:sz w:val="24"/>
        </w:rPr>
        <w:t>针对不同的文章，灵活运用不同方法把握主要内容。</w:t>
      </w:r>
    </w:p>
    <w:p w:rsidR="00487391" w:rsidRPr="00045E71" w:rsidRDefault="00487391" w:rsidP="00016BC9">
      <w:pPr>
        <w:rPr>
          <w:b/>
          <w:bCs/>
          <w:color w:val="000000"/>
          <w:sz w:val="24"/>
        </w:rPr>
      </w:pPr>
      <w:r w:rsidRPr="00045E71">
        <w:rPr>
          <w:rFonts w:hint="eastAsia"/>
          <w:b/>
          <w:bCs/>
          <w:color w:val="000000"/>
          <w:sz w:val="24"/>
        </w:rPr>
        <w:t>词句段运用</w:t>
      </w:r>
    </w:p>
    <w:p w:rsidR="00487391" w:rsidRPr="00045E71" w:rsidRDefault="00487391" w:rsidP="00016BC9">
      <w:pPr>
        <w:numPr>
          <w:ilvl w:val="0"/>
          <w:numId w:val="10"/>
        </w:numPr>
        <w:rPr>
          <w:b/>
          <w:bCs/>
          <w:color w:val="000000"/>
          <w:sz w:val="24"/>
        </w:rPr>
      </w:pPr>
      <w:r w:rsidRPr="00045E71">
        <w:rPr>
          <w:rFonts w:hint="eastAsia"/>
          <w:b/>
          <w:bCs/>
          <w:color w:val="000000"/>
          <w:sz w:val="24"/>
        </w:rPr>
        <w:t>分析题目妙处，拟出合适题目</w:t>
      </w:r>
    </w:p>
    <w:p w:rsidR="00487391" w:rsidRPr="00045E71" w:rsidRDefault="00487391" w:rsidP="00016BC9">
      <w:pPr>
        <w:numPr>
          <w:ilvl w:val="0"/>
          <w:numId w:val="11"/>
        </w:numPr>
        <w:tabs>
          <w:tab w:val="clear" w:pos="312"/>
        </w:tabs>
        <w:rPr>
          <w:color w:val="000000"/>
          <w:sz w:val="24"/>
        </w:rPr>
      </w:pPr>
      <w:r w:rsidRPr="00045E71">
        <w:rPr>
          <w:rFonts w:hint="eastAsia"/>
          <w:color w:val="000000"/>
          <w:sz w:val="24"/>
        </w:rPr>
        <w:t>出示四组学过的课文题目。</w:t>
      </w:r>
    </w:p>
    <w:p w:rsidR="00487391" w:rsidRPr="00045E71" w:rsidRDefault="00487391" w:rsidP="00016BC9">
      <w:pPr>
        <w:rPr>
          <w:color w:val="000000"/>
          <w:sz w:val="24"/>
        </w:rPr>
      </w:pPr>
      <w:r w:rsidRPr="00045E71">
        <w:rPr>
          <w:rFonts w:hint="eastAsia"/>
          <w:color w:val="000000"/>
          <w:sz w:val="24"/>
        </w:rPr>
        <w:t>【课件</w:t>
      </w:r>
      <w:r w:rsidRPr="00045E71">
        <w:rPr>
          <w:color w:val="000000"/>
          <w:sz w:val="24"/>
        </w:rPr>
        <w:t>2</w:t>
      </w:r>
      <w:r w:rsidRPr="00045E71">
        <w:rPr>
          <w:rFonts w:hint="eastAsia"/>
          <w:color w:val="000000"/>
          <w:sz w:val="24"/>
        </w:rPr>
        <w:t>】</w:t>
      </w:r>
    </w:p>
    <w:p w:rsidR="00487391" w:rsidRPr="00045E71" w:rsidRDefault="00487391" w:rsidP="00016BC9">
      <w:pPr>
        <w:numPr>
          <w:ilvl w:val="0"/>
          <w:numId w:val="12"/>
        </w:numPr>
        <w:rPr>
          <w:color w:val="000000"/>
          <w:sz w:val="24"/>
        </w:rPr>
      </w:pPr>
      <w:r w:rsidRPr="00045E71">
        <w:rPr>
          <w:rFonts w:hint="eastAsia"/>
          <w:color w:val="000000"/>
          <w:sz w:val="24"/>
        </w:rPr>
        <w:t>少年闰土</w:t>
      </w:r>
      <w:r w:rsidRPr="00045E71">
        <w:rPr>
          <w:color w:val="000000"/>
          <w:sz w:val="24"/>
        </w:rPr>
        <w:t xml:space="preserve">  </w:t>
      </w:r>
      <w:r w:rsidRPr="00045E71">
        <w:rPr>
          <w:rFonts w:hint="eastAsia"/>
          <w:color w:val="000000"/>
          <w:sz w:val="24"/>
        </w:rPr>
        <w:t>狼牙山五壮士</w:t>
      </w:r>
      <w:r w:rsidRPr="00045E71">
        <w:rPr>
          <w:color w:val="000000"/>
          <w:sz w:val="24"/>
        </w:rPr>
        <w:t xml:space="preserve">  </w:t>
      </w:r>
      <w:r w:rsidRPr="00045E71">
        <w:rPr>
          <w:rFonts w:hint="eastAsia"/>
          <w:color w:val="000000"/>
          <w:sz w:val="24"/>
        </w:rPr>
        <w:t>军神</w:t>
      </w:r>
    </w:p>
    <w:p w:rsidR="00487391" w:rsidRPr="00045E71" w:rsidRDefault="00487391" w:rsidP="00016BC9">
      <w:pPr>
        <w:numPr>
          <w:ilvl w:val="0"/>
          <w:numId w:val="12"/>
        </w:numPr>
        <w:rPr>
          <w:color w:val="000000"/>
          <w:sz w:val="24"/>
        </w:rPr>
      </w:pPr>
      <w:r w:rsidRPr="00045E71">
        <w:rPr>
          <w:rFonts w:hint="eastAsia"/>
          <w:color w:val="000000"/>
          <w:sz w:val="24"/>
        </w:rPr>
        <w:t>开国大典</w:t>
      </w:r>
      <w:r w:rsidRPr="00045E71">
        <w:rPr>
          <w:color w:val="000000"/>
          <w:sz w:val="24"/>
        </w:rPr>
        <w:t xml:space="preserve">  </w:t>
      </w:r>
      <w:r w:rsidRPr="00045E71">
        <w:rPr>
          <w:rFonts w:hint="eastAsia"/>
          <w:color w:val="000000"/>
          <w:sz w:val="24"/>
        </w:rPr>
        <w:t>草船借箭</w:t>
      </w:r>
      <w:r w:rsidRPr="00045E71">
        <w:rPr>
          <w:color w:val="000000"/>
          <w:sz w:val="24"/>
        </w:rPr>
        <w:t xml:space="preserve">  </w:t>
      </w:r>
      <w:r w:rsidRPr="00045E71">
        <w:rPr>
          <w:rFonts w:hint="eastAsia"/>
          <w:color w:val="000000"/>
          <w:sz w:val="24"/>
        </w:rPr>
        <w:t>“诺曼底”号遇难记</w:t>
      </w:r>
    </w:p>
    <w:p w:rsidR="00487391" w:rsidRPr="00045E71" w:rsidRDefault="00487391" w:rsidP="00016BC9">
      <w:pPr>
        <w:numPr>
          <w:ilvl w:val="0"/>
          <w:numId w:val="12"/>
        </w:numPr>
        <w:rPr>
          <w:color w:val="000000"/>
          <w:sz w:val="24"/>
        </w:rPr>
      </w:pPr>
      <w:r w:rsidRPr="00045E71">
        <w:rPr>
          <w:rFonts w:hint="eastAsia"/>
          <w:color w:val="000000"/>
          <w:sz w:val="24"/>
        </w:rPr>
        <w:t>竹节人</w:t>
      </w:r>
      <w:r w:rsidRPr="00045E71">
        <w:rPr>
          <w:color w:val="000000"/>
          <w:sz w:val="24"/>
        </w:rPr>
        <w:t xml:space="preserve">  </w:t>
      </w:r>
      <w:r w:rsidRPr="00045E71">
        <w:rPr>
          <w:rFonts w:hint="eastAsia"/>
          <w:color w:val="000000"/>
          <w:sz w:val="24"/>
        </w:rPr>
        <w:t>桥</w:t>
      </w:r>
      <w:r w:rsidRPr="00045E71">
        <w:rPr>
          <w:color w:val="000000"/>
          <w:sz w:val="24"/>
        </w:rPr>
        <w:t xml:space="preserve">  </w:t>
      </w:r>
      <w:r w:rsidRPr="00045E71">
        <w:rPr>
          <w:rFonts w:hint="eastAsia"/>
          <w:color w:val="000000"/>
          <w:sz w:val="24"/>
        </w:rPr>
        <w:t>芦花鞋</w:t>
      </w:r>
    </w:p>
    <w:p w:rsidR="00487391" w:rsidRPr="00045E71" w:rsidRDefault="00487391" w:rsidP="00016BC9">
      <w:pPr>
        <w:numPr>
          <w:ilvl w:val="0"/>
          <w:numId w:val="12"/>
        </w:numPr>
        <w:rPr>
          <w:color w:val="000000"/>
          <w:sz w:val="24"/>
        </w:rPr>
      </w:pPr>
      <w:r w:rsidRPr="00045E71">
        <w:rPr>
          <w:rFonts w:hint="eastAsia"/>
          <w:color w:val="000000"/>
          <w:sz w:val="24"/>
        </w:rPr>
        <w:t>草虫的村落</w:t>
      </w:r>
      <w:r w:rsidRPr="00045E71">
        <w:rPr>
          <w:color w:val="000000"/>
          <w:sz w:val="24"/>
        </w:rPr>
        <w:t xml:space="preserve">  </w:t>
      </w:r>
      <w:r w:rsidRPr="00045E71">
        <w:rPr>
          <w:rFonts w:hint="eastAsia"/>
          <w:color w:val="000000"/>
          <w:sz w:val="24"/>
        </w:rPr>
        <w:t>在牛肚子里旅行</w:t>
      </w:r>
      <w:r w:rsidRPr="00045E71">
        <w:rPr>
          <w:color w:val="000000"/>
          <w:sz w:val="24"/>
        </w:rPr>
        <w:t xml:space="preserve">  </w:t>
      </w:r>
      <w:r w:rsidRPr="00045E71">
        <w:rPr>
          <w:rFonts w:hint="eastAsia"/>
          <w:color w:val="000000"/>
          <w:sz w:val="24"/>
        </w:rPr>
        <w:t>慢性子裁缝和急性子顾客</w:t>
      </w:r>
    </w:p>
    <w:p w:rsidR="00487391" w:rsidRPr="00045E71" w:rsidRDefault="00487391" w:rsidP="00016BC9">
      <w:pPr>
        <w:numPr>
          <w:ilvl w:val="0"/>
          <w:numId w:val="11"/>
        </w:numPr>
        <w:tabs>
          <w:tab w:val="clear" w:pos="312"/>
        </w:tabs>
        <w:rPr>
          <w:color w:val="000000"/>
          <w:sz w:val="24"/>
        </w:rPr>
      </w:pPr>
      <w:r w:rsidRPr="00045E71">
        <w:rPr>
          <w:rFonts w:hint="eastAsia"/>
          <w:color w:val="000000"/>
          <w:sz w:val="24"/>
        </w:rPr>
        <w:t>学生讨论：这四组题目各有什么特点？</w:t>
      </w:r>
    </w:p>
    <w:p w:rsidR="00487391" w:rsidRPr="00045E71" w:rsidRDefault="00487391" w:rsidP="00016BC9">
      <w:pPr>
        <w:numPr>
          <w:ilvl w:val="0"/>
          <w:numId w:val="11"/>
        </w:numPr>
        <w:tabs>
          <w:tab w:val="clear" w:pos="312"/>
        </w:tabs>
        <w:rPr>
          <w:color w:val="000000"/>
          <w:sz w:val="24"/>
        </w:rPr>
      </w:pPr>
      <w:r w:rsidRPr="00045E71">
        <w:rPr>
          <w:rFonts w:hint="eastAsia"/>
          <w:color w:val="000000"/>
          <w:sz w:val="24"/>
        </w:rPr>
        <w:t>学生反馈，其他同学可以纠正或补充。</w:t>
      </w:r>
    </w:p>
    <w:p w:rsidR="00487391" w:rsidRPr="00045E71" w:rsidRDefault="00487391" w:rsidP="00016BC9">
      <w:pPr>
        <w:numPr>
          <w:ilvl w:val="0"/>
          <w:numId w:val="11"/>
        </w:numPr>
        <w:tabs>
          <w:tab w:val="clear" w:pos="312"/>
        </w:tabs>
        <w:rPr>
          <w:color w:val="000000"/>
          <w:sz w:val="24"/>
        </w:rPr>
      </w:pPr>
      <w:r w:rsidRPr="00045E71">
        <w:rPr>
          <w:rFonts w:hint="eastAsia"/>
          <w:color w:val="000000"/>
          <w:sz w:val="24"/>
        </w:rPr>
        <w:t>教师明确：</w:t>
      </w:r>
    </w:p>
    <w:p w:rsidR="00487391" w:rsidRPr="00045E71" w:rsidRDefault="00487391" w:rsidP="00016BC9">
      <w:pPr>
        <w:rPr>
          <w:color w:val="000000"/>
          <w:sz w:val="24"/>
        </w:rPr>
      </w:pPr>
      <w:r w:rsidRPr="00045E71">
        <w:rPr>
          <w:rFonts w:hint="eastAsia"/>
          <w:color w:val="000000"/>
          <w:sz w:val="24"/>
        </w:rPr>
        <w:t>第一组和第三组是点明文章写作对象，第一组的写作对象是人，第二组的写作对象是物。</w:t>
      </w:r>
    </w:p>
    <w:p w:rsidR="00487391" w:rsidRPr="00045E71" w:rsidRDefault="00487391" w:rsidP="00016BC9">
      <w:pPr>
        <w:rPr>
          <w:color w:val="000000"/>
          <w:sz w:val="24"/>
        </w:rPr>
      </w:pPr>
      <w:r w:rsidRPr="00045E71">
        <w:rPr>
          <w:rFonts w:hint="eastAsia"/>
          <w:color w:val="000000"/>
          <w:sz w:val="24"/>
        </w:rPr>
        <w:t>第二组这些题目是概括文章的主要内容。</w:t>
      </w:r>
    </w:p>
    <w:p w:rsidR="00487391" w:rsidRPr="00045E71" w:rsidRDefault="00487391" w:rsidP="00016BC9">
      <w:pPr>
        <w:rPr>
          <w:color w:val="000000"/>
          <w:sz w:val="24"/>
        </w:rPr>
      </w:pPr>
      <w:r w:rsidRPr="00045E71">
        <w:rPr>
          <w:rFonts w:hint="eastAsia"/>
          <w:color w:val="000000"/>
          <w:sz w:val="24"/>
        </w:rPr>
        <w:t>第四组这些题目是设置悬念，吸引读者的阅读兴趣。</w:t>
      </w:r>
    </w:p>
    <w:p w:rsidR="00487391" w:rsidRPr="00045E71" w:rsidRDefault="00487391" w:rsidP="00016BC9">
      <w:pPr>
        <w:rPr>
          <w:rFonts w:ascii="宋体" w:cs="宋体"/>
          <w:b/>
          <w:bCs/>
          <w:color w:val="000000"/>
          <w:sz w:val="24"/>
        </w:rPr>
      </w:pPr>
      <w:r w:rsidRPr="00045E71">
        <w:rPr>
          <w:rFonts w:ascii="宋体" w:hAnsi="宋体" w:cs="宋体"/>
          <w:b/>
          <w:bCs/>
          <w:color w:val="000000"/>
          <w:sz w:val="24"/>
        </w:rPr>
        <w:t>5.</w:t>
      </w:r>
      <w:r w:rsidRPr="00045E71">
        <w:rPr>
          <w:rFonts w:ascii="宋体" w:hAnsi="宋体" w:cs="宋体" w:hint="eastAsia"/>
          <w:b/>
          <w:bCs/>
          <w:color w:val="000000"/>
          <w:sz w:val="24"/>
        </w:rPr>
        <w:t>练一练</w:t>
      </w:r>
      <w:r w:rsidRPr="00045E71">
        <w:rPr>
          <w:rFonts w:hint="eastAsia"/>
          <w:color w:val="000000"/>
          <w:sz w:val="24"/>
        </w:rPr>
        <w:t>【课件</w:t>
      </w:r>
      <w:r w:rsidRPr="00045E71">
        <w:rPr>
          <w:color w:val="000000"/>
          <w:sz w:val="24"/>
        </w:rPr>
        <w:t>3-5</w:t>
      </w:r>
      <w:r w:rsidRPr="00045E71">
        <w:rPr>
          <w:rFonts w:hint="eastAsia"/>
          <w:color w:val="000000"/>
          <w:sz w:val="24"/>
        </w:rPr>
        <w:t>】</w:t>
      </w:r>
    </w:p>
    <w:p w:rsidR="00487391" w:rsidRPr="00045E71" w:rsidRDefault="00487391" w:rsidP="00016BC9">
      <w:pPr>
        <w:rPr>
          <w:rFonts w:ascii="宋体" w:cs="宋体"/>
          <w:color w:val="000000"/>
          <w:sz w:val="24"/>
        </w:rPr>
      </w:pPr>
      <w:r w:rsidRPr="00045E71">
        <w:rPr>
          <w:rFonts w:ascii="宋体" w:cs="宋体"/>
          <w:color w:val="000000"/>
          <w:sz w:val="24"/>
        </w:rPr>
        <w:t>    </w:t>
      </w:r>
      <w:r w:rsidRPr="00045E71">
        <w:rPr>
          <w:rFonts w:ascii="宋体" w:hAnsi="宋体" w:cs="宋体"/>
          <w:color w:val="000000"/>
          <w:sz w:val="24"/>
          <w:u w:val="single"/>
        </w:rPr>
        <w:t xml:space="preserve">                         </w:t>
      </w:r>
      <w:r w:rsidRPr="00045E71">
        <w:rPr>
          <w:rFonts w:ascii="宋体" w:cs="宋体"/>
          <w:color w:val="000000"/>
          <w:sz w:val="24"/>
        </w:rPr>
        <w:t>          </w:t>
      </w:r>
      <w:r w:rsidRPr="00045E71">
        <w:rPr>
          <w:rFonts w:ascii="宋体" w:hAnsi="宋体" w:cs="宋体" w:hint="eastAsia"/>
          <w:color w:val="000000"/>
          <w:sz w:val="24"/>
        </w:rPr>
        <w:t>记忆中，我第一次走进商店时，大概四岁。一进门，就被满柜台可爱的糖果吸引住了。我贪心地要了一大堆各式各样的糖果。售货员是位态度亲切的阿姨，她问我：“你有这么多钱吗？”</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“我有许多钱。”我伸出了紧握着的拳头，将一大把的硬币放在她的手中。</w:t>
      </w:r>
    </w:p>
    <w:p w:rsidR="00487391" w:rsidRPr="00045E71" w:rsidRDefault="00487391" w:rsidP="00016BC9">
      <w:pPr>
        <w:rPr>
          <w:rFonts w:ascii="宋体" w:cs="宋体"/>
          <w:color w:val="000000"/>
          <w:sz w:val="24"/>
        </w:rPr>
      </w:pPr>
      <w:r w:rsidRPr="00045E71">
        <w:rPr>
          <w:rFonts w:ascii="宋体" w:cs="宋体"/>
          <w:color w:val="000000"/>
          <w:sz w:val="24"/>
        </w:rPr>
        <w:t> </w:t>
      </w:r>
      <w:r w:rsidRPr="00045E71">
        <w:rPr>
          <w:rFonts w:ascii="宋体" w:hAnsi="宋体" w:cs="宋体" w:hint="eastAsia"/>
          <w:color w:val="000000"/>
          <w:sz w:val="24"/>
        </w:rPr>
        <w:t>阿姨一下子愣住了，盯着她手中的硬币看了老半天，然后，她又看看我。</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“够了吗？”我有些忐忑不安地问。</w:t>
      </w:r>
    </w:p>
    <w:p w:rsidR="00487391" w:rsidRPr="00045E71" w:rsidRDefault="00487391" w:rsidP="00016BC9">
      <w:pPr>
        <w:rPr>
          <w:rFonts w:ascii="宋体" w:cs="宋体"/>
          <w:color w:val="000000"/>
          <w:sz w:val="24"/>
        </w:rPr>
      </w:pPr>
      <w:r w:rsidRPr="00045E71">
        <w:rPr>
          <w:rFonts w:ascii="宋体" w:cs="宋体"/>
          <w:color w:val="000000"/>
          <w:sz w:val="24"/>
        </w:rPr>
        <w:t> </w:t>
      </w:r>
      <w:r w:rsidRPr="00045E71">
        <w:rPr>
          <w:rFonts w:ascii="宋体" w:hAnsi="宋体" w:cs="宋体" w:hint="eastAsia"/>
          <w:color w:val="000000"/>
          <w:sz w:val="24"/>
        </w:rPr>
        <w:t>我想，多了一点，我还要找些钱给你。”说着，她转身拿了两个硬币放在我手中。</w:t>
      </w:r>
    </w:p>
    <w:p w:rsidR="00487391" w:rsidRPr="00045E71" w:rsidRDefault="00487391" w:rsidP="00016BC9">
      <w:pPr>
        <w:rPr>
          <w:rFonts w:ascii="宋体" w:cs="宋体"/>
          <w:color w:val="000000"/>
          <w:sz w:val="24"/>
        </w:rPr>
      </w:pPr>
      <w:r w:rsidRPr="00045E71">
        <w:rPr>
          <w:rFonts w:ascii="宋体" w:cs="宋体"/>
          <w:color w:val="000000"/>
          <w:sz w:val="24"/>
        </w:rPr>
        <w:t> </w:t>
      </w:r>
      <w:r w:rsidRPr="00045E71">
        <w:rPr>
          <w:rFonts w:ascii="宋体" w:hAnsi="宋体" w:cs="宋体" w:hint="eastAsia"/>
          <w:color w:val="000000"/>
          <w:sz w:val="24"/>
        </w:rPr>
        <w:t>很多年过去了，我现在和妻子经营一家海鲜店，供应各种新鲜活鱼。一天，一个五六岁的小女孩带着她的弟弟来到我的店里，两个小孩瞪着大大的眼睛，盯着那些水里游动的美丽的鱼儿，看了老半天。</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“这条鱼卖吗？”那个小男孩指着一条惹人喜爱的热带鱼问。</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“当然卖啊，只要你们有钱。”我说。</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“我们有很多钱。”小女孩自信的回答，给了我自信的感觉。</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当小女孩紧握着的手呈现在我面前的时候，我突然意识到将要发生什么，我知道小女孩要说什么。她的小手松开了，在我手里，她放了三枚小小的硬币。那时候，我才猛然意识到那位阿姨当年的心情。</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“够了吗？”小女孩轻轻地问了声。</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“我想，多了一点，我还要找些钱给你。”我回身，拿了两个硬币放在她手里。</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给短文加一个合适的题目：</w:t>
      </w:r>
    </w:p>
    <w:p w:rsidR="00487391" w:rsidRPr="00045E71" w:rsidRDefault="00487391" w:rsidP="00016BC9">
      <w:pPr>
        <w:jc w:val="left"/>
        <w:rPr>
          <w:rFonts w:ascii="宋体" w:cs="宋体"/>
          <w:color w:val="000000"/>
          <w:sz w:val="24"/>
        </w:rPr>
      </w:pPr>
      <w:r w:rsidRPr="00045E71">
        <w:rPr>
          <w:rFonts w:ascii="宋体" w:hAnsi="宋体" w:cs="宋体"/>
          <w:color w:val="000000"/>
          <w:sz w:val="24"/>
        </w:rPr>
        <w:t>1.</w:t>
      </w:r>
      <w:r w:rsidRPr="00045E71">
        <w:rPr>
          <w:rFonts w:ascii="宋体" w:hAnsi="宋体" w:cs="宋体" w:hint="eastAsia"/>
          <w:color w:val="000000"/>
          <w:sz w:val="24"/>
        </w:rPr>
        <w:t>源自短文，可以是：</w:t>
      </w:r>
      <w:r w:rsidRPr="00045E71">
        <w:rPr>
          <w:rFonts w:ascii="宋体" w:hAnsi="宋体" w:cs="宋体"/>
          <w:color w:val="000000"/>
          <w:sz w:val="24"/>
          <w:u w:val="single"/>
        </w:rPr>
        <w:t xml:space="preserve">                </w:t>
      </w:r>
      <w:r w:rsidRPr="00045E71">
        <w:rPr>
          <w:rFonts w:ascii="宋体" w:hAnsi="宋体" w:cs="宋体" w:hint="eastAsia"/>
          <w:color w:val="000000"/>
          <w:sz w:val="24"/>
        </w:rPr>
        <w:t>，</w:t>
      </w:r>
    </w:p>
    <w:p w:rsidR="00487391" w:rsidRPr="00045E71" w:rsidRDefault="00487391" w:rsidP="00016BC9">
      <w:pPr>
        <w:jc w:val="left"/>
        <w:rPr>
          <w:b/>
          <w:bCs/>
          <w:color w:val="000000"/>
          <w:sz w:val="24"/>
        </w:rPr>
      </w:pPr>
      <w:r w:rsidRPr="00045E71">
        <w:rPr>
          <w:rFonts w:ascii="宋体" w:hAnsi="宋体" w:cs="宋体"/>
          <w:color w:val="000000"/>
          <w:sz w:val="24"/>
        </w:rPr>
        <w:t>2.</w:t>
      </w:r>
      <w:r w:rsidRPr="00045E71">
        <w:rPr>
          <w:rFonts w:ascii="宋体" w:hAnsi="宋体" w:cs="宋体" w:hint="eastAsia"/>
          <w:color w:val="000000"/>
          <w:sz w:val="24"/>
        </w:rPr>
        <w:t>根据主要内容和中心自己概括，还可以是：</w:t>
      </w:r>
      <w:r w:rsidRPr="00045E71">
        <w:rPr>
          <w:rFonts w:ascii="宋体" w:hAnsi="宋体" w:cs="宋体"/>
          <w:color w:val="000000"/>
          <w:sz w:val="24"/>
          <w:u w:val="single"/>
        </w:rPr>
        <w:t xml:space="preserve">                </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（参考答案：</w:t>
      </w:r>
      <w:r w:rsidRPr="00045E71">
        <w:rPr>
          <w:rFonts w:ascii="宋体" w:hAnsi="宋体" w:cs="宋体"/>
          <w:color w:val="000000"/>
          <w:sz w:val="24"/>
        </w:rPr>
        <w:t>1.</w:t>
      </w:r>
      <w:r w:rsidRPr="00045E71">
        <w:rPr>
          <w:rFonts w:ascii="宋体" w:hAnsi="宋体" w:cs="宋体" w:hint="eastAsia"/>
          <w:color w:val="000000"/>
          <w:sz w:val="24"/>
        </w:rPr>
        <w:t>“我有很多钱”或“够了吗？”或“我还要找些钱给你”或“两个硬币”；</w:t>
      </w:r>
      <w:r w:rsidRPr="00045E71">
        <w:rPr>
          <w:rFonts w:ascii="宋体" w:hAnsi="宋体" w:cs="宋体"/>
          <w:color w:val="000000"/>
          <w:sz w:val="24"/>
        </w:rPr>
        <w:t>2.</w:t>
      </w:r>
      <w:r w:rsidRPr="00045E71">
        <w:rPr>
          <w:rFonts w:ascii="宋体" w:hAnsi="宋体" w:cs="宋体" w:hint="eastAsia"/>
          <w:color w:val="000000"/>
          <w:sz w:val="24"/>
        </w:rPr>
        <w:t>保护童心或呵护童真）</w:t>
      </w:r>
    </w:p>
    <w:p w:rsidR="00487391" w:rsidRPr="00045E71" w:rsidRDefault="00487391" w:rsidP="00016BC9">
      <w:pPr>
        <w:rPr>
          <w:b/>
          <w:bCs/>
          <w:color w:val="000000"/>
          <w:sz w:val="24"/>
        </w:rPr>
      </w:pPr>
      <w:r w:rsidRPr="00045E71">
        <w:rPr>
          <w:rFonts w:hint="eastAsia"/>
          <w:b/>
          <w:bCs/>
          <w:color w:val="000000"/>
          <w:sz w:val="24"/>
        </w:rPr>
        <w:t>二、读懂词语意思，领悟深刻含义</w:t>
      </w:r>
    </w:p>
    <w:p w:rsidR="00487391" w:rsidRPr="00045E71" w:rsidRDefault="00487391" w:rsidP="00016BC9">
      <w:pPr>
        <w:rPr>
          <w:color w:val="000000"/>
          <w:sz w:val="24"/>
        </w:rPr>
      </w:pPr>
      <w:r w:rsidRPr="00045E71">
        <w:rPr>
          <w:color w:val="000000"/>
          <w:sz w:val="24"/>
        </w:rPr>
        <w:t>1.</w:t>
      </w:r>
      <w:r w:rsidRPr="00045E71">
        <w:rPr>
          <w:rFonts w:hint="eastAsia"/>
          <w:color w:val="000000"/>
          <w:sz w:val="24"/>
        </w:rPr>
        <w:t>认真读一读两行词语，你有什么发现？</w:t>
      </w:r>
    </w:p>
    <w:p w:rsidR="00487391" w:rsidRPr="00045E71" w:rsidRDefault="00487391" w:rsidP="00016BC9">
      <w:pPr>
        <w:rPr>
          <w:color w:val="000000"/>
          <w:sz w:val="24"/>
        </w:rPr>
      </w:pPr>
      <w:r w:rsidRPr="00045E71">
        <w:rPr>
          <w:color w:val="000000"/>
          <w:sz w:val="24"/>
        </w:rPr>
        <w:t>2.</w:t>
      </w:r>
      <w:r w:rsidRPr="00045E71">
        <w:rPr>
          <w:rFonts w:hint="eastAsia"/>
          <w:color w:val="000000"/>
          <w:sz w:val="24"/>
        </w:rPr>
        <w:t>第一行是修饰词相同，但描写对象不同。第二行是描写对象相同，前面表示范围的词与不同。</w:t>
      </w:r>
    </w:p>
    <w:p w:rsidR="00487391" w:rsidRPr="00045E71" w:rsidRDefault="00487391" w:rsidP="00016BC9">
      <w:pPr>
        <w:rPr>
          <w:color w:val="000000"/>
          <w:sz w:val="24"/>
        </w:rPr>
      </w:pPr>
      <w:r w:rsidRPr="00045E71">
        <w:rPr>
          <w:color w:val="000000"/>
          <w:sz w:val="24"/>
        </w:rPr>
        <w:t>3.</w:t>
      </w:r>
      <w:r w:rsidRPr="00045E71">
        <w:rPr>
          <w:rFonts w:hint="eastAsia"/>
          <w:color w:val="000000"/>
          <w:sz w:val="24"/>
        </w:rPr>
        <w:t>选择一个词语，注意描写对象与修饰词，把自己想到的写下来。</w:t>
      </w:r>
    </w:p>
    <w:p w:rsidR="00487391" w:rsidRPr="00045E71" w:rsidRDefault="00487391" w:rsidP="00016BC9">
      <w:pPr>
        <w:rPr>
          <w:color w:val="000000"/>
          <w:sz w:val="24"/>
        </w:rPr>
      </w:pPr>
      <w:r w:rsidRPr="00045E71">
        <w:rPr>
          <w:color w:val="000000"/>
          <w:sz w:val="24"/>
        </w:rPr>
        <w:t>4.</w:t>
      </w:r>
      <w:r w:rsidRPr="00045E71">
        <w:rPr>
          <w:rFonts w:hint="eastAsia"/>
          <w:color w:val="000000"/>
          <w:sz w:val="24"/>
        </w:rPr>
        <w:t>小组交流，看谁写得最好，取长补短。</w:t>
      </w:r>
    </w:p>
    <w:p w:rsidR="00487391" w:rsidRPr="00045E71" w:rsidRDefault="00487391" w:rsidP="00016BC9">
      <w:pPr>
        <w:rPr>
          <w:b/>
          <w:bCs/>
          <w:color w:val="000000"/>
          <w:sz w:val="24"/>
        </w:rPr>
      </w:pPr>
      <w:r w:rsidRPr="00045E71">
        <w:rPr>
          <w:rFonts w:hint="eastAsia"/>
          <w:b/>
          <w:bCs/>
          <w:color w:val="000000"/>
          <w:sz w:val="24"/>
        </w:rPr>
        <w:t>书写提示</w:t>
      </w:r>
    </w:p>
    <w:p w:rsidR="00487391" w:rsidRPr="00045E71" w:rsidRDefault="00487391" w:rsidP="00016BC9">
      <w:pPr>
        <w:rPr>
          <w:color w:val="000000"/>
          <w:sz w:val="24"/>
        </w:rPr>
      </w:pPr>
      <w:r w:rsidRPr="00045E71">
        <w:rPr>
          <w:rFonts w:hint="eastAsia"/>
          <w:color w:val="000000"/>
          <w:sz w:val="24"/>
        </w:rPr>
        <w:t>出示柳体楷书，领悟字体特点</w:t>
      </w:r>
    </w:p>
    <w:p w:rsidR="00487391" w:rsidRPr="00045E71" w:rsidRDefault="00487391" w:rsidP="00016BC9">
      <w:pPr>
        <w:rPr>
          <w:color w:val="000000"/>
          <w:sz w:val="24"/>
        </w:rPr>
      </w:pPr>
      <w:r w:rsidRPr="00045E71">
        <w:rPr>
          <w:color w:val="000000"/>
          <w:sz w:val="24"/>
        </w:rPr>
        <w:t>1.</w:t>
      </w:r>
      <w:r w:rsidRPr="00045E71">
        <w:rPr>
          <w:rFonts w:hint="eastAsia"/>
          <w:color w:val="000000"/>
          <w:sz w:val="24"/>
        </w:rPr>
        <w:t>出示作品，学生欣赏。【课件</w:t>
      </w:r>
      <w:r w:rsidRPr="00045E71">
        <w:rPr>
          <w:color w:val="000000"/>
          <w:sz w:val="24"/>
        </w:rPr>
        <w:t>6</w:t>
      </w:r>
      <w:r w:rsidRPr="00045E71">
        <w:rPr>
          <w:rFonts w:hint="eastAsia"/>
          <w:color w:val="000000"/>
          <w:sz w:val="24"/>
        </w:rPr>
        <w:t>】柳公权《玄秘塔碑》（局部）</w:t>
      </w:r>
    </w:p>
    <w:p w:rsidR="00487391" w:rsidRPr="00045E71" w:rsidRDefault="00487391" w:rsidP="00016BC9">
      <w:pPr>
        <w:rPr>
          <w:color w:val="000000"/>
          <w:sz w:val="24"/>
        </w:rPr>
      </w:pPr>
      <w:r w:rsidRPr="00045E71">
        <w:rPr>
          <w:rFonts w:hint="eastAsia"/>
          <w:color w:val="000000"/>
          <w:sz w:val="24"/>
        </w:rPr>
        <w:t>教师补充柳公权及“楷书四大家”资料：【课件</w:t>
      </w:r>
      <w:r w:rsidRPr="00045E71">
        <w:rPr>
          <w:color w:val="000000"/>
          <w:sz w:val="24"/>
        </w:rPr>
        <w:t>7</w:t>
      </w:r>
      <w:r w:rsidRPr="00045E71">
        <w:rPr>
          <w:rFonts w:hint="eastAsia"/>
          <w:color w:val="000000"/>
          <w:sz w:val="24"/>
        </w:rPr>
        <w:t>】</w:t>
      </w:r>
    </w:p>
    <w:p w:rsidR="00487391" w:rsidRPr="00045E71" w:rsidRDefault="00487391" w:rsidP="00016BC9">
      <w:pPr>
        <w:rPr>
          <w:rFonts w:ascii="宋体"/>
          <w:color w:val="000000"/>
          <w:sz w:val="24"/>
        </w:rPr>
      </w:pPr>
      <w:r w:rsidRPr="00045E71">
        <w:rPr>
          <w:rFonts w:hint="eastAsia"/>
          <w:color w:val="000000"/>
          <w:sz w:val="24"/>
        </w:rPr>
        <w:t>柳公权</w:t>
      </w:r>
      <w:r w:rsidRPr="00045E71">
        <w:rPr>
          <w:color w:val="000000"/>
          <w:sz w:val="24"/>
        </w:rPr>
        <w:t>(778</w:t>
      </w:r>
      <w:r w:rsidRPr="00045E71">
        <w:rPr>
          <w:rFonts w:hint="eastAsia"/>
          <w:color w:val="000000"/>
          <w:sz w:val="24"/>
        </w:rPr>
        <w:t>年</w:t>
      </w:r>
      <w:r w:rsidRPr="00045E71">
        <w:rPr>
          <w:color w:val="000000"/>
          <w:sz w:val="24"/>
        </w:rPr>
        <w:t>-865</w:t>
      </w:r>
      <w:r w:rsidRPr="00045E71">
        <w:rPr>
          <w:rFonts w:hint="eastAsia"/>
          <w:color w:val="000000"/>
          <w:sz w:val="24"/>
        </w:rPr>
        <w:t>年</w:t>
      </w:r>
      <w:r w:rsidRPr="00045E71">
        <w:rPr>
          <w:color w:val="000000"/>
          <w:sz w:val="24"/>
        </w:rPr>
        <w:t>)</w:t>
      </w:r>
      <w:r w:rsidRPr="00045E71">
        <w:rPr>
          <w:rFonts w:hint="eastAsia"/>
          <w:color w:val="000000"/>
          <w:sz w:val="24"/>
        </w:rPr>
        <w:t>，柳公权</w:t>
      </w:r>
      <w:r w:rsidRPr="00045E71">
        <w:rPr>
          <w:color w:val="000000"/>
          <w:sz w:val="24"/>
        </w:rPr>
        <w:t xml:space="preserve">(778- 865 )  </w:t>
      </w:r>
      <w:r w:rsidRPr="00045E71">
        <w:rPr>
          <w:rFonts w:hint="eastAsia"/>
          <w:color w:val="000000"/>
          <w:sz w:val="24"/>
        </w:rPr>
        <w:t>唐代书法家。字诚悬，京兆华原</w:t>
      </w:r>
      <w:r w:rsidRPr="00045E71">
        <w:rPr>
          <w:color w:val="000000"/>
          <w:sz w:val="24"/>
        </w:rPr>
        <w:t>(</w:t>
      </w:r>
      <w:r w:rsidRPr="00045E71">
        <w:rPr>
          <w:rFonts w:hint="eastAsia"/>
          <w:color w:val="000000"/>
          <w:sz w:val="24"/>
        </w:rPr>
        <w:t>今陕西铜川</w:t>
      </w:r>
      <w:r w:rsidRPr="00045E71">
        <w:rPr>
          <w:color w:val="000000"/>
          <w:sz w:val="24"/>
        </w:rPr>
        <w:t>)</w:t>
      </w:r>
      <w:r w:rsidRPr="00045E71">
        <w:rPr>
          <w:rFonts w:hint="eastAsia"/>
          <w:color w:val="000000"/>
          <w:sz w:val="24"/>
        </w:rPr>
        <w:t>人。官至太子少师。工书，正楷尤知名。初学王羲之</w:t>
      </w:r>
      <w:r w:rsidRPr="00045E71">
        <w:rPr>
          <w:color w:val="000000"/>
          <w:sz w:val="24"/>
        </w:rPr>
        <w:t>,</w:t>
      </w:r>
      <w:r w:rsidRPr="00045E71">
        <w:rPr>
          <w:rFonts w:hint="eastAsia"/>
          <w:color w:val="000000"/>
          <w:sz w:val="24"/>
        </w:rPr>
        <w:t>遍阅近代笔法</w:t>
      </w:r>
      <w:r w:rsidRPr="00045E71">
        <w:rPr>
          <w:color w:val="000000"/>
          <w:sz w:val="24"/>
        </w:rPr>
        <w:t>,</w:t>
      </w:r>
      <w:r w:rsidRPr="00045E71">
        <w:rPr>
          <w:rFonts w:hint="eastAsia"/>
          <w:color w:val="000000"/>
          <w:sz w:val="24"/>
        </w:rPr>
        <w:t>而得力于颜真卿、欧阳询。楷书骨力遒健，结构劲紧</w:t>
      </w:r>
      <w:r w:rsidRPr="00045E71">
        <w:rPr>
          <w:color w:val="000000"/>
          <w:sz w:val="24"/>
        </w:rPr>
        <w:t>,</w:t>
      </w:r>
      <w:r w:rsidRPr="00045E71">
        <w:rPr>
          <w:rFonts w:hint="eastAsia"/>
          <w:color w:val="000000"/>
          <w:sz w:val="24"/>
        </w:rPr>
        <w:t>自成面目</w:t>
      </w:r>
      <w:r w:rsidRPr="00045E71">
        <w:rPr>
          <w:color w:val="000000"/>
          <w:sz w:val="24"/>
        </w:rPr>
        <w:t>,</w:t>
      </w:r>
      <w:r w:rsidRPr="00045E71">
        <w:rPr>
          <w:rFonts w:hint="eastAsia"/>
          <w:color w:val="000000"/>
          <w:sz w:val="24"/>
        </w:rPr>
        <w:t>对后世影响很大</w:t>
      </w:r>
      <w:r w:rsidRPr="00045E71">
        <w:rPr>
          <w:color w:val="000000"/>
          <w:sz w:val="24"/>
        </w:rPr>
        <w:t>,</w:t>
      </w:r>
      <w:r w:rsidRPr="00045E71">
        <w:rPr>
          <w:rFonts w:hint="eastAsia"/>
          <w:color w:val="000000"/>
          <w:sz w:val="24"/>
        </w:rPr>
        <w:t>与颜真卿并称</w:t>
      </w:r>
      <w:r w:rsidRPr="00045E71">
        <w:rPr>
          <w:color w:val="000000"/>
          <w:sz w:val="24"/>
        </w:rPr>
        <w:t>“</w:t>
      </w:r>
      <w:r w:rsidRPr="00045E71">
        <w:rPr>
          <w:rFonts w:hint="eastAsia"/>
          <w:color w:val="000000"/>
          <w:sz w:val="24"/>
        </w:rPr>
        <w:t>颜柳</w:t>
      </w:r>
      <w:r w:rsidRPr="00045E71">
        <w:rPr>
          <w:color w:val="000000"/>
          <w:sz w:val="24"/>
        </w:rPr>
        <w:t>”</w:t>
      </w:r>
      <w:r w:rsidRPr="00045E71">
        <w:rPr>
          <w:rFonts w:hint="eastAsia"/>
          <w:color w:val="000000"/>
          <w:sz w:val="24"/>
        </w:rPr>
        <w:t>。书碑很多</w:t>
      </w:r>
      <w:r w:rsidRPr="00045E71">
        <w:rPr>
          <w:color w:val="000000"/>
          <w:sz w:val="24"/>
        </w:rPr>
        <w:t>,</w:t>
      </w:r>
      <w:r w:rsidRPr="00045E71">
        <w:rPr>
          <w:rFonts w:hint="eastAsia"/>
          <w:color w:val="000000"/>
          <w:sz w:val="24"/>
        </w:rPr>
        <w:t>以《玄秘塔碑》、《金刚经》、《神策军碑》为最著。书迹有《蒙诏帖》《送梨帖题跋》</w:t>
      </w:r>
      <w:r w:rsidRPr="00045E71">
        <w:rPr>
          <w:color w:val="000000"/>
          <w:sz w:val="24"/>
        </w:rPr>
        <w:t xml:space="preserve"> </w:t>
      </w:r>
      <w:r w:rsidRPr="00045E71">
        <w:rPr>
          <w:rFonts w:hint="eastAsia"/>
          <w:color w:val="000000"/>
          <w:sz w:val="24"/>
        </w:rPr>
        <w:t>。</w:t>
      </w:r>
    </w:p>
    <w:p w:rsidR="00487391" w:rsidRPr="00045E71" w:rsidRDefault="00487391" w:rsidP="00016BC9">
      <w:pPr>
        <w:rPr>
          <w:color w:val="000000"/>
          <w:sz w:val="24"/>
        </w:rPr>
      </w:pPr>
      <w:r w:rsidRPr="00045E71">
        <w:rPr>
          <w:color w:val="000000"/>
          <w:sz w:val="24"/>
        </w:rPr>
        <w:t>2.</w:t>
      </w:r>
      <w:r w:rsidRPr="00045E71">
        <w:rPr>
          <w:rFonts w:hint="eastAsia"/>
          <w:color w:val="000000"/>
          <w:sz w:val="24"/>
        </w:rPr>
        <w:t>学生交流，说说自己看懂了什么，有什么收获。</w:t>
      </w:r>
    </w:p>
    <w:p w:rsidR="00487391" w:rsidRPr="00045E71" w:rsidRDefault="00487391" w:rsidP="00016BC9">
      <w:pPr>
        <w:rPr>
          <w:color w:val="000000"/>
          <w:sz w:val="24"/>
        </w:rPr>
      </w:pPr>
      <w:r w:rsidRPr="00045E71">
        <w:rPr>
          <w:color w:val="000000"/>
          <w:sz w:val="24"/>
        </w:rPr>
        <w:t>3.</w:t>
      </w:r>
      <w:r w:rsidRPr="00045E71">
        <w:rPr>
          <w:rFonts w:hint="eastAsia"/>
          <w:color w:val="000000"/>
          <w:sz w:val="24"/>
        </w:rPr>
        <w:t>了解柳公权，明确字体特点。柳公权是唐代著名的书法家，他的楷书特点：用笔方圆并施，点画棱角分明，结构精妙。</w:t>
      </w:r>
    </w:p>
    <w:p w:rsidR="00487391" w:rsidRPr="00045E71" w:rsidRDefault="00487391" w:rsidP="00016BC9">
      <w:pPr>
        <w:rPr>
          <w:color w:val="000000"/>
          <w:sz w:val="24"/>
        </w:rPr>
      </w:pPr>
      <w:r w:rsidRPr="00045E71">
        <w:rPr>
          <w:color w:val="000000"/>
          <w:sz w:val="24"/>
        </w:rPr>
        <w:t>4.</w:t>
      </w:r>
      <w:r w:rsidRPr="00045E71">
        <w:rPr>
          <w:rFonts w:hint="eastAsia"/>
          <w:color w:val="000000"/>
          <w:sz w:val="24"/>
        </w:rPr>
        <w:t>出示柳公权其他作品，引导同学们再次欣赏。</w:t>
      </w:r>
    </w:p>
    <w:p w:rsidR="00487391" w:rsidRPr="00045E71" w:rsidRDefault="00487391" w:rsidP="00016BC9">
      <w:pPr>
        <w:rPr>
          <w:b/>
          <w:bCs/>
          <w:color w:val="000000"/>
          <w:sz w:val="24"/>
        </w:rPr>
      </w:pPr>
      <w:r w:rsidRPr="00045E71">
        <w:rPr>
          <w:rFonts w:hint="eastAsia"/>
          <w:b/>
          <w:bCs/>
          <w:color w:val="000000"/>
          <w:sz w:val="24"/>
        </w:rPr>
        <w:t>日积月累</w:t>
      </w:r>
    </w:p>
    <w:p w:rsidR="00487391" w:rsidRPr="00045E71" w:rsidRDefault="00487391" w:rsidP="00016BC9">
      <w:pPr>
        <w:rPr>
          <w:color w:val="000000"/>
          <w:sz w:val="24"/>
        </w:rPr>
      </w:pPr>
      <w:r w:rsidRPr="00045E71">
        <w:rPr>
          <w:rFonts w:hint="eastAsia"/>
          <w:color w:val="000000"/>
          <w:sz w:val="24"/>
        </w:rPr>
        <w:t>学习鲁迅名言，领悟精神内涵</w:t>
      </w:r>
    </w:p>
    <w:p w:rsidR="00487391" w:rsidRPr="00045E71" w:rsidRDefault="00487391" w:rsidP="00016BC9">
      <w:pPr>
        <w:numPr>
          <w:ilvl w:val="0"/>
          <w:numId w:val="13"/>
        </w:numPr>
        <w:tabs>
          <w:tab w:val="clear" w:pos="312"/>
        </w:tabs>
        <w:rPr>
          <w:color w:val="000000"/>
          <w:sz w:val="24"/>
        </w:rPr>
      </w:pPr>
      <w:r w:rsidRPr="00045E71">
        <w:rPr>
          <w:rFonts w:hint="eastAsia"/>
          <w:color w:val="000000"/>
          <w:sz w:val="24"/>
        </w:rPr>
        <w:t>学生自读鲁迅名言，说说懂了多少。</w:t>
      </w:r>
    </w:p>
    <w:p w:rsidR="00487391" w:rsidRPr="00045E71" w:rsidRDefault="00487391" w:rsidP="00016BC9">
      <w:pPr>
        <w:numPr>
          <w:ilvl w:val="0"/>
          <w:numId w:val="13"/>
        </w:numPr>
        <w:tabs>
          <w:tab w:val="clear" w:pos="312"/>
        </w:tabs>
        <w:rPr>
          <w:color w:val="000000"/>
          <w:sz w:val="24"/>
        </w:rPr>
      </w:pPr>
      <w:r w:rsidRPr="00045E71">
        <w:rPr>
          <w:rFonts w:hint="eastAsia"/>
          <w:color w:val="000000"/>
          <w:sz w:val="24"/>
        </w:rPr>
        <w:t>指名读名言，教师纠正指导。【课件</w:t>
      </w:r>
      <w:r w:rsidRPr="00045E71">
        <w:rPr>
          <w:color w:val="000000"/>
          <w:sz w:val="24"/>
        </w:rPr>
        <w:t>8-11</w:t>
      </w:r>
      <w:r w:rsidRPr="00045E71">
        <w:rPr>
          <w:rFonts w:hint="eastAsia"/>
          <w:color w:val="000000"/>
          <w:sz w:val="24"/>
        </w:rPr>
        <w:t>】</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w:t>
      </w:r>
      <w:r w:rsidRPr="00045E71">
        <w:rPr>
          <w:rFonts w:ascii="宋体" w:hAnsi="宋体" w:cs="宋体"/>
          <w:color w:val="000000"/>
          <w:sz w:val="24"/>
        </w:rPr>
        <w:t>1</w:t>
      </w:r>
      <w:r w:rsidRPr="00045E71">
        <w:rPr>
          <w:rFonts w:ascii="宋体" w:hAnsi="宋体" w:cs="宋体" w:hint="eastAsia"/>
          <w:color w:val="000000"/>
          <w:sz w:val="24"/>
        </w:rPr>
        <w:t>）“无情未必真豪杰，怜子如何不丈夫”：</w:t>
      </w:r>
    </w:p>
    <w:p w:rsidR="00487391" w:rsidRPr="00045E71" w:rsidRDefault="00487391" w:rsidP="00016BC9">
      <w:pPr>
        <w:ind w:firstLineChars="200" w:firstLine="31680"/>
        <w:rPr>
          <w:rFonts w:ascii="宋体" w:cs="宋体"/>
          <w:color w:val="000000"/>
          <w:sz w:val="24"/>
        </w:rPr>
      </w:pPr>
      <w:r w:rsidRPr="00045E71">
        <w:rPr>
          <w:rFonts w:ascii="宋体" w:hAnsi="宋体" w:cs="宋体" w:hint="eastAsia"/>
          <w:color w:val="000000"/>
          <w:sz w:val="24"/>
          <w:shd w:val="clear" w:color="auto" w:fill="FFFFFF"/>
        </w:rPr>
        <w:t>看似多情，却是在玩弄感情，这是多情的无情。更加不是豪杰。然而，在成就大义的同时又能顾全自己的子女，比无情的多情少了份悲怆，却多出了许多无法衡量的幸福与快乐。这是多情的多情，难道不是</w:t>
      </w:r>
      <w:hyperlink r:id="rId49" w:tgtFrame="https://wenda.so.com/q/_blank" w:history="1">
        <w:r w:rsidRPr="00045E71">
          <w:rPr>
            <w:rStyle w:val="Hyperlink"/>
            <w:rFonts w:ascii="宋体" w:hAnsi="宋体" w:cs="宋体" w:hint="eastAsia"/>
            <w:color w:val="000000"/>
            <w:sz w:val="24"/>
            <w:shd w:val="clear" w:color="auto" w:fill="FFFFFF"/>
          </w:rPr>
          <w:t>大丈夫</w:t>
        </w:r>
      </w:hyperlink>
      <w:r w:rsidRPr="00045E71">
        <w:rPr>
          <w:rFonts w:ascii="宋体" w:hAnsi="宋体" w:cs="宋体" w:hint="eastAsia"/>
          <w:color w:val="000000"/>
          <w:sz w:val="24"/>
          <w:shd w:val="clear" w:color="auto" w:fill="FFFFFF"/>
        </w:rPr>
        <w:t>么？</w:t>
      </w:r>
    </w:p>
    <w:p w:rsidR="00487391" w:rsidRPr="00045E71" w:rsidRDefault="00487391" w:rsidP="00016BC9">
      <w:pPr>
        <w:rPr>
          <w:rFonts w:ascii="宋体" w:cs="宋体"/>
          <w:color w:val="000000"/>
          <w:sz w:val="24"/>
        </w:rPr>
      </w:pPr>
      <w:r w:rsidRPr="00045E71">
        <w:rPr>
          <w:rFonts w:ascii="宋体" w:hAnsi="宋体" w:cs="宋体" w:hint="eastAsia"/>
          <w:color w:val="000000"/>
          <w:sz w:val="24"/>
        </w:rPr>
        <w:t>（</w:t>
      </w:r>
      <w:r w:rsidRPr="00045E71">
        <w:rPr>
          <w:rFonts w:ascii="宋体" w:hAnsi="宋体" w:cs="宋体"/>
          <w:color w:val="000000"/>
          <w:sz w:val="24"/>
        </w:rPr>
        <w:t>2</w:t>
      </w:r>
      <w:r w:rsidRPr="00045E71">
        <w:rPr>
          <w:rFonts w:ascii="宋体" w:hAnsi="宋体" w:cs="宋体" w:hint="eastAsia"/>
          <w:color w:val="000000"/>
          <w:sz w:val="24"/>
        </w:rPr>
        <w:t>）“其实地上本没有路，走的人多了，也便成了路”：</w:t>
      </w:r>
    </w:p>
    <w:p w:rsidR="00487391" w:rsidRPr="00045E71" w:rsidRDefault="00487391" w:rsidP="00016BC9">
      <w:pPr>
        <w:ind w:firstLineChars="200" w:firstLine="31680"/>
        <w:rPr>
          <w:rFonts w:ascii="宋体" w:cs="宋体"/>
          <w:color w:val="000000"/>
          <w:sz w:val="24"/>
          <w:shd w:val="clear" w:color="auto" w:fill="FFFFFF"/>
        </w:rPr>
      </w:pPr>
      <w:r w:rsidRPr="00045E71">
        <w:rPr>
          <w:rFonts w:ascii="宋体" w:hAnsi="宋体" w:cs="宋体" w:hint="eastAsia"/>
          <w:color w:val="000000"/>
          <w:sz w:val="24"/>
          <w:shd w:val="clear" w:color="auto" w:fill="FFFFFF"/>
        </w:rPr>
        <w:t>路是人走出来的，要敢为天下先，要敢于披荆斩棘，勇于开拓创新。</w:t>
      </w:r>
    </w:p>
    <w:p w:rsidR="00487391" w:rsidRPr="00045E71" w:rsidRDefault="00487391" w:rsidP="00016BC9">
      <w:pPr>
        <w:rPr>
          <w:rFonts w:ascii="宋体" w:cs="宋体"/>
          <w:color w:val="000000"/>
          <w:sz w:val="24"/>
          <w:shd w:val="clear" w:color="auto" w:fill="FFFFFF"/>
        </w:rPr>
      </w:pPr>
      <w:r w:rsidRPr="00045E71">
        <w:rPr>
          <w:rFonts w:ascii="宋体" w:hAnsi="宋体" w:cs="宋体" w:hint="eastAsia"/>
          <w:color w:val="000000"/>
          <w:sz w:val="24"/>
          <w:shd w:val="clear" w:color="auto" w:fill="FFFFFF"/>
        </w:rPr>
        <w:t>（</w:t>
      </w:r>
      <w:r w:rsidRPr="00045E71">
        <w:rPr>
          <w:rFonts w:ascii="宋体" w:hAnsi="宋体" w:cs="宋体"/>
          <w:color w:val="000000"/>
          <w:sz w:val="24"/>
          <w:shd w:val="clear" w:color="auto" w:fill="FFFFFF"/>
        </w:rPr>
        <w:t>3</w:t>
      </w:r>
      <w:r w:rsidRPr="00045E71">
        <w:rPr>
          <w:rFonts w:ascii="宋体" w:hAnsi="宋体" w:cs="宋体" w:hint="eastAsia"/>
          <w:color w:val="000000"/>
          <w:sz w:val="24"/>
          <w:shd w:val="clear" w:color="auto" w:fill="FFFFFF"/>
        </w:rPr>
        <w:t>）“惟有民魂是值得宝贵的，惟有他发扬起来，中国才有真进步”：</w:t>
      </w:r>
    </w:p>
    <w:p w:rsidR="00487391" w:rsidRPr="00045E71" w:rsidRDefault="00487391" w:rsidP="00016BC9">
      <w:pPr>
        <w:ind w:firstLineChars="200" w:firstLine="31680"/>
        <w:rPr>
          <w:rFonts w:ascii="宋体" w:cs="宋体"/>
          <w:color w:val="000000"/>
          <w:sz w:val="24"/>
          <w:shd w:val="clear" w:color="auto" w:fill="FFFFFF"/>
        </w:rPr>
      </w:pPr>
      <w:r w:rsidRPr="00045E71">
        <w:rPr>
          <w:rFonts w:ascii="宋体" w:hAnsi="宋体" w:cs="宋体" w:hint="eastAsia"/>
          <w:color w:val="000000"/>
          <w:sz w:val="24"/>
          <w:shd w:val="clear" w:color="auto" w:fill="FFFFFF"/>
        </w:rPr>
        <w:t>中国与中华民族是一体的。中国想要发展，前提是中华民族的发展。而最能代表一个民族的就是他的民族精神和文化，这就是一个民族的灵魂，也就是民族魂。只有民族魂发扬起来，民族才能站立起来，国家才能发展。</w:t>
      </w:r>
    </w:p>
    <w:p w:rsidR="00487391" w:rsidRPr="00045E71" w:rsidRDefault="00487391" w:rsidP="00016BC9">
      <w:pPr>
        <w:rPr>
          <w:rFonts w:ascii="宋体" w:cs="宋体"/>
          <w:color w:val="000000"/>
          <w:sz w:val="24"/>
          <w:shd w:val="clear" w:color="auto" w:fill="FFFFFF"/>
        </w:rPr>
      </w:pPr>
      <w:r w:rsidRPr="00045E71">
        <w:rPr>
          <w:rFonts w:ascii="宋体" w:hAnsi="宋体" w:cs="宋体" w:hint="eastAsia"/>
          <w:color w:val="000000"/>
          <w:sz w:val="24"/>
          <w:shd w:val="clear" w:color="auto" w:fill="FFFFFF"/>
        </w:rPr>
        <w:t>（</w:t>
      </w:r>
      <w:r w:rsidRPr="00045E71">
        <w:rPr>
          <w:rFonts w:ascii="宋体" w:hAnsi="宋体" w:cs="宋体"/>
          <w:color w:val="000000"/>
          <w:sz w:val="24"/>
          <w:shd w:val="clear" w:color="auto" w:fill="FFFFFF"/>
        </w:rPr>
        <w:t>4</w:t>
      </w:r>
      <w:r w:rsidRPr="00045E71">
        <w:rPr>
          <w:rFonts w:ascii="宋体" w:hAnsi="宋体" w:cs="宋体" w:hint="eastAsia"/>
          <w:color w:val="000000"/>
          <w:sz w:val="24"/>
          <w:shd w:val="clear" w:color="auto" w:fill="FFFFFF"/>
        </w:rPr>
        <w:t>）“我们从古以来，就有埋头苦干的人，有拼命硬干的人，有为民请命的人，有舍身求法的人……这就是中国的脊梁”：</w:t>
      </w:r>
    </w:p>
    <w:p w:rsidR="00487391" w:rsidRPr="00045E71" w:rsidRDefault="00487391" w:rsidP="00016BC9">
      <w:pPr>
        <w:ind w:firstLineChars="200" w:firstLine="31680"/>
        <w:rPr>
          <w:color w:val="000000"/>
          <w:sz w:val="24"/>
        </w:rPr>
      </w:pPr>
      <w:r w:rsidRPr="00045E71">
        <w:rPr>
          <w:rFonts w:ascii="宋体" w:hAnsi="宋体" w:cs="宋体" w:hint="eastAsia"/>
          <w:color w:val="000000"/>
          <w:sz w:val="24"/>
          <w:shd w:val="clear" w:color="auto" w:fill="FFFFFF"/>
        </w:rPr>
        <w:t>这是说明中国人中有骨气、有自信的人大有人在，他们是中国的脊梁。</w:t>
      </w:r>
    </w:p>
    <w:p w:rsidR="00487391" w:rsidRPr="00045E71" w:rsidRDefault="00487391" w:rsidP="00016BC9">
      <w:pPr>
        <w:widowControl/>
        <w:shd w:val="clear" w:color="auto" w:fill="FFFFFF"/>
        <w:jc w:val="left"/>
        <w:rPr>
          <w:rFonts w:ascii="宋体"/>
          <w:color w:val="000000"/>
          <w:sz w:val="24"/>
        </w:rPr>
      </w:pPr>
      <w:r w:rsidRPr="00045E71">
        <w:rPr>
          <w:color w:val="000000"/>
          <w:sz w:val="24"/>
        </w:rPr>
        <w:t>3.</w:t>
      </w:r>
      <w:r w:rsidRPr="00045E71">
        <w:rPr>
          <w:rFonts w:hint="eastAsia"/>
          <w:color w:val="000000"/>
          <w:sz w:val="24"/>
        </w:rPr>
        <w:t>自读积累，领悟鲁迅先生的精神内涵。</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Style w:val="Strong"/>
          <w:rFonts w:ascii="宋体" w:hAnsi="宋体" w:cs="宋体" w:hint="eastAsia"/>
          <w:color w:val="000000"/>
          <w:kern w:val="0"/>
          <w:sz w:val="24"/>
          <w:lang/>
        </w:rPr>
        <w:t>教学反思</w:t>
      </w:r>
    </w:p>
    <w:p w:rsidR="00487391" w:rsidRDefault="00487391" w:rsidP="00016BC9">
      <w:pPr>
        <w:widowControl/>
        <w:shd w:val="clear" w:color="auto" w:fill="FFFFFF"/>
        <w:jc w:val="left"/>
        <w:rPr>
          <w:rFonts w:ascii="宋体" w:cs="宋体"/>
          <w:b/>
          <w:color w:val="000000"/>
          <w:kern w:val="0"/>
          <w:szCs w:val="21"/>
          <w:shd w:val="clear" w:color="auto" w:fill="FFFFFF"/>
        </w:rPr>
      </w:pPr>
    </w:p>
    <w:p w:rsidR="0048739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jc w:val="left"/>
        <w:rPr>
          <w:rFonts w:ascii="宋体" w:cs="宋体"/>
          <w:b/>
          <w:color w:val="000000"/>
          <w:kern w:val="0"/>
          <w:szCs w:val="21"/>
          <w:shd w:val="clear" w:color="auto" w:fill="FFFFFF"/>
        </w:rPr>
      </w:pPr>
    </w:p>
    <w:p w:rsidR="00487391" w:rsidRPr="00045E71" w:rsidRDefault="00487391" w:rsidP="00016BC9">
      <w:pPr>
        <w:widowControl/>
        <w:shd w:val="clear" w:color="auto" w:fill="FFFFFF"/>
        <w:rPr>
          <w:rFonts w:ascii="宋体" w:cs="宋体"/>
          <w:b/>
          <w:color w:val="000000"/>
          <w:kern w:val="0"/>
          <w:szCs w:val="21"/>
          <w:shd w:val="clear" w:color="auto" w:fill="FFFFFF"/>
        </w:rPr>
      </w:pPr>
      <w:r w:rsidRPr="00045E71">
        <w:rPr>
          <w:rFonts w:ascii="宋体" w:hAnsi="宋体" w:cs="宋体" w:hint="eastAsia"/>
          <w:b/>
          <w:color w:val="000000"/>
          <w:kern w:val="0"/>
          <w:szCs w:val="21"/>
          <w:shd w:val="clear" w:color="auto" w:fill="FFFFFF"/>
        </w:rPr>
        <w:t>总序：</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主备人：</w:t>
      </w:r>
      <w:r w:rsidRPr="00045E71">
        <w:rPr>
          <w:rFonts w:ascii="宋体" w:hAnsi="宋体" w:cs="宋体"/>
          <w:b/>
          <w:color w:val="000000"/>
          <w:kern w:val="0"/>
          <w:szCs w:val="21"/>
          <w:shd w:val="clear" w:color="auto" w:fill="FFFFFF"/>
        </w:rPr>
        <w:t xml:space="preserve">                   </w:t>
      </w:r>
      <w:r w:rsidRPr="00045E71">
        <w:rPr>
          <w:rFonts w:ascii="宋体" w:hAnsi="宋体" w:cs="宋体" w:hint="eastAsia"/>
          <w:b/>
          <w:color w:val="000000"/>
          <w:kern w:val="0"/>
          <w:szCs w:val="21"/>
          <w:shd w:val="clear" w:color="auto" w:fill="FFFFFF"/>
        </w:rPr>
        <w:t>复备人：</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习作：有你，真好</w:t>
      </w:r>
    </w:p>
    <w:p w:rsidR="00487391" w:rsidRPr="00045E71" w:rsidRDefault="00487391" w:rsidP="00016BC9">
      <w:pPr>
        <w:widowControl/>
        <w:shd w:val="clear" w:color="auto" w:fill="FFFFFF"/>
        <w:jc w:val="left"/>
        <w:rPr>
          <w:rFonts w:ascii="宋体" w:cs="宋体"/>
          <w:b/>
          <w:color w:val="000000"/>
          <w:kern w:val="0"/>
          <w:szCs w:val="21"/>
          <w:shd w:val="clear" w:color="auto" w:fill="FFFFFF"/>
        </w:rPr>
      </w:pPr>
      <w:r w:rsidRPr="00045E71">
        <w:rPr>
          <w:rFonts w:ascii="宋体" w:cs="宋体" w:hint="eastAsia"/>
          <w:b/>
          <w:color w:val="000000"/>
          <w:kern w:val="0"/>
          <w:szCs w:val="21"/>
          <w:shd w:val="clear" w:color="auto" w:fill="FFFFFF"/>
        </w:rPr>
        <w:t>教学目标</w:t>
      </w:r>
      <w:r w:rsidRPr="00045E71">
        <w:rPr>
          <w:rFonts w:ascii="宋体" w:cs="宋体"/>
          <w:b/>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针对学生实际，训练他们感受生活，表达感情的能力。</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训练学生叙事的能力，力求叙事具体、生动，又能扣住主旨。</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训练学生构思能力，安排文章结构的能力。</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训练学生语言表达能力，语言力求表情达意，有能生动吸引人。</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教学重点</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训练学生叙事的能力，力求叙事具体、生动。</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教学难点</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叙述过程中要融入自己的情感。</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教具准备</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课件</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教学设计</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一、欣赏歌曲，导入新课</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 xml:space="preserve">1. </w:t>
      </w:r>
      <w:r w:rsidRPr="00045E71">
        <w:rPr>
          <w:rFonts w:ascii="宋体" w:cs="宋体" w:hint="eastAsia"/>
          <w:color w:val="000000"/>
          <w:kern w:val="0"/>
          <w:szCs w:val="21"/>
          <w:shd w:val="clear" w:color="auto" w:fill="FFFFFF"/>
        </w:rPr>
        <w:t>播放歌曲。【课件</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】刘和刚的《父亲》</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 xml:space="preserve">2. </w:t>
      </w:r>
      <w:r w:rsidRPr="00045E71">
        <w:rPr>
          <w:rFonts w:ascii="宋体" w:cs="宋体" w:hint="eastAsia"/>
          <w:color w:val="000000"/>
          <w:kern w:val="0"/>
          <w:szCs w:val="21"/>
          <w:shd w:val="clear" w:color="auto" w:fill="FFFFFF"/>
        </w:rPr>
        <w:t>学生欣赏后谈一谈自己的感受。</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 xml:space="preserve">3. </w:t>
      </w:r>
      <w:r w:rsidRPr="00045E71">
        <w:rPr>
          <w:rFonts w:ascii="宋体" w:cs="宋体" w:hint="eastAsia"/>
          <w:color w:val="000000"/>
          <w:kern w:val="0"/>
          <w:szCs w:val="21"/>
          <w:shd w:val="clear" w:color="auto" w:fill="FFFFFF"/>
        </w:rPr>
        <w:t>总结谈话：父爱如山，在每个人的成长过程中，父亲为了孩子的成长，费尽了心血。当孩子慢慢成长起来，父亲却像一棵大树一样渐渐枯萎了。歌曲中“这辈子做你的儿女我没有做够，央求你呀下辈子还做我的父亲。”这一句感动得无数人流下热泪。想想一路走来，一直有父亲陪伴左右，真想大声喊出一句话“有你，真好”</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 xml:space="preserve">4. </w:t>
      </w:r>
      <w:r w:rsidRPr="00045E71">
        <w:rPr>
          <w:rFonts w:ascii="宋体" w:cs="宋体" w:hint="eastAsia"/>
          <w:color w:val="000000"/>
          <w:kern w:val="0"/>
          <w:szCs w:val="21"/>
          <w:shd w:val="clear" w:color="auto" w:fill="FFFFFF"/>
        </w:rPr>
        <w:t>今天，我们就来写一篇作文：有你，真好（板书题目）</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二、用心构思，列出提纲</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 xml:space="preserve">1. </w:t>
      </w:r>
      <w:r w:rsidRPr="00045E71">
        <w:rPr>
          <w:rFonts w:ascii="宋体" w:cs="宋体" w:hint="eastAsia"/>
          <w:color w:val="000000"/>
          <w:kern w:val="0"/>
          <w:szCs w:val="21"/>
          <w:shd w:val="clear" w:color="auto" w:fill="FFFFFF"/>
        </w:rPr>
        <w:t>出示：【课件</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cs="Calibri"/>
          <w:color w:val="000000"/>
          <w:kern w:val="0"/>
          <w:szCs w:val="21"/>
          <w:shd w:val="clear" w:color="auto" w:fill="FFFFFF"/>
        </w:rPr>
        <w:t></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看到“有你，真好”这句话，你想到了谁？</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cs="Calibri"/>
          <w:color w:val="000000"/>
          <w:kern w:val="0"/>
          <w:szCs w:val="21"/>
          <w:shd w:val="clear" w:color="auto" w:fill="FFFFFF"/>
        </w:rPr>
        <w:t></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为什么觉得有他“真好”</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cs="Calibri"/>
          <w:color w:val="000000"/>
          <w:kern w:val="0"/>
          <w:szCs w:val="21"/>
          <w:shd w:val="clear" w:color="auto" w:fill="FFFFFF"/>
        </w:rPr>
        <w:t></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哪件事或哪几件事让你感触比较深？</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cs="Calibri"/>
          <w:color w:val="000000"/>
          <w:kern w:val="0"/>
          <w:szCs w:val="21"/>
          <w:shd w:val="clear" w:color="auto" w:fill="FFFFFF"/>
        </w:rPr>
        <w:t></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当时的场景是怎样的？</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 xml:space="preserve">2. </w:t>
      </w:r>
      <w:r w:rsidRPr="00045E71">
        <w:rPr>
          <w:rFonts w:ascii="宋体" w:cs="宋体" w:hint="eastAsia"/>
          <w:color w:val="000000"/>
          <w:kern w:val="0"/>
          <w:szCs w:val="21"/>
          <w:shd w:val="clear" w:color="auto" w:fill="FFFFFF"/>
        </w:rPr>
        <w:t>学生分组，针对以上问题，小组内的同学自由发言，相互交流。</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审题指导：</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）“你”</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可以父母、亲朋、师长，也可是同学、路人、对手等等。</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）“好”</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有你的好处应该在文中明确反映出来，读者应该能够在第一时间感受出来，体会出感情来；</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）“你”</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要是全文与“你”相符，不要出现人称牵强的现象。</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列出写作提纲。</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三、细读范文，含英咀华</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学生细读课前下发的范文《有你，真好》。</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范文：</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有你，真好</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ind w:firstLineChars="196" w:firstLine="31680"/>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是你将我教育成人，是你教我丰富的知识，让我已不再那么幼稚反而成熟许多，同学们都亲切地叫你“老戴”。</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ind w:firstLineChars="196" w:firstLine="31680"/>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你上课十分严肃，上课时很少有微笑，表情十分严肃认真，好像把我们当作你的亲生儿女一样对待。由于你上课的威严，让我们有几分惧怕。你为了能让我们考上好的中学，教室里的荧光屏你不知升降了多少次，遇到了难题，你总是非常耐心地一一解答。有什么事没做好，你会十分具有责任心地耐心教导我们，为了我们，你的眼睛发炎了都还要坚持给我们上课。</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ind w:firstLineChars="196" w:firstLine="31680"/>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虽然“老戴”上课时十分严肃，可到了课后却又十分亲切温和。</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ind w:firstLineChars="196" w:firstLine="31680"/>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记得六年级的我还是十分地健忘，每趟都会忘记带伞，有一天下起了大雨，妈妈上班工作很忙，爸爸又去三明工作了。“老戴”看见了焦急等待的我，便要送我一程，到了“老戴”家前的那片空地时，她便把雨伞给了我，叫我自己回去，不送我了。因为“老戴”家中有个女儿要照顾，我便拿着雨伞说了声谢谢消失在雨帘中。可我却没有注意到“老戴”为了不让我淋着，又怕我看到会自己跑回家，便把雨伞倾向我，而自己却淋了一身。</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ind w:firstLineChars="196" w:firstLine="31680"/>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还有一回，那时体弱多病的我，因为拉肚子去医院看病而无法按时到校，稍好一些才到学校。一进门“老戴”那双充满些血丝的眼睛就望着我，第一句暖心的话就是：“好些了吗？”我点了点头，便进了教室继续上课。</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ind w:firstLineChars="196" w:firstLine="31680"/>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在小学的六年中，有三年都是“老戴”教，在要毕业即将分别的时刻，大家都哭了，眼泪像断了线的珠子，怎么也止不住。</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ind w:firstLineChars="196" w:firstLine="31680"/>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是你像蜡烛一般燃烧了自己，照亮了我们，是你像园丁一样，哺育了我们，让我学到了不少的知识。</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ind w:firstLineChars="196" w:firstLine="31680"/>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有你真好！我的数学老师</w:t>
      </w:r>
      <w:r w:rsidRPr="00045E71">
        <w:rPr>
          <w:rFonts w:ascii="宋体" w:cs="宋体"/>
          <w:color w:val="000000"/>
          <w:kern w:val="0"/>
          <w:szCs w:val="21"/>
          <w:shd w:val="clear" w:color="auto" w:fill="FFFFFF"/>
        </w:rPr>
        <w:t>——</w:t>
      </w:r>
      <w:r w:rsidRPr="00045E71">
        <w:rPr>
          <w:rFonts w:ascii="宋体" w:cs="宋体" w:hint="eastAsia"/>
          <w:color w:val="000000"/>
          <w:kern w:val="0"/>
          <w:szCs w:val="21"/>
          <w:shd w:val="clear" w:color="auto" w:fill="FFFFFF"/>
        </w:rPr>
        <w:t>戴老师。</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交流：从这篇文章中你学到了什么？</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四、假想情境，精心作文</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1.</w:t>
      </w:r>
      <w:r w:rsidRPr="00045E71">
        <w:rPr>
          <w:rFonts w:ascii="宋体" w:cs="宋体" w:hint="eastAsia"/>
          <w:color w:val="000000"/>
          <w:kern w:val="0"/>
          <w:szCs w:val="21"/>
          <w:shd w:val="clear" w:color="auto" w:fill="FFFFFF"/>
        </w:rPr>
        <w:t>出示题目及要求。</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【课件</w:t>
      </w:r>
      <w:r w:rsidRPr="00045E71">
        <w:rPr>
          <w:rFonts w:ascii="宋体" w:cs="宋体"/>
          <w:color w:val="000000"/>
          <w:kern w:val="0"/>
          <w:szCs w:val="21"/>
          <w:shd w:val="clear" w:color="auto" w:fill="FFFFFF"/>
        </w:rPr>
        <w:t>4</w:t>
      </w:r>
      <w:r w:rsidRPr="00045E71">
        <w:rPr>
          <w:rFonts w:ascii="宋体" w:cs="宋体" w:hint="eastAsia"/>
          <w:color w:val="000000"/>
          <w:kern w:val="0"/>
          <w:szCs w:val="21"/>
          <w:shd w:val="clear" w:color="auto" w:fill="FFFFFF"/>
        </w:rPr>
        <w:t>】</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题目：</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有你，真好</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要求：①结合个人生活经历，选取真实的生活片断，写一篇</w:t>
      </w:r>
      <w:r w:rsidRPr="00045E71">
        <w:rPr>
          <w:rFonts w:ascii="宋体" w:cs="宋体"/>
          <w:color w:val="000000"/>
          <w:kern w:val="0"/>
          <w:szCs w:val="21"/>
          <w:shd w:val="clear" w:color="auto" w:fill="FFFFFF"/>
        </w:rPr>
        <w:t>500</w:t>
      </w:r>
      <w:r w:rsidRPr="00045E71">
        <w:rPr>
          <w:rFonts w:ascii="宋体" w:cs="宋体" w:hint="eastAsia"/>
          <w:color w:val="000000"/>
          <w:kern w:val="0"/>
          <w:szCs w:val="21"/>
          <w:shd w:val="clear" w:color="auto" w:fill="FFFFFF"/>
        </w:rPr>
        <w:t>字以上的记叙文；</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②文章叙事清楚，结构完整，内容充实；</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③恰当运用描写、抒情等表达方式，写出真情实感；</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④作文中不得出现真实的校名和人名。</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color w:val="000000"/>
          <w:kern w:val="0"/>
          <w:szCs w:val="21"/>
          <w:shd w:val="clear" w:color="auto" w:fill="FFFFFF"/>
        </w:rPr>
        <w:t>2.</w:t>
      </w:r>
      <w:r w:rsidRPr="00045E71">
        <w:rPr>
          <w:rFonts w:ascii="宋体" w:cs="宋体" w:hint="eastAsia"/>
          <w:color w:val="000000"/>
          <w:kern w:val="0"/>
          <w:szCs w:val="21"/>
          <w:shd w:val="clear" w:color="auto" w:fill="FFFFFF"/>
        </w:rPr>
        <w:t>假想这个“你”就在眼前，你在用文字和他对话。</w:t>
      </w:r>
      <w:r w:rsidRPr="00045E71">
        <w:rPr>
          <w:rFonts w:ascii="宋体" w:cs="宋体"/>
          <w:color w:val="000000"/>
          <w:kern w:val="0"/>
          <w:szCs w:val="21"/>
          <w:shd w:val="clear" w:color="auto" w:fill="FFFFFF"/>
        </w:rPr>
        <w:t>3.</w:t>
      </w:r>
      <w:r w:rsidRPr="00045E71">
        <w:rPr>
          <w:rFonts w:ascii="宋体" w:cs="宋体" w:hint="eastAsia"/>
          <w:color w:val="000000"/>
          <w:kern w:val="0"/>
          <w:szCs w:val="21"/>
          <w:shd w:val="clear" w:color="auto" w:fill="FFFFFF"/>
        </w:rPr>
        <w:t>写完后读一读，看看事情写得具体吗？融入了自己的情感了吗？</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（板书：事情具体</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感情真挚）</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板书设计</w:t>
      </w:r>
      <w:r w:rsidRPr="00045E71">
        <w:rPr>
          <w:rFonts w:ascii="宋体" w:cs="宋体"/>
          <w:color w:val="000000"/>
          <w:kern w:val="0"/>
          <w:szCs w:val="21"/>
          <w:shd w:val="clear" w:color="auto" w:fill="FFFFFF"/>
        </w:rPr>
        <w:t xml:space="preserve"> </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有你，真好</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事情具体</w:t>
      </w:r>
      <w:r w:rsidRPr="00045E71">
        <w:rPr>
          <w:rFonts w:ascii="宋体" w:cs="宋体"/>
          <w:color w:val="000000"/>
          <w:kern w:val="0"/>
          <w:szCs w:val="21"/>
          <w:shd w:val="clear" w:color="auto" w:fill="FFFFFF"/>
        </w:rPr>
        <w:t xml:space="preserve">  </w:t>
      </w:r>
      <w:r w:rsidRPr="00045E71">
        <w:rPr>
          <w:rFonts w:ascii="宋体" w:cs="宋体" w:hint="eastAsia"/>
          <w:color w:val="000000"/>
          <w:kern w:val="0"/>
          <w:szCs w:val="21"/>
          <w:shd w:val="clear" w:color="auto" w:fill="FFFFFF"/>
        </w:rPr>
        <w:t>感情真挚</w:t>
      </w:r>
    </w:p>
    <w:p w:rsidR="00487391" w:rsidRPr="00045E71" w:rsidRDefault="00487391" w:rsidP="00016BC9">
      <w:pPr>
        <w:widowControl/>
        <w:shd w:val="clear" w:color="auto" w:fill="FFFFFF"/>
        <w:jc w:val="left"/>
        <w:rPr>
          <w:rFonts w:ascii="宋体" w:cs="宋体"/>
          <w:color w:val="000000"/>
          <w:kern w:val="0"/>
          <w:szCs w:val="21"/>
          <w:shd w:val="clear" w:color="auto" w:fill="FFFFFF"/>
        </w:rPr>
      </w:pPr>
      <w:r w:rsidRPr="00045E71">
        <w:rPr>
          <w:rFonts w:ascii="宋体" w:cs="宋体" w:hint="eastAsia"/>
          <w:color w:val="000000"/>
          <w:kern w:val="0"/>
          <w:szCs w:val="21"/>
          <w:shd w:val="clear" w:color="auto" w:fill="FFFFFF"/>
        </w:rPr>
        <w:t>教学反思</w:t>
      </w:r>
    </w:p>
    <w:p w:rsidR="00487391" w:rsidRPr="00045E71" w:rsidRDefault="00487391" w:rsidP="00016BC9">
      <w:pPr>
        <w:rPr>
          <w:rFonts w:ascii="微软雅黑" w:eastAsia="微软雅黑" w:hAnsi="微软雅黑" w:cs="微软雅黑"/>
          <w:b/>
          <w:color w:val="000000"/>
          <w:kern w:val="44"/>
          <w:sz w:val="30"/>
          <w:szCs w:val="30"/>
          <w:shd w:val="clear" w:color="auto" w:fill="FFFFFF"/>
        </w:rPr>
      </w:pPr>
    </w:p>
    <w:p w:rsidR="00487391" w:rsidRPr="00045E71" w:rsidRDefault="00487391">
      <w:pPr>
        <w:rPr>
          <w:rFonts w:ascii="微软雅黑" w:eastAsia="微软雅黑" w:hAnsi="微软雅黑" w:cs="微软雅黑"/>
          <w:b/>
          <w:color w:val="000000"/>
          <w:kern w:val="44"/>
          <w:sz w:val="30"/>
          <w:szCs w:val="30"/>
          <w:shd w:val="clear" w:color="auto" w:fill="FFFFFF"/>
        </w:rPr>
      </w:pPr>
    </w:p>
    <w:sectPr w:rsidR="00487391" w:rsidRPr="00045E71" w:rsidSect="009A0F97">
      <w:footerReference w:type="even" r:id="rId50"/>
      <w:footerReference w:type="default" r:id="rId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391" w:rsidRDefault="00487391" w:rsidP="009A0F97">
      <w:r>
        <w:separator/>
      </w:r>
    </w:p>
  </w:endnote>
  <w:endnote w:type="continuationSeparator" w:id="0">
    <w:p w:rsidR="00487391" w:rsidRDefault="00487391" w:rsidP="009A0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391" w:rsidRDefault="00487391" w:rsidP="00292A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87391" w:rsidRDefault="004873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391" w:rsidRDefault="00487391" w:rsidP="00292A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114</w:t>
    </w:r>
    <w:r>
      <w:rPr>
        <w:rStyle w:val="PageNumber"/>
      </w:rPr>
      <w:fldChar w:fldCharType="end"/>
    </w:r>
  </w:p>
  <w:p w:rsidR="00487391" w:rsidRDefault="00487391">
    <w:pPr>
      <w:pStyle w:val="Footer"/>
      <w:jc w:val="center"/>
      <w:rPr>
        <w:rFonts w:ascii="MS Sans Serif" w:hAnsi="MS Sans Serif" w:cs="MS Sans Serif"/>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391" w:rsidRDefault="00487391" w:rsidP="009A0F97">
      <w:r>
        <w:separator/>
      </w:r>
    </w:p>
  </w:footnote>
  <w:footnote w:type="continuationSeparator" w:id="0">
    <w:p w:rsidR="00487391" w:rsidRDefault="00487391" w:rsidP="009A0F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9B4454"/>
    <w:multiLevelType w:val="singleLevel"/>
    <w:tmpl w:val="899B4454"/>
    <w:lvl w:ilvl="0">
      <w:start w:val="2"/>
      <w:numFmt w:val="chineseCounting"/>
      <w:suff w:val="nothing"/>
      <w:lvlText w:val="%1、"/>
      <w:lvlJc w:val="left"/>
      <w:rPr>
        <w:rFonts w:cs="Times New Roman" w:hint="eastAsia"/>
      </w:rPr>
    </w:lvl>
  </w:abstractNum>
  <w:abstractNum w:abstractNumId="1">
    <w:nsid w:val="93AD7846"/>
    <w:multiLevelType w:val="singleLevel"/>
    <w:tmpl w:val="93AD7846"/>
    <w:lvl w:ilvl="0">
      <w:start w:val="1"/>
      <w:numFmt w:val="decimal"/>
      <w:lvlText w:val="%1."/>
      <w:lvlJc w:val="left"/>
      <w:pPr>
        <w:tabs>
          <w:tab w:val="num" w:pos="312"/>
        </w:tabs>
      </w:pPr>
      <w:rPr>
        <w:rFonts w:cs="Times New Roman"/>
      </w:rPr>
    </w:lvl>
  </w:abstractNum>
  <w:abstractNum w:abstractNumId="2">
    <w:nsid w:val="C1412DDB"/>
    <w:multiLevelType w:val="singleLevel"/>
    <w:tmpl w:val="C1412DDB"/>
    <w:lvl w:ilvl="0">
      <w:start w:val="1"/>
      <w:numFmt w:val="decimal"/>
      <w:lvlText w:val="%1."/>
      <w:lvlJc w:val="left"/>
      <w:pPr>
        <w:tabs>
          <w:tab w:val="num" w:pos="312"/>
        </w:tabs>
      </w:pPr>
      <w:rPr>
        <w:rFonts w:cs="Times New Roman"/>
      </w:rPr>
    </w:lvl>
  </w:abstractNum>
  <w:abstractNum w:abstractNumId="3">
    <w:nsid w:val="E369A617"/>
    <w:multiLevelType w:val="singleLevel"/>
    <w:tmpl w:val="E369A617"/>
    <w:lvl w:ilvl="0">
      <w:start w:val="1"/>
      <w:numFmt w:val="decimal"/>
      <w:lvlText w:val="%1."/>
      <w:lvlJc w:val="left"/>
      <w:pPr>
        <w:tabs>
          <w:tab w:val="num" w:pos="312"/>
        </w:tabs>
      </w:pPr>
      <w:rPr>
        <w:rFonts w:cs="Times New Roman"/>
      </w:rPr>
    </w:lvl>
  </w:abstractNum>
  <w:abstractNum w:abstractNumId="4">
    <w:nsid w:val="E66672D4"/>
    <w:multiLevelType w:val="singleLevel"/>
    <w:tmpl w:val="E66672D4"/>
    <w:lvl w:ilvl="0">
      <w:start w:val="1"/>
      <w:numFmt w:val="decimal"/>
      <w:lvlText w:val="%1."/>
      <w:lvlJc w:val="left"/>
      <w:pPr>
        <w:tabs>
          <w:tab w:val="left" w:pos="312"/>
        </w:tabs>
      </w:pPr>
      <w:rPr>
        <w:rFonts w:cs="Times New Roman"/>
      </w:rPr>
    </w:lvl>
  </w:abstractNum>
  <w:abstractNum w:abstractNumId="5">
    <w:nsid w:val="E700EE20"/>
    <w:multiLevelType w:val="singleLevel"/>
    <w:tmpl w:val="E700EE20"/>
    <w:lvl w:ilvl="0">
      <w:start w:val="1"/>
      <w:numFmt w:val="decimal"/>
      <w:lvlText w:val="%1."/>
      <w:lvlJc w:val="left"/>
      <w:pPr>
        <w:tabs>
          <w:tab w:val="left" w:pos="312"/>
        </w:tabs>
      </w:pPr>
      <w:rPr>
        <w:rFonts w:cs="Times New Roman"/>
      </w:rPr>
    </w:lvl>
  </w:abstractNum>
  <w:abstractNum w:abstractNumId="6">
    <w:nsid w:val="FA87369E"/>
    <w:multiLevelType w:val="singleLevel"/>
    <w:tmpl w:val="FA87369E"/>
    <w:lvl w:ilvl="0">
      <w:start w:val="1"/>
      <w:numFmt w:val="decimal"/>
      <w:suff w:val="nothing"/>
      <w:lvlText w:val="（%1）"/>
      <w:lvlJc w:val="left"/>
      <w:rPr>
        <w:rFonts w:cs="Times New Roman"/>
      </w:rPr>
    </w:lvl>
  </w:abstractNum>
  <w:abstractNum w:abstractNumId="7">
    <w:nsid w:val="02907515"/>
    <w:multiLevelType w:val="singleLevel"/>
    <w:tmpl w:val="02907515"/>
    <w:lvl w:ilvl="0">
      <w:start w:val="1"/>
      <w:numFmt w:val="decimal"/>
      <w:suff w:val="space"/>
      <w:lvlText w:val="%1."/>
      <w:lvlJc w:val="left"/>
      <w:rPr>
        <w:rFonts w:cs="Times New Roman"/>
      </w:rPr>
    </w:lvl>
  </w:abstractNum>
  <w:abstractNum w:abstractNumId="8">
    <w:nsid w:val="150E213E"/>
    <w:multiLevelType w:val="singleLevel"/>
    <w:tmpl w:val="150E213E"/>
    <w:lvl w:ilvl="0">
      <w:start w:val="1"/>
      <w:numFmt w:val="decimal"/>
      <w:lvlText w:val="%1."/>
      <w:lvlJc w:val="left"/>
      <w:pPr>
        <w:tabs>
          <w:tab w:val="left" w:pos="312"/>
        </w:tabs>
      </w:pPr>
      <w:rPr>
        <w:rFonts w:cs="Times New Roman"/>
      </w:rPr>
    </w:lvl>
  </w:abstractNum>
  <w:abstractNum w:abstractNumId="9">
    <w:nsid w:val="1B496456"/>
    <w:multiLevelType w:val="singleLevel"/>
    <w:tmpl w:val="1B496456"/>
    <w:lvl w:ilvl="0">
      <w:start w:val="1"/>
      <w:numFmt w:val="decimal"/>
      <w:lvlText w:val="%1."/>
      <w:lvlJc w:val="left"/>
      <w:pPr>
        <w:tabs>
          <w:tab w:val="num" w:pos="312"/>
        </w:tabs>
      </w:pPr>
      <w:rPr>
        <w:rFonts w:cs="Times New Roman"/>
      </w:rPr>
    </w:lvl>
  </w:abstractNum>
  <w:abstractNum w:abstractNumId="10">
    <w:nsid w:val="2290995F"/>
    <w:multiLevelType w:val="singleLevel"/>
    <w:tmpl w:val="2290995F"/>
    <w:lvl w:ilvl="0">
      <w:start w:val="1"/>
      <w:numFmt w:val="decimal"/>
      <w:lvlText w:val="%1."/>
      <w:lvlJc w:val="left"/>
      <w:pPr>
        <w:tabs>
          <w:tab w:val="num" w:pos="312"/>
        </w:tabs>
      </w:pPr>
      <w:rPr>
        <w:rFonts w:cs="Times New Roman"/>
      </w:rPr>
    </w:lvl>
  </w:abstractNum>
  <w:abstractNum w:abstractNumId="11">
    <w:nsid w:val="23A37F68"/>
    <w:multiLevelType w:val="singleLevel"/>
    <w:tmpl w:val="23A37F68"/>
    <w:lvl w:ilvl="0">
      <w:start w:val="1"/>
      <w:numFmt w:val="decimal"/>
      <w:lvlText w:val="%1."/>
      <w:lvlJc w:val="left"/>
      <w:pPr>
        <w:tabs>
          <w:tab w:val="num" w:pos="312"/>
        </w:tabs>
      </w:pPr>
      <w:rPr>
        <w:rFonts w:cs="Times New Roman"/>
      </w:rPr>
    </w:lvl>
  </w:abstractNum>
  <w:abstractNum w:abstractNumId="12">
    <w:nsid w:val="3AEE5265"/>
    <w:multiLevelType w:val="singleLevel"/>
    <w:tmpl w:val="3AEE5265"/>
    <w:lvl w:ilvl="0">
      <w:start w:val="3"/>
      <w:numFmt w:val="decimal"/>
      <w:suff w:val="nothing"/>
      <w:lvlText w:val="（%1）"/>
      <w:lvlJc w:val="left"/>
      <w:rPr>
        <w:rFonts w:cs="Times New Roman"/>
      </w:rPr>
    </w:lvl>
  </w:abstractNum>
  <w:abstractNum w:abstractNumId="13">
    <w:nsid w:val="4CD22F86"/>
    <w:multiLevelType w:val="singleLevel"/>
    <w:tmpl w:val="4CD22F86"/>
    <w:lvl w:ilvl="0">
      <w:start w:val="1"/>
      <w:numFmt w:val="chineseCounting"/>
      <w:suff w:val="nothing"/>
      <w:lvlText w:val="%1、"/>
      <w:lvlJc w:val="left"/>
      <w:rPr>
        <w:rFonts w:cs="Times New Roman" w:hint="eastAsia"/>
      </w:rPr>
    </w:lvl>
  </w:abstractNum>
  <w:abstractNum w:abstractNumId="14">
    <w:nsid w:val="4F29E145"/>
    <w:multiLevelType w:val="singleLevel"/>
    <w:tmpl w:val="4F29E145"/>
    <w:lvl w:ilvl="0">
      <w:start w:val="2"/>
      <w:numFmt w:val="decimal"/>
      <w:lvlText w:val="%1."/>
      <w:lvlJc w:val="left"/>
      <w:pPr>
        <w:tabs>
          <w:tab w:val="num" w:pos="312"/>
        </w:tabs>
      </w:pPr>
      <w:rPr>
        <w:rFonts w:cs="Times New Roman"/>
      </w:rPr>
    </w:lvl>
  </w:abstractNum>
  <w:abstractNum w:abstractNumId="15">
    <w:nsid w:val="63B8302B"/>
    <w:multiLevelType w:val="singleLevel"/>
    <w:tmpl w:val="63B8302B"/>
    <w:lvl w:ilvl="0">
      <w:start w:val="1"/>
      <w:numFmt w:val="decimal"/>
      <w:lvlText w:val="%1."/>
      <w:lvlJc w:val="left"/>
      <w:pPr>
        <w:tabs>
          <w:tab w:val="num" w:pos="312"/>
        </w:tabs>
      </w:pPr>
      <w:rPr>
        <w:rFonts w:cs="Times New Roman"/>
      </w:rPr>
    </w:lvl>
  </w:abstractNum>
  <w:abstractNum w:abstractNumId="16">
    <w:nsid w:val="6A823E9F"/>
    <w:multiLevelType w:val="hybridMultilevel"/>
    <w:tmpl w:val="006207DE"/>
    <w:lvl w:ilvl="0" w:tplc="A8DED21C">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nsid w:val="77E8D7A3"/>
    <w:multiLevelType w:val="singleLevel"/>
    <w:tmpl w:val="77E8D7A3"/>
    <w:lvl w:ilvl="0">
      <w:start w:val="1"/>
      <w:numFmt w:val="decimal"/>
      <w:suff w:val="nothing"/>
      <w:lvlText w:val="（%1）"/>
      <w:lvlJc w:val="left"/>
      <w:rPr>
        <w:rFonts w:cs="Times New Roman"/>
      </w:rPr>
    </w:lvl>
  </w:abstractNum>
  <w:abstractNum w:abstractNumId="18">
    <w:nsid w:val="77EDBBC5"/>
    <w:multiLevelType w:val="singleLevel"/>
    <w:tmpl w:val="77EDBBC5"/>
    <w:lvl w:ilvl="0">
      <w:start w:val="3"/>
      <w:numFmt w:val="decimal"/>
      <w:lvlText w:val="%1."/>
      <w:lvlJc w:val="left"/>
      <w:pPr>
        <w:tabs>
          <w:tab w:val="num" w:pos="312"/>
        </w:tabs>
      </w:pPr>
      <w:rPr>
        <w:rFonts w:cs="Times New Roman"/>
      </w:rPr>
    </w:lvl>
  </w:abstractNum>
  <w:num w:numId="1">
    <w:abstractNumId w:val="0"/>
  </w:num>
  <w:num w:numId="2">
    <w:abstractNumId w:val="5"/>
  </w:num>
  <w:num w:numId="3">
    <w:abstractNumId w:val="4"/>
  </w:num>
  <w:num w:numId="4">
    <w:abstractNumId w:val="8"/>
  </w:num>
  <w:num w:numId="5">
    <w:abstractNumId w:val="9"/>
  </w:num>
  <w:num w:numId="6">
    <w:abstractNumId w:val="16"/>
  </w:num>
  <w:num w:numId="7">
    <w:abstractNumId w:val="2"/>
  </w:num>
  <w:num w:numId="8">
    <w:abstractNumId w:val="14"/>
  </w:num>
  <w:num w:numId="9">
    <w:abstractNumId w:val="17"/>
  </w:num>
  <w:num w:numId="10">
    <w:abstractNumId w:val="13"/>
  </w:num>
  <w:num w:numId="11">
    <w:abstractNumId w:val="15"/>
  </w:num>
  <w:num w:numId="12">
    <w:abstractNumId w:val="6"/>
  </w:num>
  <w:num w:numId="13">
    <w:abstractNumId w:val="10"/>
  </w:num>
  <w:num w:numId="14">
    <w:abstractNumId w:val="11"/>
  </w:num>
  <w:num w:numId="15">
    <w:abstractNumId w:val="3"/>
  </w:num>
  <w:num w:numId="16">
    <w:abstractNumId w:val="7"/>
  </w:num>
  <w:num w:numId="17">
    <w:abstractNumId w:val="12"/>
  </w:num>
  <w:num w:numId="18">
    <w:abstractNumId w:val="18"/>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2585"/>
    <w:rsid w:val="0001063C"/>
    <w:rsid w:val="00016BC9"/>
    <w:rsid w:val="00030194"/>
    <w:rsid w:val="00045E71"/>
    <w:rsid w:val="00053CB1"/>
    <w:rsid w:val="00074DD2"/>
    <w:rsid w:val="00082D55"/>
    <w:rsid w:val="000B1F11"/>
    <w:rsid w:val="000F2AB2"/>
    <w:rsid w:val="0010053C"/>
    <w:rsid w:val="001217EE"/>
    <w:rsid w:val="00160633"/>
    <w:rsid w:val="00172EEF"/>
    <w:rsid w:val="001806FE"/>
    <w:rsid w:val="0018371A"/>
    <w:rsid w:val="00194508"/>
    <w:rsid w:val="001960E6"/>
    <w:rsid w:val="001A5B0C"/>
    <w:rsid w:val="001B3AF0"/>
    <w:rsid w:val="001C13F4"/>
    <w:rsid w:val="001E5554"/>
    <w:rsid w:val="001F0CD9"/>
    <w:rsid w:val="0023666A"/>
    <w:rsid w:val="002429A8"/>
    <w:rsid w:val="00244474"/>
    <w:rsid w:val="002821BC"/>
    <w:rsid w:val="00286680"/>
    <w:rsid w:val="00287923"/>
    <w:rsid w:val="00292AB4"/>
    <w:rsid w:val="00295BA7"/>
    <w:rsid w:val="002B2A88"/>
    <w:rsid w:val="002C38B8"/>
    <w:rsid w:val="002E1B1F"/>
    <w:rsid w:val="002E74AE"/>
    <w:rsid w:val="002F4273"/>
    <w:rsid w:val="00313BC6"/>
    <w:rsid w:val="00321056"/>
    <w:rsid w:val="003416A2"/>
    <w:rsid w:val="003446CD"/>
    <w:rsid w:val="003561E2"/>
    <w:rsid w:val="00360D75"/>
    <w:rsid w:val="0036195B"/>
    <w:rsid w:val="003858F1"/>
    <w:rsid w:val="003948B2"/>
    <w:rsid w:val="003A1063"/>
    <w:rsid w:val="003A200E"/>
    <w:rsid w:val="003A35D0"/>
    <w:rsid w:val="003B2117"/>
    <w:rsid w:val="003E0BD6"/>
    <w:rsid w:val="003E762C"/>
    <w:rsid w:val="003F564D"/>
    <w:rsid w:val="00435BEA"/>
    <w:rsid w:val="0048656F"/>
    <w:rsid w:val="00486B61"/>
    <w:rsid w:val="00487391"/>
    <w:rsid w:val="00487FEB"/>
    <w:rsid w:val="004E78FD"/>
    <w:rsid w:val="00526031"/>
    <w:rsid w:val="0053402E"/>
    <w:rsid w:val="005417D5"/>
    <w:rsid w:val="00542C27"/>
    <w:rsid w:val="00544C36"/>
    <w:rsid w:val="0057585C"/>
    <w:rsid w:val="0058341A"/>
    <w:rsid w:val="00587207"/>
    <w:rsid w:val="005B0C2A"/>
    <w:rsid w:val="005B5815"/>
    <w:rsid w:val="005D204F"/>
    <w:rsid w:val="005F7305"/>
    <w:rsid w:val="00602CAE"/>
    <w:rsid w:val="00623F75"/>
    <w:rsid w:val="00654911"/>
    <w:rsid w:val="0066118D"/>
    <w:rsid w:val="00670465"/>
    <w:rsid w:val="00672A7D"/>
    <w:rsid w:val="006A619D"/>
    <w:rsid w:val="006A7E81"/>
    <w:rsid w:val="006B5491"/>
    <w:rsid w:val="007121CB"/>
    <w:rsid w:val="00727FBF"/>
    <w:rsid w:val="00733B56"/>
    <w:rsid w:val="007D5AB9"/>
    <w:rsid w:val="007E3346"/>
    <w:rsid w:val="007E7987"/>
    <w:rsid w:val="00810F53"/>
    <w:rsid w:val="0083452A"/>
    <w:rsid w:val="0084105C"/>
    <w:rsid w:val="00845E4F"/>
    <w:rsid w:val="00855908"/>
    <w:rsid w:val="0086016E"/>
    <w:rsid w:val="00870F7A"/>
    <w:rsid w:val="008F6750"/>
    <w:rsid w:val="00912470"/>
    <w:rsid w:val="009266F1"/>
    <w:rsid w:val="00933C70"/>
    <w:rsid w:val="009341EE"/>
    <w:rsid w:val="0095482F"/>
    <w:rsid w:val="0095516B"/>
    <w:rsid w:val="00970DDD"/>
    <w:rsid w:val="00987FCF"/>
    <w:rsid w:val="009A0F97"/>
    <w:rsid w:val="009A209E"/>
    <w:rsid w:val="009B1CD7"/>
    <w:rsid w:val="009B3F5A"/>
    <w:rsid w:val="009F446A"/>
    <w:rsid w:val="00A163DA"/>
    <w:rsid w:val="00A21D91"/>
    <w:rsid w:val="00A360F5"/>
    <w:rsid w:val="00A37656"/>
    <w:rsid w:val="00A423C4"/>
    <w:rsid w:val="00A42DD9"/>
    <w:rsid w:val="00A63078"/>
    <w:rsid w:val="00A772B4"/>
    <w:rsid w:val="00A840C1"/>
    <w:rsid w:val="00AB67B9"/>
    <w:rsid w:val="00AC10BB"/>
    <w:rsid w:val="00AF62C1"/>
    <w:rsid w:val="00B22585"/>
    <w:rsid w:val="00B44F0C"/>
    <w:rsid w:val="00B64693"/>
    <w:rsid w:val="00B73712"/>
    <w:rsid w:val="00B96ACD"/>
    <w:rsid w:val="00BB6F4F"/>
    <w:rsid w:val="00BD01D1"/>
    <w:rsid w:val="00BD5B10"/>
    <w:rsid w:val="00BF0EBC"/>
    <w:rsid w:val="00C04490"/>
    <w:rsid w:val="00C11E6F"/>
    <w:rsid w:val="00C42C81"/>
    <w:rsid w:val="00C60017"/>
    <w:rsid w:val="00C76793"/>
    <w:rsid w:val="00C820AA"/>
    <w:rsid w:val="00C82A6B"/>
    <w:rsid w:val="00C92EC0"/>
    <w:rsid w:val="00C966FB"/>
    <w:rsid w:val="00CA2C4C"/>
    <w:rsid w:val="00CA3709"/>
    <w:rsid w:val="00CC722A"/>
    <w:rsid w:val="00CD12B8"/>
    <w:rsid w:val="00D0638D"/>
    <w:rsid w:val="00D1383B"/>
    <w:rsid w:val="00D20D06"/>
    <w:rsid w:val="00D372DF"/>
    <w:rsid w:val="00D525C4"/>
    <w:rsid w:val="00D755B6"/>
    <w:rsid w:val="00DC2260"/>
    <w:rsid w:val="00DE7EF5"/>
    <w:rsid w:val="00DF3D1F"/>
    <w:rsid w:val="00E41D18"/>
    <w:rsid w:val="00E50563"/>
    <w:rsid w:val="00E51D94"/>
    <w:rsid w:val="00E64250"/>
    <w:rsid w:val="00E72D0B"/>
    <w:rsid w:val="00EC1D8E"/>
    <w:rsid w:val="00ED15DD"/>
    <w:rsid w:val="00F05E8E"/>
    <w:rsid w:val="00F15B76"/>
    <w:rsid w:val="00F279DC"/>
    <w:rsid w:val="00F309D7"/>
    <w:rsid w:val="00F32E6F"/>
    <w:rsid w:val="00F4184F"/>
    <w:rsid w:val="00F523E0"/>
    <w:rsid w:val="00F55B28"/>
    <w:rsid w:val="00F82CFE"/>
    <w:rsid w:val="00F849A2"/>
    <w:rsid w:val="00F942E4"/>
    <w:rsid w:val="00F94AB3"/>
    <w:rsid w:val="00F974FA"/>
    <w:rsid w:val="00FC256C"/>
    <w:rsid w:val="00FD16D6"/>
    <w:rsid w:val="00FF3382"/>
    <w:rsid w:val="04CA3828"/>
    <w:rsid w:val="07BF6F2E"/>
    <w:rsid w:val="0CFE28F0"/>
    <w:rsid w:val="103A5245"/>
    <w:rsid w:val="14D41425"/>
    <w:rsid w:val="14F75C4A"/>
    <w:rsid w:val="1B1A0D45"/>
    <w:rsid w:val="1EC862EF"/>
    <w:rsid w:val="20FE6E9E"/>
    <w:rsid w:val="2F8D3710"/>
    <w:rsid w:val="3D533EC3"/>
    <w:rsid w:val="44AC65B0"/>
    <w:rsid w:val="4A221677"/>
    <w:rsid w:val="4DD96C13"/>
    <w:rsid w:val="4E5504FE"/>
    <w:rsid w:val="515B1587"/>
    <w:rsid w:val="54944A5E"/>
    <w:rsid w:val="579E77D0"/>
    <w:rsid w:val="66C662DB"/>
    <w:rsid w:val="67045CD2"/>
    <w:rsid w:val="7B8C4581"/>
    <w:rsid w:val="7F132518"/>
    <w:rsid w:val="7F2D55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A0F97"/>
    <w:pPr>
      <w:widowControl w:val="0"/>
      <w:jc w:val="both"/>
    </w:pPr>
    <w:rPr>
      <w:rFonts w:ascii="Calibri" w:hAnsi="Calibri"/>
      <w:szCs w:val="24"/>
    </w:rPr>
  </w:style>
  <w:style w:type="paragraph" w:styleId="Heading1">
    <w:name w:val="heading 1"/>
    <w:basedOn w:val="Normal"/>
    <w:next w:val="Normal"/>
    <w:link w:val="Heading1Char"/>
    <w:uiPriority w:val="99"/>
    <w:qFormat/>
    <w:rsid w:val="009A0F97"/>
    <w:pPr>
      <w:spacing w:beforeAutospacing="1" w:afterAutospacing="1"/>
      <w:jc w:val="left"/>
      <w:outlineLvl w:val="0"/>
    </w:pPr>
    <w:rPr>
      <w:rFonts w:ascii="宋体" w:hAnsi="宋体"/>
      <w:b/>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86680"/>
    <w:rPr>
      <w:rFonts w:ascii="Calibri" w:hAnsi="Calibri" w:cs="Times New Roman"/>
      <w:b/>
      <w:bCs/>
      <w:kern w:val="44"/>
      <w:sz w:val="44"/>
      <w:szCs w:val="44"/>
    </w:rPr>
  </w:style>
  <w:style w:type="paragraph" w:styleId="Footer">
    <w:name w:val="footer"/>
    <w:basedOn w:val="Normal"/>
    <w:link w:val="FooterChar"/>
    <w:uiPriority w:val="99"/>
    <w:rsid w:val="009A0F9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A0F97"/>
    <w:rPr>
      <w:rFonts w:ascii="Calibri" w:eastAsia="宋体" w:hAnsi="Calibri" w:cs="Times New Roman"/>
      <w:kern w:val="2"/>
      <w:sz w:val="18"/>
      <w:szCs w:val="18"/>
    </w:rPr>
  </w:style>
  <w:style w:type="paragraph" w:styleId="Header">
    <w:name w:val="header"/>
    <w:basedOn w:val="Normal"/>
    <w:link w:val="HeaderChar"/>
    <w:uiPriority w:val="99"/>
    <w:rsid w:val="009A0F9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A0F97"/>
    <w:rPr>
      <w:rFonts w:ascii="Calibri" w:eastAsia="宋体" w:hAnsi="Calibri" w:cs="Times New Roman"/>
      <w:kern w:val="2"/>
      <w:sz w:val="18"/>
      <w:szCs w:val="18"/>
    </w:rPr>
  </w:style>
  <w:style w:type="paragraph" w:styleId="NormalWeb">
    <w:name w:val="Normal (Web)"/>
    <w:basedOn w:val="Normal"/>
    <w:uiPriority w:val="99"/>
    <w:rsid w:val="009A0F97"/>
    <w:pPr>
      <w:spacing w:beforeAutospacing="1" w:afterAutospacing="1"/>
      <w:jc w:val="left"/>
    </w:pPr>
    <w:rPr>
      <w:kern w:val="0"/>
      <w:sz w:val="24"/>
    </w:rPr>
  </w:style>
  <w:style w:type="character" w:styleId="Hyperlink">
    <w:name w:val="Hyperlink"/>
    <w:basedOn w:val="DefaultParagraphFont"/>
    <w:uiPriority w:val="99"/>
    <w:rsid w:val="009A0F97"/>
    <w:rPr>
      <w:rFonts w:cs="Times New Roman"/>
      <w:color w:val="0000FF"/>
      <w:u w:val="single"/>
    </w:rPr>
  </w:style>
  <w:style w:type="character" w:styleId="PageNumber">
    <w:name w:val="page number"/>
    <w:basedOn w:val="DefaultParagraphFont"/>
    <w:uiPriority w:val="99"/>
    <w:rsid w:val="00A423C4"/>
    <w:rPr>
      <w:rFonts w:cs="Times New Roman"/>
    </w:rPr>
  </w:style>
  <w:style w:type="character" w:styleId="Strong">
    <w:name w:val="Strong"/>
    <w:basedOn w:val="DefaultParagraphFont"/>
    <w:uiPriority w:val="99"/>
    <w:qFormat/>
    <w:locked/>
    <w:rsid w:val="0010053C"/>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puxuewang.com/data/attachment/portal/201906/14/110851mfd0rbdjdkvjkd8w.jpg" TargetMode="External"/><Relationship Id="rId18" Type="http://schemas.openxmlformats.org/officeDocument/2006/relationships/image" Target="media/image6.jpeg"/><Relationship Id="rId26" Type="http://schemas.openxmlformats.org/officeDocument/2006/relationships/image" Target="media/image10.jpeg"/><Relationship Id="rId39" Type="http://schemas.openxmlformats.org/officeDocument/2006/relationships/hyperlink" Target="https://www.puxuewang.com/data/attachment/portal/201906/26/081037av0cfcxxuxvu8w8c.jpg" TargetMode="External"/><Relationship Id="rId3" Type="http://schemas.openxmlformats.org/officeDocument/2006/relationships/settings" Target="settings.xml"/><Relationship Id="rId21" Type="http://schemas.openxmlformats.org/officeDocument/2006/relationships/hyperlink" Target="https://www.puxuewang.com/data/attachment/portal/201906/16/081920iuyed4lpx1aon1sj.jpg" TargetMode="External"/><Relationship Id="rId34" Type="http://schemas.openxmlformats.org/officeDocument/2006/relationships/image" Target="media/image14.jpeg"/><Relationship Id="rId42" Type="http://schemas.openxmlformats.org/officeDocument/2006/relationships/image" Target="media/image18.jpeg"/><Relationship Id="rId47" Type="http://schemas.openxmlformats.org/officeDocument/2006/relationships/hyperlink" Target="https://www.puxuewang.com/data/attachment/portal/201906/30/085238agfk4kylf5fbkbzg.jpg" TargetMode="External"/><Relationship Id="rId50" Type="http://schemas.openxmlformats.org/officeDocument/2006/relationships/footer" Target="footer1.xml"/><Relationship Id="rId7" Type="http://schemas.openxmlformats.org/officeDocument/2006/relationships/hyperlink" Target="https://www.puxuewang.com/data/attachment/portal/201906/23/080142gkcjhq3kktdt0nqk.jpg" TargetMode="External"/><Relationship Id="rId12" Type="http://schemas.openxmlformats.org/officeDocument/2006/relationships/image" Target="media/image3.jpeg"/><Relationship Id="rId17" Type="http://schemas.openxmlformats.org/officeDocument/2006/relationships/hyperlink" Target="https://www.puxuewang.com/data/attachment/portal/201906/16/075026m4zb51y4yics00cg.jpg" TargetMode="External"/><Relationship Id="rId25" Type="http://schemas.openxmlformats.org/officeDocument/2006/relationships/hyperlink" Target="https://www.puxuewang.com/data/attachment/portal/201906/18/091407i9mg27xaava22a08.jpg" TargetMode="External"/><Relationship Id="rId33" Type="http://schemas.openxmlformats.org/officeDocument/2006/relationships/hyperlink" Target="https://www.puxuewang.com/data/attachment/portal/201906/19/093727qqpqxyk6r6vy7nqq.jpg" TargetMode="External"/><Relationship Id="rId38" Type="http://schemas.openxmlformats.org/officeDocument/2006/relationships/image" Target="media/image16.jpeg"/><Relationship Id="rId46" Type="http://schemas.openxmlformats.org/officeDocument/2006/relationships/image" Target="media/image20.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yperlink" Target="https://www.puxuewang.com/data/attachment/portal/201906/19/092929t9yjjg1gej1kqyiy.jpg" TargetMode="External"/><Relationship Id="rId41" Type="http://schemas.openxmlformats.org/officeDocument/2006/relationships/hyperlink" Target="https://www.puxuewang.com/data/attachment/portal/201906/26/085833rmq40vf0vvq09ydf.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uxuewang.com/data/attachment/portal/201906/14/110820hqdsbpqqv4kpqqqd.jpg" TargetMode="External"/><Relationship Id="rId24" Type="http://schemas.openxmlformats.org/officeDocument/2006/relationships/image" Target="media/image9.jpeg"/><Relationship Id="rId32" Type="http://schemas.openxmlformats.org/officeDocument/2006/relationships/image" Target="media/image13.jpeg"/><Relationship Id="rId37" Type="http://schemas.openxmlformats.org/officeDocument/2006/relationships/hyperlink" Target="https://www.puxuewang.com/data/attachment/portal/201906/19/094209vzy7677y9d755n3z.jpg" TargetMode="External"/><Relationship Id="rId40" Type="http://schemas.openxmlformats.org/officeDocument/2006/relationships/image" Target="media/image17.jpeg"/><Relationship Id="rId45" Type="http://schemas.openxmlformats.org/officeDocument/2006/relationships/hyperlink" Target="https://www.puxuewang.com/data/attachment/portal/201906/29/095333yc6scbq6yzqsvypq.jpg"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puxuewang.com/data/attachment/portal/201906/16/074038w8j8y6pvaarlj2hh.jpg" TargetMode="External"/><Relationship Id="rId23" Type="http://schemas.openxmlformats.org/officeDocument/2006/relationships/hyperlink" Target="https://www.puxuewang.com/data/attachment/portal/201906/18/085318iu99yel6pbflpre4.jpg" TargetMode="External"/><Relationship Id="rId28" Type="http://schemas.openxmlformats.org/officeDocument/2006/relationships/image" Target="media/image11.jpeg"/><Relationship Id="rId36" Type="http://schemas.openxmlformats.org/officeDocument/2006/relationships/image" Target="media/image15.jpeg"/><Relationship Id="rId49" Type="http://schemas.openxmlformats.org/officeDocument/2006/relationships/hyperlink" Target="http://www.so.com/s?q=%E5%A4%A7%E4%B8%88%E5%A4%AB&amp;ie=utf-8&amp;src=internal_wenda_recommend_textn" TargetMode="External"/><Relationship Id="rId10" Type="http://schemas.openxmlformats.org/officeDocument/2006/relationships/image" Target="media/image2.jpeg"/><Relationship Id="rId19" Type="http://schemas.openxmlformats.org/officeDocument/2006/relationships/hyperlink" Target="https://www.puxuewang.com/data/attachment/portal/201906/16/080502y9flmhch69hzlm6o.jpg" TargetMode="External"/><Relationship Id="rId31" Type="http://schemas.openxmlformats.org/officeDocument/2006/relationships/hyperlink" Target="https://www.puxuewang.com/data/attachment/portal/201906/19/092851at0abm2z000pz4tx.jpg" TargetMode="External"/><Relationship Id="rId44" Type="http://schemas.openxmlformats.org/officeDocument/2006/relationships/image" Target="media/image19.jpe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uxuewang.com/data/attachment/portal/201906/14/110752hb477h4tcjh1v7y1.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s://www.puxuewang.com/data/attachment/portal/201906/18/091307k152g81g9yjj2yoe.jpg" TargetMode="External"/><Relationship Id="rId30" Type="http://schemas.openxmlformats.org/officeDocument/2006/relationships/image" Target="media/image12.jpeg"/><Relationship Id="rId35" Type="http://schemas.openxmlformats.org/officeDocument/2006/relationships/hyperlink" Target="https://www.puxuewang.com/data/attachment/portal/201906/19/094752olxapllpkhxaur0u.jpg" TargetMode="External"/><Relationship Id="rId43" Type="http://schemas.openxmlformats.org/officeDocument/2006/relationships/hyperlink" Target="https://www.puxuewang.com/data/attachment/portal/201906/29/092812tqzc6xak1wqnqns4.jpg" TargetMode="External"/><Relationship Id="rId48" Type="http://schemas.openxmlformats.org/officeDocument/2006/relationships/image" Target="media/image21.jpeg"/><Relationship Id="rId8" Type="http://schemas.openxmlformats.org/officeDocument/2006/relationships/image" Target="media/image1.jpeg"/><Relationship Id="rId5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TotalTime>
  <Pages>125</Pages>
  <Words>18017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耒阳新达办公用户</cp:lastModifiedBy>
  <cp:revision>140</cp:revision>
  <dcterms:created xsi:type="dcterms:W3CDTF">2014-10-29T12:08:00Z</dcterms:created>
  <dcterms:modified xsi:type="dcterms:W3CDTF">2019-08-03T01:26:00Z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