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一</w:t>
      </w:r>
      <w:r>
        <w:rPr>
          <w:rFonts w:hint="eastAsia"/>
          <w:b/>
          <w:bCs/>
          <w:sz w:val="24"/>
          <w:szCs w:val="24"/>
        </w:rPr>
        <w:t>、字词书写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看拼音写词语。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Yōu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yǎ</w:t>
      </w:r>
      <w:r>
        <w:rPr>
          <w:rFonts w:hint="eastAsia"/>
          <w:sz w:val="24"/>
          <w:szCs w:val="24"/>
          <w:lang w:val="en-US" w:eastAsia="zh-CN"/>
        </w:rPr>
        <w:t xml:space="preserve">  hún zhuó  dān bó   zhē yǎn  zhào yào  zhái yuàn   fú àn   yān liān   cēn  cī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     ）（      ）（      ）（      ）（      ）（      ）（      ）（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jc w:val="lef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组词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jc w:val="center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浑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愁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断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蕾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缀（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苞（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糊（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军（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鳅（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渐（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雷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双（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饱（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湖（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二</w:t>
      </w:r>
      <w:r>
        <w:rPr>
          <w:rFonts w:hint="eastAsia"/>
          <w:b/>
          <w:bCs/>
          <w:sz w:val="24"/>
          <w:szCs w:val="24"/>
        </w:rPr>
        <w:t>、语言表达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造句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>单薄</w:t>
      </w:r>
      <w:r>
        <w:rPr>
          <w:rFonts w:hint="eastAsia"/>
          <w:sz w:val="24"/>
          <w:szCs w:val="24"/>
          <w:u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firstLine="960" w:firstLineChars="4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>断断续续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 xml:space="preserve">仔细阅读文章，从中找出丁香在形状、颜色、气味方面的特征。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结合文章，说说作者为什么把丁香花喻为“丁香结”？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理解下面句子在文中的含义。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结，是解不完的；人生的问题也是解不完的。不然，岂不是太平淡无味了吗？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="0" w:lef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课文第①②节分别从什么角度描写丁香花的？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Chars="0"/>
        <w:textAlignment w:val="auto"/>
        <w:outlineLvl w:val="9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="0" w:leftChars="0" w:firstLine="0" w:firstLineChars="0"/>
        <w:textAlignment w:val="auto"/>
        <w:outlineLvl w:val="9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这篇文章，作者想要表达怎样的思想感情？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Chars="0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="0" w:lef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分析下面的句子，想想作者是怎样把自己的感情赋予在这些丁香花身上的？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有的宅院探出半树银妆，星星般的小花缀满树头，从墙上窥着行人，惹得人走过了还要回头望。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rFonts w:hint="eastAsia"/>
          <w:sz w:val="24"/>
          <w:szCs w:val="24"/>
        </w:rPr>
        <w:t>现代文阅读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原文填空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在细雨迷蒙中，着了水滴的丁香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。花墙边两株紫色的，如同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，线条模糊了，直向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 xml:space="preserve">渗过来。让人觉得，丁香确实该和微雨连在一起。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="0" w:lef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根据原文回答问题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今年的丁香似乎开得格外茂盛，城里城外，都是一样。城里街旁，尘土纷嚣之间，忽然呈现出两片雪白，顿使人眼前一亮，再仔细看，才知是两行丁香花。</w:t>
      </w:r>
      <w:r>
        <w:rPr>
          <w:rFonts w:hint="eastAsia"/>
          <w:sz w:val="24"/>
          <w:szCs w:val="24"/>
          <w:u w:val="single"/>
        </w:rPr>
        <w:t xml:space="preserve">有的宅院探出半树银妆，星星般的小花缀满树头，从墙上窥着行人，惹得人走过了还要回头望。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line="10" w:lineRule="atLeast"/>
        <w:ind w:lef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分析划线的句子，作者运用了什么修辞手法？这样写有什么好处？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" w:lineRule="atLeast"/>
        <w:jc w:val="both"/>
        <w:textAlignment w:val="auto"/>
        <w:outlineLvl w:val="9"/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  <w:u w:val="single"/>
          <w:lang w:val="en-US" w:eastAsia="zh-CN"/>
        </w:rPr>
        <w:t xml:space="preserve">                                                                       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5FAD72"/>
    <w:multiLevelType w:val="singleLevel"/>
    <w:tmpl w:val="D25FAD7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25433E6"/>
    <w:multiLevelType w:val="singleLevel"/>
    <w:tmpl w:val="625433E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A542C"/>
    <w:rsid w:val="05470A78"/>
    <w:rsid w:val="3A2A542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2019-08-12T10:26:00Z</dcterms:created>
  <dc:creator>绿 驴</dc:creator>
  <cp:lastModifiedBy>绿 驴</cp:lastModifiedBy>
  <dcterms:modified xsi:type="dcterms:W3CDTF">2019-08-12T14:04:48Z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