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习作</w:t>
      </w:r>
      <w:r>
        <w:rPr>
          <w:rFonts w:hint="eastAsia" w:ascii="宋体" w:hAnsi="宋体" w:cs="楷体"/>
          <w:b/>
          <w:color w:val="000000"/>
          <w:sz w:val="28"/>
          <w:szCs w:val="28"/>
        </w:rPr>
        <w:t>·奇妙的想象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1.从兴趣游戏入手，启发学生自由想象，培养学生创新思维能力。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2.训练学生语言表达和动手能力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3.挖掘想象潜能，培养写作兴趣，提高学生说和写等综合能力。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4.指导学生写想象作文的基本要求和方法，写清起因、经过、结果。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5.学会发现别人的长处，明白好文章是改出来的。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教学重点：引导学生将大胆自由的想象应用于习作中。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教学难点：引导学生做到想象合理有新意，不人云亦云。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教学准备：教师：多媒体课件，写作纸。学生：在白纸上印上自己的指印。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教学时数：3课时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一、谈话导入，激发兴趣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1.同学们，之前我们学习了两篇充满奇思妙想的故事，自己变成了一棵树，头发可以钓鱼、当晾衣绳在想象的世界里没有什么是做不到的。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2、小真和“我”大胆想象都实现了自己美好的愿望，拥有奇异的经历。今天老师想邀请同学们和我一起登上“奇思妙想号”，在想象的世界里进行闯关大比拼，你们想参加吗？（分组,规则）要想闯关成功，不但要想得……，还要说得……,那我们就出发吧！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【设计意图:用学生喜欢的闯关游戏进行教学环节,能充分调动学生学习积极性。】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二、闯关游戏，大显身手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第一关：指印变变变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1．指印也能做画,不信你来看。（出示图片）你们发现这些有趣的图案是怎么变出来的吗？是啊，看似普通的指印，加上我们的奇思妙想，会产生意想不到的神奇效果。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2．下面我们进入第一关.出示游戏规则：请同学们展开想象,为指印来个大变身.看看哪位同学想得奇,画得有趣,将为你们组赢得一颗奇思妙想星，时间三分钟。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3．学生想象创作。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4．学生展示，（不但想象奇特，画得也挺有趣有趣）老师想送给大家一组表示顺序的关联词语。用上这组关联词，能帮助你清晰地说出给指印变身的过程。评出奇思妙想星。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【设计意图:借助关联词语，能帮助学生语言表达更清楚，更明白。】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第二关：接龙编故事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夏天，尤其是到了午后，你会有什么感觉？是啊，正是小瞌睡虫找到了你们，才让你们昏昏欲睡。瞌睡虫的朋友可多了，如果瞌睡虫找到他的朋友会闹出不少笑话或引起不必要的麻烦。比如：一天瞌睡虫找到了他的朋友“红绿灯”，会闹出笑话或者不必要的麻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【设计意图:教师举了一个“红绿灯”的例子，迅速帮助学生打开想象空间，为下面的环节作好铺垫。】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2．瞌睡虫还会去找大自然中的哪些朋友？又会闹出什么笑话或引起不必要的麻烦？第二关叫接龙编故事。（出示故事开头）夏天到了，瞌睡虫王国一片沸腾。它们纷纷飞出洞口，去寻找自己的朋友……请同学们根据故事开头接着往下编故事。看谁想得奇特，编得有趣，就为小组加一枚奇思妙想星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3．小组交流。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4．哪组来当龙头？（教师适时评价，颁发“奇思妙想星”）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第三关：读故事写故事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1．过渡：哎呀，老师越来越佩服你们了，想象真丰富。下面进入第三关，难度可越来越大啦。准备好了吗？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2．第三关：。铅笔是我们天天都要用到的文具，可是整天憋在铅笔盒里的铅笔有好多好多的梦想呢。（出示例文）读读故事，铅笔都有哪些梦想？你们发现铅笔的所有梦想有什么相似之处？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3．不但它的梦想有相似之处，描写梦想的表达方式也有相似之处。再读介绍铅笔的梦想的这部分你发现了吗？（出示课件）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总结写法：我们在写故事的时候，也可以用上这种方法，让每部分的语言有一定规律，这样故事就显得条理更清晰，表达更有层次了。现在就请同学们拿出故事创作纸，想一想一支铅笔还会有什么梦想？把它写下来。时间是六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5．展示交流，颁发奇思妙想星。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6．老师要把你们写的和在一起，《一支铅笔的梦想新传》就诞生了。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三、总结闯关，提示写作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1．统计各小组奇思妙想星的数量，评出获胜小组。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2．总结获胜法宝：想得……，说得……。只要大胆想象，就能像小真一样实现自己美好的愿望。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3．出示《最好玩的王国》《一本有魔法的书》《小树的心思》《躲在草丛里的星星》等非常有想象空间的作文题目，看了这些题目一定会激发你无穷的遐想。下节课，我们就来自己创作一篇富有想象的小故事。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一、谈话激趣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谈话：上节课我们牛刀小试，同学们奇妙的创意给老师留下了深刻的印象。在想象的世界里，什么都可能发生，一切会变得那么奇妙。下面这些题目一定会激发你无穷的遐想。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二、出示要求，创编故事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1．出示题目，选出你最喜欢的题目，也可以写其它的想象故事。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2．简单交流。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3．明确写作要求，大胆想象，可以仿照课文的写法。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4．学生创作故事。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一、回顾要求，导入新课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（出示题目及要求）今天我们来一起分享一下你们的想象成果。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二、自己评价:朗读自己认为最精彩的地方。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三、同学互评：说说自己最喜欢同学写的什么内容，什么地方需要修改。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四、总结点评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1．老师总结作文优缺点。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2．列出写的较好的学生名单。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3．选出几篇较好的文章作为范文朗读。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4．寻找亮点。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五、自己修改习作并誊写。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三组                       想得 ……            说得……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六组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七组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八组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6683A"/>
    <w:rsid w:val="020340D7"/>
    <w:rsid w:val="2DA546E7"/>
    <w:rsid w:val="610A3204"/>
    <w:rsid w:val="6A26683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2018-12-12T14:33:00Z</dcterms:created>
  <dc:creator>lenovo</dc:creator>
  <cp:lastModifiedBy>jackie</cp:lastModifiedBy>
  <dcterms:modified xsi:type="dcterms:W3CDTF">2019-01-06T10:43:21Z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