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</w:rPr>
        <w:t>八年级下册第二单元 综合性学习</w:t>
      </w:r>
      <w:r>
        <w:rPr>
          <w:rFonts w:hint="eastAsia"/>
          <w:b/>
          <w:bCs/>
          <w:sz w:val="28"/>
          <w:szCs w:val="28"/>
          <w:lang w:eastAsia="zh-CN"/>
        </w:rPr>
        <w:t>《</w:t>
      </w:r>
      <w:r>
        <w:rPr>
          <w:rFonts w:hint="eastAsia"/>
          <w:b/>
          <w:bCs/>
          <w:sz w:val="28"/>
          <w:szCs w:val="28"/>
        </w:rPr>
        <w:t>倡导低碳生活</w:t>
      </w:r>
      <w:r>
        <w:rPr>
          <w:rFonts w:hint="eastAsia"/>
          <w:b/>
          <w:bCs/>
          <w:sz w:val="28"/>
          <w:szCs w:val="28"/>
          <w:lang w:eastAsia="zh-CN"/>
        </w:rPr>
        <w:t>》</w:t>
      </w:r>
    </w:p>
    <w:p>
      <w:pPr>
        <w:rPr>
          <w:rFonts w:hint="eastAsia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</w:rPr>
        <w:t>【导学目标】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1、理解低碳生活的概念，了解低碳生活的重要性，知道怎样践行低碳生活。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2、通过学习树立低碳环保的意识，热爱与保护环境，践行低碳生活的良好品质，树立主人翁意识。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3、鞭策自己成为低碳生活的倡导者，低碳理念的传播者，低碳生活的践行者。懂得倡导低碳生活就是保护地球，保护我们赖以生存的家园。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4、让学生搜集保护地球，保护环境的标语、宣传语。认识到低碳生活是一种优质的生活方式。养成在日常生活中节约资源和保护资源的习惯。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【</w:t>
      </w:r>
      <w:r>
        <w:rPr>
          <w:rFonts w:hint="eastAsia"/>
          <w:b/>
          <w:bCs/>
          <w:sz w:val="28"/>
          <w:szCs w:val="28"/>
          <w:lang w:eastAsia="zh-CN"/>
        </w:rPr>
        <w:t>教学过程</w:t>
      </w:r>
      <w:r>
        <w:rPr>
          <w:rFonts w:hint="eastAsia"/>
          <w:b/>
          <w:bCs/>
          <w:sz w:val="28"/>
          <w:szCs w:val="28"/>
        </w:rPr>
        <w:t>】</w:t>
      </w: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eastAsia="zh-CN"/>
        </w:rPr>
        <w:t>一、</w:t>
      </w:r>
      <w:r>
        <w:rPr>
          <w:rFonts w:hint="eastAsia"/>
          <w:b/>
          <w:bCs/>
          <w:sz w:val="28"/>
          <w:szCs w:val="28"/>
        </w:rPr>
        <w:t>情景导入　激发兴趣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1、导入课题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同学们，好莱坞巨制《后天》、《</w:t>
      </w:r>
      <w:r>
        <w:rPr>
          <w:rFonts w:hint="eastAsia"/>
          <w:sz w:val="28"/>
          <w:szCs w:val="28"/>
          <w:lang w:val="en-US" w:eastAsia="zh-CN"/>
        </w:rPr>
        <w:t>2012</w:t>
      </w:r>
      <w:r>
        <w:rPr>
          <w:rFonts w:hint="eastAsia"/>
          <w:sz w:val="28"/>
          <w:szCs w:val="28"/>
          <w:lang w:eastAsia="zh-CN"/>
        </w:rPr>
        <w:t>》等，相信大家都一定看过吧，你们在深深地被逼真的特效与精彩的剧情所震撼的同时是否想过：影片中的情节会发生吗？影片中的灾难会降临到我们的身边吗？对，极有可能会发生！这绝不是危言耸听，前不久刚刚去世的物理学家霍金生前已有预言：三百年后我们的地球有可能会变成一个大火球！而这一切的罪魁祸首就是二氧化碳等所谓的“温室气体”，</w:t>
      </w:r>
      <w:r>
        <w:rPr>
          <w:rFonts w:hint="eastAsia"/>
          <w:sz w:val="28"/>
          <w:szCs w:val="28"/>
        </w:rPr>
        <w:t>温室气体</w:t>
      </w:r>
      <w:r>
        <w:rPr>
          <w:rFonts w:hint="eastAsia"/>
          <w:sz w:val="28"/>
          <w:szCs w:val="28"/>
          <w:lang w:eastAsia="zh-CN"/>
        </w:rPr>
        <w:t>正在</w:t>
      </w:r>
      <w:r>
        <w:rPr>
          <w:rFonts w:hint="eastAsia"/>
          <w:sz w:val="28"/>
          <w:szCs w:val="28"/>
        </w:rPr>
        <w:t>让地球发烧。</w:t>
      </w:r>
      <w:r>
        <w:rPr>
          <w:rFonts w:hint="eastAsia"/>
          <w:sz w:val="28"/>
          <w:szCs w:val="28"/>
          <w:lang w:eastAsia="zh-CN"/>
        </w:rPr>
        <w:t>最近</w:t>
      </w:r>
      <w:r>
        <w:rPr>
          <w:rFonts w:hint="eastAsia"/>
          <w:sz w:val="28"/>
          <w:szCs w:val="28"/>
        </w:rPr>
        <w:t>200多年来，随着工业化进程的深入，大量温室气体，使全球气温</w:t>
      </w:r>
      <w:r>
        <w:rPr>
          <w:rFonts w:hint="eastAsia"/>
          <w:sz w:val="28"/>
          <w:szCs w:val="28"/>
          <w:lang w:eastAsia="zh-CN"/>
        </w:rPr>
        <w:t>逐年</w:t>
      </w:r>
      <w:r>
        <w:rPr>
          <w:rFonts w:hint="eastAsia"/>
          <w:sz w:val="28"/>
          <w:szCs w:val="28"/>
        </w:rPr>
        <w:t>升高，气候发生变化，这已是不争的事实。全球变暖也使得南极冰川开始融化，进而导致海平面升高。随着人口的增多、人类活动的频繁、空气污染、土壤沙化、水土流失、温室效应加剧……地球，正遭受着越来越大的威胁。因此，让我们行动起来，一起倡导低碳生活。</w:t>
      </w:r>
    </w:p>
    <w:p>
      <w:pPr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2、板书课题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重点解读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1.认识低碳生活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 xml:space="preserve">    低碳意指较低的温室气体（二氧化碳为主）排放。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低碳生活，就是指生活作息时所耗用的能量要尽力减少，从而减低碳，特别是二氧化碳的排放量，进而减少对大气的污染，减缓生态恶化，要求从节水、节电、节气和回收四个环节来改变生活细节。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2.宣传低碳生活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 xml:space="preserve"> 减少二氧化碳的排放，就是低能量、低消耗、低开支的生活。“节能减排”，不仅是当今社会的流行语，更是关系到人类未来的战略选择。提升“节能减排”意识，对自己的生活方式或者消费习惯进行简单易行的改变，一起减少全球温室气体（主要是减少二氧化碳）排放，意义十分重大。追求健康生活，不仅要“低脂”、“低盐”、“低糖”，也要“低碳”！“低碳生活”节能环保，有利于减缓全球气候变暖和环境恶化的速度，势在必行。减少二氧化碳排放，选择“低碳生活”，是每位公民应尽的责任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3.争做低碳达人</w:t>
      </w:r>
    </w:p>
    <w:p>
      <w:pPr>
        <w:numPr>
          <w:ilvl w:val="0"/>
          <w:numId w:val="0"/>
        </w:numPr>
        <w:ind w:firstLine="56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低碳生活，对于我们普通人来说是一种态度，因此我们应做到：落实环保行动，从现在做起，从小事做起，积极参加植树活动，注意节电、节水、节油、节气、节约粮食等，提倡绿色消费、低碳消费，日常生活中积极践行“光盘行动”等，努力实现“低碳梦”。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举例说明低碳生活的必要性与重要性。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链接“地球一小时”，进一步增强学生的环保意识。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问题与思考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1. 什么是低碳生活？它与我们的生活有什么关系？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2. 低碳生活的方式有哪些？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3. 中小学生在低碳生活中应该怎么做？</w:t>
      </w:r>
    </w:p>
    <w:p>
      <w:pPr>
        <w:numPr>
          <w:ilvl w:val="0"/>
          <w:numId w:val="0"/>
        </w:numPr>
        <w:ind w:leftChars="0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四、小组合作交流，教师梳理小结</w:t>
      </w:r>
    </w:p>
    <w:p>
      <w:pPr>
        <w:numPr>
          <w:ilvl w:val="0"/>
          <w:numId w:val="0"/>
        </w:numPr>
        <w:ind w:leftChars="0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五、实践与探究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1、</w:t>
      </w:r>
      <w:r>
        <w:rPr>
          <w:rFonts w:hint="eastAsia"/>
          <w:sz w:val="28"/>
          <w:szCs w:val="28"/>
          <w:lang w:eastAsia="zh-CN"/>
        </w:rPr>
        <w:t>活动一：低碳生活我了解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调查一下自己的家庭生活方式，看看哪些符合低碳要求。</w:t>
      </w:r>
    </w:p>
    <w:p>
      <w:pPr>
        <w:numPr>
          <w:ilvl w:val="0"/>
          <w:numId w:val="3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活动二：低碳生活我先行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调查低碳生活小妙招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活动三：低碳生活我宣传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通过我们的宣传，让更多的人了解并实践低碳生活，共同珍惜你我身边的环境。</w:t>
      </w:r>
    </w:p>
    <w:p>
      <w:pPr>
        <w:numPr>
          <w:ilvl w:val="0"/>
          <w:numId w:val="0"/>
        </w:numPr>
        <w:ind w:leftChars="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六、小结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同学们，今天我们一起了解了什么是低碳生活，也懂得了平时应该怎样去做才可以减少碳的排放。希望我们每个人从生活中的点滴做起，保护我们这个赖以生存的家园，让人类可以尽情享受大自然赋予我们的幸福！用行动去奏响低碳生活之歌。 </w:t>
      </w:r>
    </w:p>
    <w:p>
      <w:pPr>
        <w:numPr>
          <w:ilvl w:val="0"/>
          <w:numId w:val="0"/>
        </w:numPr>
        <w:ind w:leftChars="0"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让我们以主人翁的姿态投入到环保的行动中去，让天更蓝，让水更清，让地更绿，让我们的家园更加美丽！同学们，我们赶快行动起来吧！</w:t>
      </w: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七、布置作业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（1）为学校即将举办的“低碳生活”主题活动拟几条宣传标语。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（2）在“低碳生活，我们能做什么”的主题班会上，大家推荐你做主持人。请写出你的开场白。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（3）十一期间，天气晴朗，气温适宜。你们全家准备去美丽的正阳公园游玩。爸爸、妈妈正在为是乘车还是开车而犹豫不决时，你与爸爸妈妈一起乘公汽出行，你会怎么说。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（4）写一篇关于《倡导低碳生活、共建绿色家园》的倡议书。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板书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倡导低碳生活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2256155</wp:posOffset>
                </wp:positionH>
                <wp:positionV relativeFrom="paragraph">
                  <wp:posOffset>158750</wp:posOffset>
                </wp:positionV>
                <wp:extent cx="85090" cy="904240"/>
                <wp:effectExtent l="0" t="4445" r="48260" b="5715"/>
                <wp:wrapNone/>
                <wp:docPr id="4" name="右大括号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46780" y="7837170"/>
                          <a:ext cx="85090" cy="904240"/>
                        </a:xfrm>
                        <a:prstGeom prst="rightBrace">
                          <a:avLst>
                            <a:gd name="adj1" fmla="val 8333"/>
                            <a:gd name="adj2" fmla="val 47826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8" type="#_x0000_t88" style="position:absolute;left:0pt;margin-left:177.65pt;margin-top:12.5pt;height:71.2pt;width:6.7pt;z-index:251659264;mso-width-relative:page;mso-height-relative:page;" fillcolor="#FFFFFF [3212]" filled="t" stroked="t" coordsize="21600,21600" o:gfxdata="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InypPXAAAACgEAAA8AAAAAAAAAAQAgAAAAIgAAAGRycy9kb3du&#10;cmV2LnhtbFBLAQIUABQAAAAIAIdO4kAmtSrPAAIAAO4DAAAOAAAAAAAAAAEAIAAAACYBAABkcnMv&#10;ZTJvRG9jLnhtbFBLBQYAAAAABgAGAFkBAACYBQAAAAA=&#10;" adj="169,10330">
                <v:fill on="t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760730</wp:posOffset>
                </wp:positionH>
                <wp:positionV relativeFrom="paragraph">
                  <wp:posOffset>111125</wp:posOffset>
                </wp:positionV>
                <wp:extent cx="142875" cy="932815"/>
                <wp:effectExtent l="38100" t="4445" r="9525" b="15240"/>
                <wp:wrapNone/>
                <wp:docPr id="3" name="左大括号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03730" y="7799070"/>
                          <a:ext cx="142875" cy="932815"/>
                        </a:xfrm>
                        <a:prstGeom prst="leftBrac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59.9pt;margin-top:8.75pt;height:73.45pt;width:11.25pt;z-index:251658240;mso-width-relative:page;mso-height-relative:page;" fillcolor="#FFFFFF [3212]" filled="t" stroked="t" coordsize="21600,21600" o:gfxdata="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GPsmmTYAAAACgEAAA8A&#10;AAAAAAAAAQAgAAAAIgAAAGRycy9kb3ducmV2LnhtbFBLAQIUABQAAAAIAIdO4kAjFYNv3gEAAJ4D&#10;AAAOAAAAAAAAAAEAIAAAACcBAABkcnMvZTJvRG9jLnhtbFBLBQYAAAAABgAGAFkBAAB3BQAAAAA=&#10;" adj="275,10800">
                <v:fill on="t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8"/>
          <w:szCs w:val="28"/>
          <w:lang w:val="en-US" w:eastAsia="zh-CN"/>
        </w:rPr>
        <w:t xml:space="preserve">低碳      </w:t>
      </w:r>
      <w:r>
        <w:rPr>
          <w:rFonts w:hint="eastAsia"/>
          <w:sz w:val="28"/>
          <w:szCs w:val="28"/>
          <w:lang w:eastAsia="zh-CN"/>
        </w:rPr>
        <w:t>低碳生活我了解</w:t>
      </w:r>
    </w:p>
    <w:p>
      <w:pPr>
        <w:numPr>
          <w:ilvl w:val="0"/>
          <w:numId w:val="0"/>
        </w:numPr>
        <w:tabs>
          <w:tab w:val="center" w:pos="4153"/>
        </w:tabs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低碳生活  低碳生活我先行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   低碳生活  人人有责</w:t>
      </w:r>
    </w:p>
    <w:p>
      <w:pPr>
        <w:numPr>
          <w:ilvl w:val="0"/>
          <w:numId w:val="0"/>
        </w:numPr>
        <w:ind w:firstLine="1400" w:firstLineChars="5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低碳生活我宣传     保护环境  从我做起</w:t>
      </w:r>
    </w:p>
    <w:p>
      <w:pPr>
        <w:rPr>
          <w:rFonts w:hint="eastAsia"/>
          <w:sz w:val="28"/>
          <w:szCs w:val="28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060" w:firstLineChars="1700"/>
      <w:rPr>
        <w:rFonts w:hint="eastAsia" w:eastAsiaTheme="minorEastAsia"/>
        <w:lang w:eastAsia="zh-CN"/>
      </w:rPr>
    </w:pPr>
    <w:r>
      <w:rPr>
        <w:rFonts w:hint="eastAsia"/>
        <w:lang w:val="en-US" w:eastAsia="zh-CN"/>
      </w:rPr>
      <w:t>**</w:t>
    </w:r>
    <w:r>
      <w:rPr>
        <w:rFonts w:hint="eastAsia"/>
        <w:lang w:eastAsia="zh-CN"/>
      </w:rPr>
      <w:t>镇中心校集体备课教案集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B47BF42"/>
    <w:multiLevelType w:val="singleLevel"/>
    <w:tmpl w:val="EB47BF42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DCB3D30"/>
    <w:multiLevelType w:val="singleLevel"/>
    <w:tmpl w:val="1DCB3D3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B3B883A"/>
    <w:multiLevelType w:val="singleLevel"/>
    <w:tmpl w:val="3B3B883A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893B06"/>
    <w:rsid w:val="040F534C"/>
    <w:rsid w:val="0A493244"/>
    <w:rsid w:val="0D413390"/>
    <w:rsid w:val="23996992"/>
    <w:rsid w:val="277C19FA"/>
    <w:rsid w:val="2FE17918"/>
    <w:rsid w:val="313E3ED5"/>
    <w:rsid w:val="607875AC"/>
    <w:rsid w:val="69B62897"/>
    <w:rsid w:val="6A200E37"/>
    <w:rsid w:val="6D535020"/>
    <w:rsid w:val="73D850BF"/>
    <w:rsid w:val="78893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2018-03-26T02:35:00Z</dcterms:created>
  <dc:creator>Administrator</dc:creator>
  <cp:lastModifiedBy>浮世逍遥客</cp:lastModifiedBy>
  <dcterms:modified xsi:type="dcterms:W3CDTF">2018-03-26T06:13:40Z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